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e132" w14:paraId="089e13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1A542A">
        <w:t>494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1A542A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1A542A">
        <w:t xml:space="preserve">DIS CENTAR </w:t>
      </w:r>
      <w:r w:rsidR="00364DF7">
        <w:t xml:space="preserve">d.o.o., </w:t>
      </w:r>
      <w:r w:rsidR="005A26B6">
        <w:t xml:space="preserve">Zadar, </w:t>
      </w:r>
      <w:r w:rsidR="001A542A">
        <w:t>Poljana Šime Budinića 2</w:t>
      </w:r>
      <w:r w:rsidR="00C425F0">
        <w:t xml:space="preserve">, OIB: </w:t>
      </w:r>
      <w:r w:rsidR="001A542A">
        <w:t>76722031229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A542A">
        <w:t>DIS CENTAR d.o.o., Zadar, Poljana Šime Budinića 2, OIB: 76722031229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A26B6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15C8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A542A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64DF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A26B6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D3764"/>
    <w:rsid w:val="006E114C"/>
    <w:rsid w:val="006E3257"/>
    <w:rsid w:val="00745B5C"/>
    <w:rsid w:val="007505B7"/>
    <w:rsid w:val="00756F19"/>
    <w:rsid w:val="00777A71"/>
    <w:rsid w:val="00793704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C626F"/>
    <w:rsid w:val="008D4547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476D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679EB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1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4C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4C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4C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1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4C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4C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4C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 CENTAR d.o.o. za ugostiteljstvo, trgovinu i turizam.</izvorni_sadrzaj>
    <derivirana_varijabla naziv="DomainObject.Predmet.ProtustrankaFormated_1">  DIS CENTAR d.o.o. za ugostiteljstvo, trgovinu i turizam.</derivirana_varijabla>
  </DomainObject.Predmet.ProtustrankaFormated>
  <DomainObject.Predmet.ProtustrankaFormatedOIB>
    <izvorni_sadrzaj>  DIS CENTAR d.o.o. za ugostiteljstvo, trgovinu i turizam., OIB 76722031229</izvorni_sadrzaj>
    <derivirana_varijabla naziv="DomainObject.Predmet.ProtustrankaFormatedOIB_1">  DIS CENTAR d.o.o. za ugostiteljstvo, trgovinu i turizam., OIB 76722031229</derivirana_varijabla>
  </DomainObject.Predmet.ProtustrankaFormatedOIB>
  <DomainObject.Predmet.ProtustrankaFormatedWithAdress>
    <izvorni_sadrzaj> DIS CENTAR d.o.o. za ugostiteljstvo, trgovinu i turizam., Poljana Šime Budinića/2, 23000 Zadar</izvorni_sadrzaj>
    <derivirana_varijabla naziv="DomainObject.Predmet.ProtustrankaFormatedWithAdress_1"> DIS CENTAR d.o.o. za ugostiteljstvo, trgovinu i turizam., Poljana Šime Budinića/2, 23000 Zadar</derivirana_varijabla>
  </DomainObject.Predmet.ProtustrankaFormatedWithAdress>
  <DomainObject.Predmet.ProtustrankaFormatedWithAdressOIB>
    <izvorni_sadrzaj> DIS CENTAR d.o.o. za ugostiteljstvo, trgovinu i turizam., OIB 76722031229, Poljana Šime Budinića/2, 23000 Zadar</izvorni_sadrzaj>
    <derivirana_varijabla naziv="DomainObject.Predmet.ProtustrankaFormatedWithAdressOIB_1"> DIS CENTAR d.o.o. za ugostiteljstvo, trgovinu i turizam., OIB 76722031229, Poljana Šime Budinića/2, 23000 Zadar</derivirana_varijabla>
  </DomainObject.Predmet.ProtustrankaFormatedWithAdressOIB>
  <DomainObject.Predmet.ProtustrankaWithAdress>
    <izvorni_sadrzaj>DIS CENTAR d.o.o. za ugostiteljstvo, trgovinu i turizam. Poljana Šime Budinića/2, 23000 Zadar</izvorni_sadrzaj>
    <derivirana_varijabla naziv="DomainObject.Predmet.ProtustrankaWithAdress_1">DIS CENTAR d.o.o. za ugostiteljstvo, trgovinu i turizam. Poljana Šime Budinića/2, 23000 Zadar</derivirana_varijabla>
  </DomainObject.Predmet.ProtustrankaWithAdress>
  <DomainObject.Predmet.ProtustrankaWithAdressOIB>
    <izvorni_sadrzaj>DIS CENTAR d.o.o. za ugostiteljstvo, trgovinu i turizam., OIB 76722031229, Poljana Šime Budinića/2, 23000 Zadar</izvorni_sadrzaj>
    <derivirana_varijabla naziv="DomainObject.Predmet.ProtustrankaWithAdressOIB_1">DIS CENTAR d.o.o. za ugostiteljstvo, trgovinu i turizam., OIB 76722031229, Poljana Šime Budinića/2, 23000 Zadar</derivirana_varijabla>
  </DomainObject.Predmet.ProtustrankaWithAdressOIB>
  <DomainObject.Predmet.ProtustrankaNazivFormated>
    <izvorni_sadrzaj>DIS CENTAR d.o.o. za ugostiteljstvo, trgovinu i turizam.</izvorni_sadrzaj>
    <derivirana_varijabla naziv="DomainObject.Predmet.ProtustrankaNazivFormated_1">DIS CENTAR d.o.o. za ugostiteljstvo, trgovinu i turizam.</derivirana_varijabla>
  </DomainObject.Predmet.ProtustrankaNazivFormated>
  <DomainObject.Predmet.ProtustrankaNazivFormatedOIB>
    <izvorni_sadrzaj>DIS CENTAR d.o.o. za ugostiteljstvo, trgovinu i turizam., OIB 76722031229</izvorni_sadrzaj>
    <derivirana_varijabla naziv="DomainObject.Predmet.ProtustrankaNazivFormatedOIB_1">DIS CENTAR d.o.o. za ugostiteljstvo, trgovinu i turizam., OIB 76722031229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50329.83</izvorni_sadrzaj>
    <derivirana_varijabla naziv="DomainObject.Predmet.TrenutnaVrijednost_1">50329.83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DIS CENTAR d.o.o. za ugostiteljstvo, trgovinu i turizam.</item>
    </izvorni_sadrzaj>
    <derivirana_varijabla naziv="DomainObject.Predmet.ProtuStrankaListFormated_1">
      <item>DIS CENTAR d.o.o. za ugostiteljstvo, trgovinu i turizam.</item>
    </derivirana_varijabla>
  </DomainObject.Predmet.ProtuStrankaListFormated>
  <DomainObject.Predmet.ProtuStrankaListFormatedOIB>
    <izvorni_sadrzaj>
      <item>DIS CENTAR d.o.o. za ugostiteljstvo, trgovinu i turizam., OIB 76722031229</item>
    </izvorni_sadrzaj>
    <derivirana_varijabla naziv="DomainObject.Predmet.ProtuStrankaListFormatedOIB_1">
      <item>DIS CENTAR d.o.o. za ugostiteljstvo, trgovinu i turizam., OIB 76722031229</item>
    </derivirana_varijabla>
  </DomainObject.Predmet.ProtuStrankaListFormatedOIB>
  <DomainObject.Predmet.ProtuStrankaListFormatedWithAdress>
    <izvorni_sadrzaj>
      <item>DIS CENTAR d.o.o. za ugostiteljstvo, trgovinu i turizam., Poljana Šime Budinića/2, 23000 Zadar</item>
    </izvorni_sadrzaj>
    <derivirana_varijabla naziv="DomainObject.Predmet.ProtuStrankaListFormatedWithAdress_1">
      <item>DIS CENTAR d.o.o. za ugostiteljstvo, trgovinu i turizam., Poljana Šime Budinića/2, 23000 Zadar</item>
    </derivirana_varijabla>
  </DomainObject.Predmet.ProtuStrankaListFormatedWithAdress>
  <DomainObject.Predmet.ProtuStrankaListFormatedWithAdressOIB>
    <izvorni_sadrzaj>
      <item>DIS CENTAR d.o.o. za ugostiteljstvo, trgovinu i turizam., OIB 76722031229, Poljana Šime Budinića/2, 23000 Zadar</item>
    </izvorni_sadrzaj>
    <derivirana_varijabla naziv="DomainObject.Predmet.ProtuStrankaListFormatedWithAdressOIB_1">
      <item>DIS CENTAR d.o.o. za ugostiteljstvo, trgovinu i turizam., OIB 76722031229, Poljana Šime Budinića/2, 23000 Zadar</item>
    </derivirana_varijabla>
  </DomainObject.Predmet.ProtuStrankaListFormatedWithAdressOIB>
  <DomainObject.Predmet.ProtuStrankaListNazivFormated>
    <izvorni_sadrzaj>
      <item>DIS CENTAR d.o.o. za ugostiteljstvo, trgovinu i turizam.</item>
    </izvorni_sadrzaj>
    <derivirana_varijabla naziv="DomainObject.Predmet.ProtuStrankaListNazivFormated_1">
      <item>DIS CENTAR d.o.o. za ugostiteljstvo, trgovinu i turizam.</item>
    </derivirana_varijabla>
  </DomainObject.Predmet.ProtuStrankaListNazivFormated>
  <DomainObject.Predmet.ProtuStrankaListNazivFormatedOIB>
    <izvorni_sadrzaj>
      <item>DIS CENTAR d.o.o. za ugostiteljstvo, trgovinu i turizam., OIB 76722031229</item>
    </izvorni_sadrzaj>
    <derivirana_varijabla naziv="DomainObject.Predmet.ProtuStrankaListNazivFormatedOIB_1">
      <item>DIS CENTAR d.o.o. za ugostiteljstvo, trgovinu i turizam., OIB 76722031229</item>
    </derivirana_varijabla>
  </DomainObject.Predmet.ProtuStrankaListNazivFormatedOIB>
  <DomainObject.Predmet.OstaliListFormated>
    <izvorni_sadrzaj>
      <item>Dario Stipčević</item>
    </izvorni_sadrzaj>
    <derivirana_varijabla naziv="DomainObject.Predmet.OstaliListFormated_1">
      <item>Dario Stipčević</item>
    </derivirana_varijabla>
  </DomainObject.Predmet.OstaliListFormated>
  <DomainObject.Predmet.OstaliListFormatedOIB>
    <izvorni_sadrzaj>
      <item>Dario Stipčević, OIB 44969767693</item>
    </izvorni_sadrzaj>
    <derivirana_varijabla naziv="DomainObject.Predmet.OstaliListFormatedOIB_1">
      <item>Dario Stipčević, OIB 44969767693</item>
    </derivirana_varijabla>
  </DomainObject.Predmet.OstaliListFormatedOIB>
  <DomainObject.Predmet.OstaliListFormatedWithAdress>
    <izvorni_sadrzaj>
      <item>Dario Stipčević</item>
    </izvorni_sadrzaj>
    <derivirana_varijabla naziv="DomainObject.Predmet.OstaliListFormatedWithAdress_1">
      <item>Dario Stipčević</item>
    </derivirana_varijabla>
  </DomainObject.Predmet.OstaliListFormatedWithAdress>
  <DomainObject.Predmet.OstaliListFormatedWithAdressOIB>
    <izvorni_sadrzaj>
      <item>Dario Stipčević, OIB 44969767693</item>
    </izvorni_sadrzaj>
    <derivirana_varijabla naziv="DomainObject.Predmet.OstaliListFormatedWithAdressOIB_1">
      <item>Dario Stipčević, OIB 44969767693</item>
    </derivirana_varijabla>
  </DomainObject.Predmet.OstaliListFormatedWithAdressOIB>
  <DomainObject.Predmet.OstaliListNazivFormated>
    <izvorni_sadrzaj>
      <item>Dario Stipčević</item>
    </izvorni_sadrzaj>
    <derivirana_varijabla naziv="DomainObject.Predmet.OstaliListNazivFormated_1">
      <item>Dario Stipčević</item>
    </derivirana_varijabla>
  </DomainObject.Predmet.OstaliListNazivFormated>
  <DomainObject.Predmet.OstaliListNazivFormatedOIB>
    <izvorni_sadrzaj>
      <item>Dario Stipčević, OIB 44969767693</item>
    </izvorni_sadrzaj>
    <derivirana_varijabla naziv="DomainObject.Predmet.OstaliListNazivFormatedOIB_1">
      <item>Dario Stipčević, OIB 44969767693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DIS CENTAR d.o.o. za ugostiteljstvo, trgovinu i turizam.</izvorni_sadrzaj>
    <derivirana_varijabla naziv="DomainObject.Predmet.ProtustrankaIDrugi_1">DIS CENTAR d.o.o. za ugostiteljstvo, trgovinu i turizam.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DIS CENTAR d.o.o. za ugostiteljstvo, trgovinu i turizam., OIB 76722031229, Poljana Šime Budinića/2, 23000 Zadar</izvorni_sadrzaj>
    <derivirana_varijabla naziv="DomainObject.Predmet.ProtustrankaIDrugiAdressOIB_1">DIS CENTAR d.o.o. za ugostiteljstvo, trgovinu i turizam., OIB 76722031229, Poljana Šime Budinića/2,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DIS CENTAR d.o.o. za ugostiteljstvo, trgovinu i turizam.</item>
      <item>Dario Stipčević</item>
    </izvorni_sadrzaj>
    <derivirana_varijabla naziv="DomainObject.Predmet.SudioniciListNaziv_1">
      <item>FINA</item>
      <item>DIS CENTAR d.o.o. za ugostiteljstvo, trgovinu i turizam.</item>
      <item>Dario Stipčević</item>
    </derivirana_varijabla>
  </DomainObject.Predmet.SudioniciListNaziv>
  <DomainObject.Predmet.SudioniciListAdressOIB>
    <izvorni_sadrzaj>
      <item>FINA, OIB 85821130368</item>
      <item>DIS CENTAR d.o.o. za ugostiteljstvo, trgovinu i turizam., OIB 76722031229, Poljana Šime Budinića/2,23000 Zadar</item>
      <item>Dario Stipčević, OIB 44969767693</item>
    </izvorni_sadrzaj>
    <derivirana_varijabla naziv="DomainObject.Predmet.SudioniciListAdressOIB_1">
      <item>FINA, OIB 85821130368</item>
      <item>DIS CENTAR d.o.o. za ugostiteljstvo, trgovinu i turizam., OIB 76722031229, Poljana Šime Budinića/2,23000 Zadar</item>
      <item>Dario Stipčević, OIB 44969767693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76722031229</item>
      <item>, OIB 44969767693</item>
    </izvorni_sadrzaj>
    <derivirana_varijabla naziv="DomainObject.Predmet.SudioniciListNazivOIB_1">
      <item>, OIB 85821130368</item>
      <item>, OIB 76722031229</item>
      <item>, OIB 44969767693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515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2017-06-13T12:24:00Z</dcterms:created>
  <dc:creator>Administrator</dc:creator>
  <cp:lastModifiedBy>Nena Mužanović</cp:lastModifiedBy>
  <cp:lastPrinted>2017-06-13T12:21:00Z</cp:lastPrinted>
  <dcterms:modified xmlns:xsi="http://www.w3.org/2001/XMLSchema-instance" xsi:type="dcterms:W3CDTF">2017-06-13T12:26:00Z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