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1b3b" w14:paraId="0c51b3b" w:rsidRDefault="00AE649C" w:rsidP="0048140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94922" w:rsidP="0048140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81408">
        <w:t>REPUBLIKA HRVATSKA</w:t>
      </w:r>
    </w:p>
    <w:p w:rsidRDefault="00481408" w:rsidP="00481408" w:rsidR="00481408" w:rsidRPr="00B76F3C">
      <w:pPr>
        <w:pStyle w:val="SudNaziv"/>
      </w:pPr>
      <w:r>
        <w:t>TRGOVAČKI SUD U VARAŽDINU</w:t>
      </w:r>
    </w:p>
    <w:p w:rsidRDefault="00481408" w:rsidP="00481408" w:rsidR="00481408">
      <w:pPr>
        <w:spacing w:after="0"/>
        <w:jc w:val="center"/>
      </w:pPr>
    </w:p>
    <w:p w:rsidRDefault="00481408" w:rsidP="00481408" w:rsidR="00481408">
      <w:pPr>
        <w:spacing w:after="0"/>
        <w:jc w:val="center"/>
      </w:pPr>
    </w:p>
    <w:p w:rsidRDefault="00481408" w:rsidP="00481408" w:rsidR="00481408">
      <w:pPr>
        <w:spacing w:after="0"/>
        <w:jc w:val="center"/>
      </w:pPr>
    </w:p>
    <w:p w:rsidRDefault="00481408" w:rsidP="00481408" w:rsidR="00481408">
      <w:pPr>
        <w:spacing w:after="0"/>
        <w:jc w:val="center"/>
      </w:pPr>
    </w:p>
    <w:p w:rsidRDefault="00481408" w:rsidP="00481408" w:rsidR="00481408">
      <w:pPr>
        <w:spacing w:after="0"/>
      </w:pPr>
      <w:r>
        <w:t xml:space="preserve">                                        U  I M E  R E P U B L I K E  H R V A T S K E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  <w:jc w:val="center"/>
      </w:pPr>
      <w:r>
        <w:t>R J E Š E NJ E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  <w:jc w:val="both"/>
        <w:rPr>
          <w:szCs w:val="20"/>
        </w:rPr>
      </w:pPr>
      <w:r>
        <w:tab/>
        <w:t>Trgovački sud u Varaždinu, po sucu toga suda Mariji Levanić-Škerbić, u stečajnom postupku u povodu zahtjeva Financijske agencije Regionalni centar Zagreb, Podružnica Varaždin, Augusta Cesarca 2, Varaždin za provedbu skraćenog stečajnog postupka nad dužnikom SIN</w:t>
      </w:r>
      <w:r w:rsidR="00A94922">
        <w:t>I</w:t>
      </w:r>
      <w:r>
        <w:t xml:space="preserve">DA d.o.o. Čakovec, dr. Ivana Novaka 36, OIB: 41167908813, dana 7. travnja 2016., </w:t>
      </w:r>
    </w:p>
    <w:p w:rsidRDefault="00481408" w:rsidP="00481408" w:rsidR="00481408">
      <w:pPr>
        <w:spacing w:after="0"/>
        <w:jc w:val="both"/>
      </w:pPr>
    </w:p>
    <w:p w:rsidRDefault="00481408" w:rsidP="00481408" w:rsidR="00481408">
      <w:pPr>
        <w:spacing w:after="0"/>
        <w:jc w:val="center"/>
      </w:pPr>
      <w:r>
        <w:t>r i j e š i o  j e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SIN</w:t>
      </w:r>
      <w:r w:rsidR="00A94922">
        <w:t>I</w:t>
      </w:r>
      <w:r>
        <w:t>DA d.o.o. Čakovec, dr. Ivana Novaka 36, OIB: 41167908813, s danom 7. travnja 2016. u 15,15 sati.</w:t>
      </w:r>
    </w:p>
    <w:p w:rsidRDefault="00481408" w:rsidP="00481408" w:rsidR="00481408">
      <w:pPr>
        <w:spacing w:after="0"/>
        <w:ind w:hanging="705" w:left="1413"/>
        <w:jc w:val="both"/>
      </w:pPr>
    </w:p>
    <w:p w:rsidRDefault="00481408" w:rsidP="00481408" w:rsidR="00481408">
      <w:pPr>
        <w:spacing w:after="0"/>
        <w:ind w:hanging="708" w:left="1413"/>
        <w:jc w:val="both"/>
      </w:pPr>
      <w:r>
        <w:t>II</w:t>
      </w:r>
      <w:r>
        <w:tab/>
        <w:t>Zaključuje se stečajni postupak nad stečajnim dužnikom SIN</w:t>
      </w:r>
      <w:r w:rsidR="00A94922">
        <w:t>I</w:t>
      </w:r>
      <w:r>
        <w:t>DA d.o.o. Čakovec, dr. Ivana Novaka 36, OIB: 41167908813.</w:t>
      </w:r>
    </w:p>
    <w:p w:rsidRDefault="00481408" w:rsidP="00481408" w:rsidR="00481408">
      <w:pPr>
        <w:spacing w:after="0"/>
        <w:ind w:hanging="708" w:left="1413"/>
        <w:jc w:val="both"/>
        <w:rPr>
          <w:szCs w:val="20"/>
        </w:rPr>
      </w:pPr>
    </w:p>
    <w:p w:rsidRDefault="00481408" w:rsidP="00481408" w:rsidR="00481408">
      <w:pPr>
        <w:spacing w:after="0"/>
        <w:ind w:hanging="705" w:left="1410"/>
        <w:jc w:val="both"/>
      </w:pPr>
      <w:r>
        <w:t>III</w:t>
      </w:r>
      <w:r>
        <w:tab/>
        <w:t>Za stečajnog upravitelja imenuje se Renato Sabljić iz Zagreba, Zdenački zavoj 14, OIB: 74644810692.</w:t>
      </w:r>
    </w:p>
    <w:p w:rsidRDefault="00481408" w:rsidP="00481408" w:rsidR="00481408">
      <w:pPr>
        <w:spacing w:after="0"/>
        <w:ind w:hanging="705" w:left="1410"/>
        <w:jc w:val="both"/>
      </w:pPr>
    </w:p>
    <w:p w:rsidRDefault="00481408" w:rsidP="00481408" w:rsidR="0048140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481408" w:rsidP="00481408" w:rsidR="00481408">
      <w:pPr>
        <w:spacing w:after="0"/>
        <w:jc w:val="both"/>
      </w:pPr>
    </w:p>
    <w:p w:rsidRDefault="00481408" w:rsidP="00481408" w:rsidR="00481408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SIN</w:t>
      </w:r>
      <w:r w:rsidR="00A94922">
        <w:t>I</w:t>
      </w:r>
      <w:r>
        <w:t>DA d.o.o. Čakovec, dr. Ivana Novaka 36, OIB: 41167908813, bit će brisan iz sudskog registra.</w:t>
      </w:r>
    </w:p>
    <w:p w:rsidRDefault="00481408" w:rsidP="00481408" w:rsidR="00481408">
      <w:pPr>
        <w:spacing w:after="0"/>
        <w:jc w:val="center"/>
      </w:pPr>
    </w:p>
    <w:p w:rsidRDefault="00481408" w:rsidP="00481408" w:rsidR="00481408">
      <w:pPr>
        <w:spacing w:after="0"/>
        <w:jc w:val="center"/>
      </w:pPr>
      <w:r>
        <w:t>Obrazloženje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  <w:jc w:val="both"/>
      </w:pPr>
      <w:r>
        <w:tab/>
        <w:t>Predlagatelj Financijska agencija Regionalni centar Zagreb, Podružnica Varaždin je dana 24.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</w:t>
      </w:r>
      <w: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  <w:jc w:val="center"/>
      </w:pPr>
      <w:r>
        <w:t>U Varaždinu 7. travnja 2016.</w:t>
      </w:r>
    </w:p>
    <w:p w:rsidRDefault="00481408" w:rsidP="00481408" w:rsidR="00481408">
      <w:pPr>
        <w:spacing w:after="0"/>
        <w:jc w:val="center"/>
      </w:pPr>
    </w:p>
    <w:p w:rsidRDefault="00481408" w:rsidP="00481408" w:rsidR="0048140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481408" w:rsidP="00481408" w:rsidR="0048140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1408" w:rsidP="00481408" w:rsidR="0048140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1408" w:rsidP="00481408" w:rsidR="00481408">
      <w:pPr>
        <w:spacing w:after="0"/>
        <w:ind w:firstLine="708"/>
      </w:pPr>
      <w:r>
        <w:t>Uputa o pravnom lijeku:</w:t>
      </w:r>
    </w:p>
    <w:p w:rsidRDefault="00481408" w:rsidP="00481408" w:rsidR="0048140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81408" w:rsidP="00481408" w:rsidR="0048140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</w:pPr>
    </w:p>
    <w:p w:rsidRDefault="00481408" w:rsidP="00481408" w:rsidR="00481408">
      <w:pPr>
        <w:spacing w:after="0"/>
      </w:pPr>
      <w:r>
        <w:t>DNA:</w:t>
      </w:r>
    </w:p>
    <w:p w:rsidRDefault="00481408" w:rsidP="00481408" w:rsidR="0048140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81408" w:rsidP="00481408" w:rsidR="0048140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81408" w:rsidP="00481408" w:rsidR="00481408">
      <w:pPr>
        <w:numPr>
          <w:ilvl w:val="0"/>
          <w:numId w:val="47"/>
        </w:numPr>
        <w:spacing w:after="0"/>
      </w:pPr>
      <w:r>
        <w:t>Dužnik SIN</w:t>
      </w:r>
      <w:r w:rsidR="00A94922">
        <w:t>I</w:t>
      </w:r>
      <w:r>
        <w:t>DA d.o.o. Čakovec, dr. Ivana Novaka 36</w:t>
      </w:r>
    </w:p>
    <w:p w:rsidRDefault="00481408" w:rsidP="00481408" w:rsidR="00481408">
      <w:pPr>
        <w:numPr>
          <w:ilvl w:val="0"/>
          <w:numId w:val="47"/>
        </w:numPr>
        <w:spacing w:after="0"/>
      </w:pPr>
      <w:r>
        <w:t>Osoba ovlaštena za zastupanje Nikola Šimunić iz Palinovca, Palinovec 27, 40 320 Donji Kraljevec</w:t>
      </w:r>
    </w:p>
    <w:p w:rsidRDefault="00481408" w:rsidP="00481408" w:rsidR="0048140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481408" w:rsidP="00481408" w:rsidR="00481408">
      <w:pPr>
        <w:numPr>
          <w:ilvl w:val="0"/>
          <w:numId w:val="47"/>
        </w:numPr>
        <w:spacing w:after="0"/>
      </w:pPr>
      <w:r>
        <w:t>Ministarstvo financija, Porezna uprava, Područni ured Čakovec</w:t>
      </w:r>
    </w:p>
    <w:p w:rsidRDefault="00481408" w:rsidP="00481408" w:rsidR="00481408">
      <w:pPr>
        <w:numPr>
          <w:ilvl w:val="0"/>
          <w:numId w:val="47"/>
        </w:numPr>
        <w:spacing w:after="0"/>
      </w:pPr>
      <w:r>
        <w:t>Stečajni upravitelj Renato Sabljić iz Zagreba, Zdenački zavoj 14</w:t>
      </w:r>
    </w:p>
    <w:p w:rsidRDefault="00481408" w:rsidP="00481408" w:rsidR="00481408">
      <w:pPr>
        <w:numPr>
          <w:ilvl w:val="0"/>
          <w:numId w:val="47"/>
        </w:numPr>
        <w:spacing w:after="0"/>
      </w:pPr>
      <w:r>
        <w:t>e- Oglasna ploča suda</w:t>
      </w:r>
    </w:p>
    <w:p w:rsidRDefault="00481408" w:rsidP="00481408" w:rsidR="00481408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481408" w:rsidR="00AE649C" w:rsidRPr="00B76F3C">
      <w:pPr>
        <w:pStyle w:val="SudSjedite"/>
      </w:pPr>
      <w:r>
        <w:tab/>
      </w:r>
    </w:p>
    <w:p w:rsidRDefault="00CB0EA4" w:rsidP="00481408" w:rsidR="00CB0EA4">
      <w:pPr>
        <w:pStyle w:val="Naslovdokumenta"/>
        <w:spacing w:after="0"/>
      </w:pPr>
    </w:p>
    <w:p w:rsidRDefault="0071688E" w:rsidP="00481408" w:rsidR="0071688E">
      <w:pPr>
        <w:pStyle w:val="Poetniodjeljak"/>
        <w:spacing w:after="0"/>
      </w:pPr>
    </w:p>
    <w:p w:rsidRDefault="00A21F0D" w:rsidP="00481408" w:rsidR="00A21F0D">
      <w:pPr>
        <w:pStyle w:val="NormaleSPIS"/>
        <w:spacing w:after="0"/>
        <w:rPr>
          <w:noProof/>
        </w:rPr>
      </w:pPr>
    </w:p>
    <w:p w:rsidRDefault="00DA0242" w:rsidP="0048140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408" w:rsidR="008333A9">
    <w:pPr>
      <w:pStyle w:val="Zaglavlje"/>
    </w:pPr>
    <w:r>
      <w:rPr>
        <w:rStyle w:val="PozadinaSvijetloCrvena"/>
        <w:shd w:fill="auto" w:color="auto" w:val="clear"/>
      </w:rPr>
      <w:t>Poslovni broj: 7 St-898/15-5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C9B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408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922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24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St-898/2015-5</izvorni_sadrzaj>
    <derivirana_varijabla naziv="DomainObject.Oznaka_1">St-898/2015-5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SINIDA društvo s ograničenom odgovornošću za ugostiteljstvo i druge usluge</izvorni_sadrzaj>
    <derivirana_varijabla naziv="DomainObject.Predmet.ProtustrankaFormated_1">  SINIDA društvo s ograničenom odgovornošću za ugostiteljstvo i druge usluge</derivirana_varijabla>
  </DomainObject.Predmet.ProtustrankaFormated>
  <DomainObject.Predmet.ProtustrankaFormatedOIB>
    <izvorni_sadrzaj>  SINIDA društvo s ograničenom odgovornošću za ugostiteljstvo i druge usluge, OIB 41167908813</izvorni_sadrzaj>
    <derivirana_varijabla naziv="DomainObject.Predmet.ProtustrankaFormatedOIB_1">  SINIDA društvo s ograničenom odgovornošću za ugostiteljstvo i druge usluge, OIB 41167908813</derivirana_varijabla>
  </DomainObject.Predmet.ProtustrankaFormatedOIB>
  <DomainObject.Predmet.ProtustrankaFormatedWithAdress>
    <izvorni_sadrzaj> SINIDA društvo s ograničenom odgovornošću za ugostiteljstvo i druge usluge, Dr. Ivana Novaka 36, 40000 Čakovec</izvorni_sadrzaj>
    <derivirana_varijabla naziv="DomainObject.Predmet.ProtustrankaFormatedWithAdress_1"> SINIDA društvo s ograničenom odgovornošću za ugostiteljstvo i druge usluge, Dr. Ivana Novaka 36, 40000 Čakovec</derivirana_varijabla>
  </DomainObject.Predmet.ProtustrankaFormatedWithAdress>
  <DomainObject.Predmet.ProtustrankaFormatedWithAdressOIB>
    <izvorni_sadrzaj> SINIDA društvo s ograničenom odgovornošću za ugostiteljstvo i druge usluge, OIB 41167908813, Dr. Ivana Novaka 36, 40000 Čakovec</izvorni_sadrzaj>
    <derivirana_varijabla naziv="DomainObject.Predmet.ProtustrankaFormatedWithAdressOIB_1"> SINIDA društvo s ograničenom odgovornošću za ugostiteljstvo i druge usluge, OIB 41167908813, Dr. Ivana Novaka 36, 40000 Čakovec</derivirana_varijabla>
  </DomainObject.Predmet.ProtustrankaFormatedWithAdressOIB>
  <DomainObject.Predmet.ProtustrankaWithAdress>
    <izvorni_sadrzaj>SINIDA društvo s ograničenom odgovornošću za ugostiteljstvo i druge usluge Dr. Ivana Novaka 36, 40000 Čakovec</izvorni_sadrzaj>
    <derivirana_varijabla naziv="DomainObject.Predmet.ProtustrankaWithAdress_1">SINIDA društvo s ograničenom odgovornošću za ugostiteljstvo i druge usluge Dr. Ivana Novaka 36, 40000 Čakovec</derivirana_varijabla>
  </DomainObject.Predmet.ProtustrankaWithAdress>
  <DomainObject.Predmet.ProtustrankaWithAdressOIB>
    <izvorni_sadrzaj>SINIDA društvo s ograničenom odgovornošću za ugostiteljstvo i druge usluge, OIB 41167908813, Dr. Ivana Novaka 36, 40000 Čakovec</izvorni_sadrzaj>
    <derivirana_varijabla naziv="DomainObject.Predmet.ProtustrankaWithAdressOIB_1">SINIDA društvo s ograničenom odgovornošću za ugostiteljstvo i druge usluge, OIB 41167908813, Dr. Ivana Novaka 36, 40000 Čakovec</derivirana_varijabla>
  </DomainObject.Predmet.ProtustrankaWithAdressOIB>
  <DomainObject.Predmet.ProtustrankaNazivFormated>
    <izvorni_sadrzaj>SINIDA društvo s ograničenom odgovornošću za ugostiteljstvo i druge usluge</izvorni_sadrzaj>
    <derivirana_varijabla naziv="DomainObject.Predmet.ProtustrankaNazivFormated_1">SINIDA društvo s ograničenom odgovornošću za ugostiteljstvo i druge usluge</derivirana_varijabla>
  </DomainObject.Predmet.ProtustrankaNazivFormated>
  <DomainObject.Predmet.ProtustrankaNazivFormatedOIB>
    <izvorni_sadrzaj>SINIDA društvo s ograničenom odgovornošću za ugostiteljstvo i druge usluge, OIB 41167908813</izvorni_sadrzaj>
    <derivirana_varijabla naziv="DomainObject.Predmet.ProtustrankaNazivFormatedOIB_1">SINIDA društvo s ograničenom odgovornošću za ugostiteljstvo i druge usluge, OIB 41167908813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288572.41</izvorni_sadrzaj>
    <derivirana_varijabla naziv="DomainObject.Predmet.TrenutnaVrijednost_1">288572.41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SINIDA društvo s ograničenom odgovornošću za ugostiteljstvo i druge usluge</item>
    </izvorni_sadrzaj>
    <derivirana_varijabla naziv="DomainObject.Predmet.ProtuStrankaListFormated_1">
      <item>SINIDA društvo s ograničenom odgovornošću za ugostiteljstvo i druge usluge</item>
    </derivirana_varijabla>
  </DomainObject.Predmet.ProtuStrankaListFormated>
  <DomainObject.Predmet.ProtuStrankaListFormatedOIB>
    <izvorni_sadrzaj>
      <item>SINIDA društvo s ograničenom odgovornošću za ugostiteljstvo i druge usluge, OIB 41167908813</item>
    </izvorni_sadrzaj>
    <derivirana_varijabla naziv="DomainObject.Predmet.ProtuStrankaListFormatedOIB_1">
      <item>SINIDA društvo s ograničenom odgovornošću za ugostiteljstvo i druge usluge, OIB 41167908813</item>
    </derivirana_varijabla>
  </DomainObject.Predmet.ProtuStrankaListFormatedOIB>
  <DomainObject.Predmet.ProtuStrankaListFormatedWithAdress>
    <izvorni_sadrzaj>
      <item>SINIDA društvo s ograničenom odgovornošću za ugostiteljstvo i druge usluge, Dr. Ivana Novaka 36, 40000 Čakovec</item>
    </izvorni_sadrzaj>
    <derivirana_varijabla naziv="DomainObject.Predmet.ProtuStrankaListFormatedWithAdress_1">
      <item>SINIDA društvo s ograničenom odgovornošću za ugostiteljstvo i druge usluge, Dr. Ivana Novaka 36, 40000 Čakovec</item>
    </derivirana_varijabla>
  </DomainObject.Predmet.ProtuStrankaListFormatedWithAdress>
  <DomainObject.Predmet.ProtuStrankaListFormatedWithAdressOIB>
    <izvorni_sadrzaj>
      <item>SINIDA društvo s ograničenom odgovornošću za ugostiteljstvo i druge usluge, OIB 41167908813, Dr. Ivana Novaka 36, 40000 Čakovec</item>
    </izvorni_sadrzaj>
    <derivirana_varijabla naziv="DomainObject.Predmet.ProtuStrankaListFormatedWithAdressOIB_1">
      <item>SINIDA društvo s ograničenom odgovornošću za ugostiteljstvo i druge usluge, OIB 41167908813, Dr. Ivana Novaka 36, 40000 Čakovec</item>
    </derivirana_varijabla>
  </DomainObject.Predmet.ProtuStrankaListFormatedWithAdressOIB>
  <DomainObject.Predmet.ProtuStrankaListNazivFormated>
    <izvorni_sadrzaj>
      <item>SINIDA društvo s ograničenom odgovornošću za ugostiteljstvo i druge usluge</item>
    </izvorni_sadrzaj>
    <derivirana_varijabla naziv="DomainObject.Predmet.ProtuStrankaListNazivFormated_1">
      <item>SINIDA društvo s ograničenom odgovornošću za ugostiteljstvo i druge usluge</item>
    </derivirana_varijabla>
  </DomainObject.Predmet.ProtuStrankaListNazivFormated>
  <DomainObject.Predmet.ProtuStrankaListNazivFormatedOIB>
    <izvorni_sadrzaj>
      <item>SINIDA društvo s ograničenom odgovornošću za ugostiteljstvo i druge usluge, OIB 41167908813</item>
    </izvorni_sadrzaj>
    <derivirana_varijabla naziv="DomainObject.Predmet.ProtuStrankaListNazivFormatedOIB_1">
      <item>SINIDA društvo s ograničenom odgovornošću za ugostiteljstvo i druge usluge, OIB 41167908813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St-898/2015-5</izvorni_sadrzaj>
    <derivirana_varijabla naziv="DomainObject.PoslovniBrojDokumenta_1">St-898/2015-5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SINIDA društvo s ograničenom odgovornošću za ugostiteljstvo i druge usluge</izvorni_sadrzaj>
    <derivirana_varijabla naziv="DomainObject.Predmet.ProtustrankaIDrugi_1">SINIDA društvo s ograničenom odgovornošću za ugostiteljstvo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SINIDA društvo s ograničenom odgovornošću za ugostiteljstvo i druge usluge, OIB 41167908813, Dr. Ivana Novaka 36, 40000 Čakovec</izvorni_sadrzaj>
    <derivirana_varijabla naziv="DomainObject.Predmet.ProtustrankaIDrugiAdressOIB_1">SINIDA društvo s ograničenom odgovornošću za ugostiteljstvo i druge usluge, OIB 41167908813,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St-898/2015-5</izvorni_sadrzaj>
    <derivirana_varijabla naziv="DomainObject.Predmet.OdlukaRjesenje.Oznaka_1">St-898/2015-5</derivirana_varijabla>
  </DomainObject.Predmet.OdlukaRjesenje.Oznaka>
  <DomainObject.Predmet.SudioniciListNaziv>
    <izvorni_sadrzaj>
      <item>Financijska agencija</item>
      <item>SINIDA društvo s ograničenom odgovornošću za ugostiteljstvo i druge usluge</item>
      <item>E-oglasna ploča</item>
      <item>Sudski registar, Trgovački sud u Varaždinu</item>
    </izvorni_sadrzaj>
    <derivirana_varijabla naziv="DomainObject.Predmet.SudioniciListNaziv_1">
      <item>Financijska agencija</item>
      <item>SINIDA društvo s ograničenom odgovornošću za ugostiteljstvo i druge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SINIDA društvo s ograničenom odgovornošću za ugostiteljstvo i druge usluge, OIB 41167908813, Dr. Ivana Novaka 36,40000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SINIDA društvo s ograničenom odgovornošću za ugostiteljstvo i druge usluge, OIB 41167908813, Dr. Ivana Novaka 36,40000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79683-A447-463B-A91D-5EA03B915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2756</properties:Characters>
  <properties:Lines>85</properties:Lines>
  <properties:Paragraphs>30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cp:lastPrinted>2016-04-08T08:05:00Z</cp:lastPrinted>
  <dcterms:modified xmlns:xsi="http://www.w3.org/2001/XMLSchema-instance" xsi:type="dcterms:W3CDTF">2016-04-08T08:05:00Z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