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31cb" w14:paraId="dd131cb" w:rsidRDefault="006F6417" w:rsidP="006F6417" w:rsidR="006F6417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F6417" w:rsidP="006F6417" w:rsidR="006F6417">
      <w:pPr>
        <w:spacing w:after="0"/>
      </w:pPr>
    </w:p>
    <w:p w:rsidRDefault="006F6417" w:rsidP="006F6417" w:rsidR="006F6417">
      <w:pPr>
        <w:spacing w:after="0"/>
      </w:pPr>
    </w:p>
    <w:p w:rsidRDefault="006F6417" w:rsidP="006F6417" w:rsidR="006F6417">
      <w:pPr>
        <w:spacing w:after="0"/>
      </w:pPr>
      <w:r>
        <w:t xml:space="preserve">        REPUBLIKA HRVATSKA</w:t>
      </w:r>
    </w:p>
    <w:p w:rsidRDefault="006F6417" w:rsidP="006F6417" w:rsidR="006F6417">
      <w:pPr>
        <w:spacing w:after="0"/>
      </w:pPr>
      <w:r>
        <w:t>TRGOVAČKI SUD U VARAŽDINU</w:t>
      </w:r>
    </w:p>
    <w:p w:rsidRDefault="006F6417" w:rsidP="006F6417" w:rsidR="006F6417">
      <w:pPr>
        <w:spacing w:after="0"/>
      </w:pPr>
      <w:r>
        <w:t xml:space="preserve">                Braće Radić 2/II</w:t>
      </w:r>
    </w:p>
    <w:p w:rsidRDefault="006F6417" w:rsidP="006F6417" w:rsidR="006F6417">
      <w:pPr>
        <w:spacing w:after="0"/>
      </w:pPr>
    </w:p>
    <w:p w:rsidRDefault="006F6417" w:rsidP="006F6417" w:rsidR="006F6417">
      <w:pPr>
        <w:pStyle w:val="SudNaziv"/>
        <w:rPr>
          <w:b w:val="false"/>
        </w:rPr>
      </w:pPr>
    </w:p>
    <w:p w:rsidRDefault="006F6417" w:rsidP="006F6417" w:rsidR="006F6417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6F6417" w:rsidP="006F6417" w:rsidR="006F6417">
      <w:pPr>
        <w:pStyle w:val="SudNaziv"/>
        <w:rPr>
          <w:b w:val="false"/>
        </w:rPr>
      </w:pPr>
    </w:p>
    <w:p w:rsidRDefault="006F6417" w:rsidP="006F6417" w:rsidR="006F6417">
      <w:pPr>
        <w:spacing w:after="0"/>
        <w:jc w:val="center"/>
      </w:pPr>
      <w:r>
        <w:t>R  J  E  Š  E  NJ  E</w:t>
      </w:r>
    </w:p>
    <w:p w:rsidRDefault="006F6417" w:rsidP="006F6417" w:rsidR="006F6417">
      <w:pPr>
        <w:spacing w:after="0"/>
        <w:jc w:val="center"/>
      </w:pP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AGRO SIGMA d.o.o., OIB: 12763957670 sa sjedištem u Kralja Tomislava 187, 40319 </w:t>
      </w:r>
      <w:proofErr w:type="spellStart"/>
      <w:r>
        <w:rPr>
          <w:rStyle w:val="Naglaeno"/>
          <w:b w:val="false"/>
        </w:rPr>
        <w:t>Belica</w:t>
      </w:r>
      <w:proofErr w:type="spellEnd"/>
      <w:r>
        <w:rPr>
          <w:rStyle w:val="Naglaeno"/>
          <w:b w:val="false"/>
        </w:rPr>
        <w:t>,</w:t>
      </w:r>
      <w:r>
        <w:t xml:space="preserve"> 29. svibnja 2017.,</w:t>
      </w: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center"/>
      </w:pPr>
      <w:r>
        <w:t>r i j e š i o     j e</w:t>
      </w:r>
    </w:p>
    <w:p w:rsidRDefault="006F6417" w:rsidP="006F6417" w:rsidR="006F6417">
      <w:pPr>
        <w:spacing w:after="0"/>
        <w:jc w:val="center"/>
      </w:pPr>
    </w:p>
    <w:p w:rsidRDefault="006F6417" w:rsidP="006F6417" w:rsidR="006F6417">
      <w:pPr>
        <w:spacing w:after="0"/>
        <w:jc w:val="center"/>
      </w:pPr>
    </w:p>
    <w:p w:rsidRDefault="006F6417" w:rsidP="006F6417" w:rsidR="006F6417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AGRO SIGMA d.o.o., OIB: 12763957670 sa sjedištem u Kralja Tomislava 187, 40319 </w:t>
      </w:r>
      <w:proofErr w:type="spellStart"/>
      <w:r>
        <w:rPr>
          <w:rStyle w:val="Naglaeno"/>
          <w:b w:val="false"/>
        </w:rPr>
        <w:t>Belica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6F6417" w:rsidP="006F6417" w:rsidR="006F6417">
      <w:pPr>
        <w:spacing w:after="0"/>
        <w:ind w:firstLine="708"/>
        <w:jc w:val="both"/>
      </w:pPr>
    </w:p>
    <w:p w:rsidRDefault="006F6417" w:rsidP="006F6417" w:rsidR="006F6417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St-462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6F6417" w:rsidP="006F6417" w:rsidR="006F6417">
      <w:pPr>
        <w:spacing w:after="0"/>
        <w:ind w:firstLine="708"/>
        <w:jc w:val="both"/>
      </w:pPr>
    </w:p>
    <w:p w:rsidRDefault="006F6417" w:rsidP="006F6417" w:rsidR="006F6417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</w:t>
      </w:r>
      <w:r>
        <w:t xml:space="preserve"> dužnikom</w:t>
      </w:r>
      <w:r>
        <w:t xml:space="preserve"> </w:t>
      </w:r>
      <w:r>
        <w:rPr>
          <w:rStyle w:val="Naglaeno"/>
          <w:b w:val="false"/>
        </w:rPr>
        <w:t xml:space="preserve">AGRO SIGMA d.o.o., OIB: 12763957670 sa sjedištem u Kralja Tomislava 187, 40319 </w:t>
      </w:r>
      <w:proofErr w:type="spellStart"/>
      <w:r>
        <w:rPr>
          <w:rStyle w:val="Naglaeno"/>
          <w:b w:val="false"/>
        </w:rPr>
        <w:t>Belica</w:t>
      </w:r>
      <w:proofErr w:type="spellEnd"/>
      <w:r>
        <w:t>.</w:t>
      </w:r>
    </w:p>
    <w:p w:rsidRDefault="006F6417" w:rsidP="006F6417" w:rsidR="006F6417">
      <w:pPr>
        <w:spacing w:after="0"/>
        <w:ind w:firstLine="708"/>
        <w:jc w:val="both"/>
      </w:pPr>
    </w:p>
    <w:p w:rsidRDefault="006F6417" w:rsidP="006F6417" w:rsidR="006F6417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AGRO SIGMA d.o.o., OIB: 12763957670 sa sjedištem u Kralja Tomislava 187, 40319 </w:t>
      </w:r>
      <w:proofErr w:type="spellStart"/>
      <w:r>
        <w:rPr>
          <w:rStyle w:val="Naglaeno"/>
          <w:b w:val="false"/>
        </w:rPr>
        <w:t>Belica</w:t>
      </w:r>
      <w:proofErr w:type="spellEnd"/>
      <w:r>
        <w:t>.</w:t>
      </w:r>
    </w:p>
    <w:p w:rsidRDefault="006F6417" w:rsidP="006F6417" w:rsidR="006F6417">
      <w:pPr>
        <w:spacing w:after="0"/>
        <w:jc w:val="center"/>
      </w:pPr>
    </w:p>
    <w:p w:rsidRDefault="006F6417" w:rsidP="006F6417" w:rsidR="006F6417">
      <w:pPr>
        <w:spacing w:after="0"/>
        <w:jc w:val="center"/>
      </w:pPr>
      <w:r>
        <w:t>Obrazloženje</w:t>
      </w: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21. ožujka</w:t>
      </w:r>
      <w:r>
        <w:t xml:space="preserve">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St-462/16-4 od 3</w:t>
      </w:r>
      <w:r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više od 120 dana</w:t>
      </w:r>
      <w:r>
        <w:rPr>
          <w:rStyle w:val="Naglaeno"/>
          <w:b w:val="false"/>
        </w:rPr>
        <w:t xml:space="preserve">, s iznosom blokade od </w:t>
      </w:r>
      <w:r>
        <w:rPr>
          <w:rStyle w:val="Naglaeno"/>
          <w:b w:val="false"/>
        </w:rPr>
        <w:t xml:space="preserve">58.993,15 </w:t>
      </w:r>
      <w:r>
        <w:rPr>
          <w:rStyle w:val="Naglaeno"/>
          <w:b w:val="false"/>
        </w:rPr>
        <w:t>kuna. Naveo je da društvo nema u vlasništvu nikakve imovine, te se nije usprotivio da se nad društvom otvori i istodobno zaključi stečaj.</w:t>
      </w: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6F6417" w:rsidP="006F6417" w:rsidR="006F6417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6F6417" w:rsidP="006F6417" w:rsidR="006F6417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6F6417" w:rsidP="006F6417" w:rsidR="006F6417">
      <w:pPr>
        <w:spacing w:after="0"/>
        <w:jc w:val="both"/>
      </w:pPr>
      <w:r>
        <w:tab/>
      </w: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center"/>
      </w:pPr>
      <w:r>
        <w:t>U Varaždinu, 29. svibnja 2017.</w:t>
      </w:r>
    </w:p>
    <w:p w:rsidRDefault="006F6417" w:rsidP="006F6417" w:rsidR="006F6417">
      <w:pPr>
        <w:spacing w:after="0"/>
        <w:jc w:val="center"/>
      </w:pPr>
    </w:p>
    <w:p w:rsidRDefault="006F6417" w:rsidP="006F6417" w:rsidR="006F6417">
      <w:pPr>
        <w:spacing w:after="0"/>
        <w:jc w:val="center"/>
      </w:pPr>
    </w:p>
    <w:p w:rsidRDefault="006F6417" w:rsidP="006F6417" w:rsidR="006F6417">
      <w:pPr>
        <w:spacing w:after="0"/>
        <w:jc w:val="center"/>
      </w:pPr>
      <w:r>
        <w:t xml:space="preserve">  </w:t>
      </w:r>
    </w:p>
    <w:p w:rsidRDefault="006F6417" w:rsidP="006F6417" w:rsidR="006F64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 xml:space="preserve">  SUDAC</w:t>
      </w: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 w:rsidR="00526CCF">
        <w:t>, v.r.</w:t>
      </w:r>
      <w:bookmarkStart w:name="_GoBack" w:id="0"/>
      <w:bookmarkEnd w:id="0"/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  <w:r>
        <w:t>UPUTA O PRAVOM LIJEKU:</w:t>
      </w:r>
    </w:p>
    <w:p w:rsidRDefault="006F6417" w:rsidP="006F6417" w:rsidR="006F6417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</w:p>
    <w:p w:rsidRDefault="006F6417" w:rsidP="006F6417" w:rsidR="006F6417">
      <w:pPr>
        <w:spacing w:after="0"/>
        <w:jc w:val="both"/>
      </w:pPr>
      <w:r>
        <w:t>DNA:</w:t>
      </w:r>
    </w:p>
    <w:p w:rsidRDefault="006F6417" w:rsidP="006F6417" w:rsidR="006F6417">
      <w:pPr>
        <w:spacing w:after="0"/>
        <w:jc w:val="both"/>
      </w:pPr>
      <w:r>
        <w:t>1. e-Oglasna ploča ovoga suda</w:t>
      </w:r>
      <w:r>
        <w:tab/>
      </w:r>
    </w:p>
    <w:p w:rsidRDefault="006F6417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488" w:rsidP="00537B78" w:rsidR="004D4488">
      <w:r>
        <w:separator/>
      </w:r>
    </w:p>
  </w:endnote>
  <w:endnote w:id="0" w:type="continuationSeparator">
    <w:p w:rsidRDefault="004D4488" w:rsidP="00537B78" w:rsidR="004D4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488" w:rsidP="00537B78" w:rsidR="004D4488">
      <w:r>
        <w:separator/>
      </w:r>
    </w:p>
  </w:footnote>
  <w:footnote w:id="0" w:type="continuationSeparator">
    <w:p w:rsidRDefault="004D4488" w:rsidP="00537B78" w:rsidR="004D4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417" w:rsidR="008333A9">
    <w:pPr>
      <w:pStyle w:val="Zaglavlje"/>
    </w:pPr>
    <w:r>
      <w:rPr>
        <w:rStyle w:val="PozadinaSvijetloCrvena"/>
        <w:shd w:fill="auto" w:color="auto" w:val="clear"/>
      </w:rPr>
      <w:t>Poslovni broj: 6 St-462/16-12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488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CC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417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1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St-462/2016-12</izvorni_sadrzaj>
    <derivirana_varijabla naziv="DomainObject.Oznaka_1">St-462/2016-12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SIGMA društvo s ograničenom odgovornošću za poljoprivrednu djelatnost zastupanog po punomoćniku Josip Čiček</izvorni_sadrzaj>
    <derivirana_varijabla naziv="DomainObject.Predmet.ProtustrankaFormated_1">  AGRO SIGMA društvo s ograničenom odgovornošću za poljoprivrednu djelatnost zastupanog po punomoćniku Josip Čiček</derivirana_varijabla>
  </DomainObject.Predmet.ProtustrankaFormated>
  <DomainObject.Predmet.ProtustrankaFormatedOIB>
    <izvorni_sadrzaj>  AGRO SIGMA društvo s ograničenom odgovornošću za poljoprivrednu djelatnost, OIB 12763957670 zastupanog po punomoćniku Josip Čiček</izvorni_sadrzaj>
    <derivirana_varijabla naziv="DomainObject.Predmet.ProtustrankaFormatedOIB_1">  AGRO SIGMA društvo s ograničenom odgovornošću za poljoprivrednu djelatnost, OIB 12763957670 zastupanog po punomoćniku Josip Čiček</derivirana_varijabla>
  </DomainObject.Predmet.ProtustrankaFormatedOIB>
  <DomainObject.Predmet.ProtustrankaFormatedWithAdress>
    <izvorni_sadrzaj> AGRO SIGMA društvo s ograničenom odgovornošću za poljoprivrednu djelatnost, Kralja Tomislava 187, 40000 Belica zastupanog po punomoćniku Josip Čiček</izvorni_sadrzaj>
    <derivirana_varijabla naziv="DomainObject.Predmet.ProtustrankaFormatedWithAdress_1"> AGRO SIGMA društvo s ograničenom odgovornošću za poljoprivrednu djelatnost, Kralja Tomislava 187, 40000 Belica zastupanog po punomoćniku Josip Čiček</derivirana_varijabla>
  </DomainObject.Predmet.ProtustrankaFormatedWithAdress>
  <DomainObject.Predmet.ProtustrankaFormatedWithAdressOIB>
    <izvorni_sadrzaj> AGRO SIGMA društvo s ograničenom odgovornošću za poljoprivrednu djelatnost, OIB 12763957670, Kralja Tomislava 187, 40000 Belica zastupanog po punomoćniku Josip Čiček</izvorni_sadrzaj>
    <derivirana_varijabla naziv="DomainObject.Predmet.ProtustrankaFormatedWithAdressOIB_1"> AGRO SIGMA društvo s ograničenom odgovornošću za poljoprivrednu djelatnost, OIB 12763957670, Kralja Tomislava 187, 40000 Belica zastupanog po punomoćniku Josip Čiček</derivirana_varijabla>
  </DomainObject.Predmet.ProtustrankaFormatedWithAdressOIB>
  <DomainObject.Predmet.ProtustrankaWithAdress>
    <izvorni_sadrzaj>AGRO SIGMA društvo s ograničenom odgovornošću za poljoprivrednu djelatnost Kralja Tomislava 187, 40000 Belica</izvorni_sadrzaj>
    <derivirana_varijabla naziv="DomainObject.Predmet.ProtustrankaWithAdress_1">AGRO SIGMA društvo s ograničenom odgovornošću za poljoprivrednu djelatnost Kralja Tomislava 187, 40000 Belica</derivirana_varijabla>
  </DomainObject.Predmet.ProtustrankaWithAdress>
  <DomainObject.Predmet.ProtustrankaWithAdressOIB>
    <izvorni_sadrzaj>AGRO SIGMA društvo s ograničenom odgovornošću za poljoprivrednu djelatnost, OIB 12763957670, Kralja Tomislava 187, 40000 Belica</izvorni_sadrzaj>
    <derivirana_varijabla naziv="DomainObject.Predmet.ProtustrankaWithAdressOIB_1">AGRO SIGMA društvo s ograničenom odgovornošću za poljoprivrednu djelatnost, OIB 12763957670, Kralja Tomislava 187, 40000 Belica</derivirana_varijabla>
  </DomainObject.Predmet.ProtustrankaWithAdressOIB>
  <DomainObject.Predmet.ProtustrankaNazivFormated>
    <izvorni_sadrzaj>AGRO SIGMA društvo s ograničenom odgovornošću za poljoprivrednu djelatnost</izvorni_sadrzaj>
    <derivirana_varijabla naziv="DomainObject.Predmet.ProtustrankaNazivFormated_1">AGRO SIGMA društvo s ograničenom odgovornošću za poljoprivrednu djelatnost</derivirana_varijabla>
  </DomainObject.Predmet.ProtustrankaNazivFormated>
  <DomainObject.Predmet.ProtustrankaNazivFormatedOIB>
    <izvorni_sadrzaj>AGRO SIGMA društvo s ograničenom odgovornošću za poljoprivrednu djelatnost, OIB 12763957670</izvorni_sadrzaj>
    <derivirana_varijabla naziv="DomainObject.Predmet.ProtustrankaNazivFormatedOIB_1">AGRO SIGMA društvo s ograničenom odgovornošću za poljoprivrednu djelatnost, OIB 12763957670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21104.94</izvorni_sadrzaj>
    <derivirana_varijabla naziv="DomainObject.Predmet.TrenutnaVrijednost_1">21104.94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SIGMA društvo s ograničenom odgovornošću za poljoprivrednu djelatnost zastupanog po punomoćniku Josip Čiček</item>
    </izvorni_sadrzaj>
    <derivirana_varijabla naziv="DomainObject.Predmet.ProtuStrankaListFormated_1">
      <item>AGRO SIGMA društvo s ograničenom odgovornošću za poljoprivrednu djelatnost zastupanog po punomoćniku Josip Čiček</item>
    </derivirana_varijabla>
  </DomainObject.Predmet.ProtuStrankaListFormated>
  <DomainObject.Predmet.ProtuStrankaListFormatedOIB>
    <izvorni_sadrzaj>
      <item>AGRO SIGMA društvo s ograničenom odgovornošću za poljoprivrednu djelatnost, OIB 12763957670 zastupanog po punomoćniku Josip Čiček</item>
    </izvorni_sadrzaj>
    <derivirana_varijabla naziv="DomainObject.Predmet.ProtuStrankaListFormatedOIB_1">
      <item>AGRO SIGMA društvo s ograničenom odgovornošću za poljoprivrednu djelatnost, OIB 12763957670 zastupanog po punomoćniku Josip Čiček</item>
    </derivirana_varijabla>
  </DomainObject.Predmet.ProtuStrankaListFormatedOIB>
  <DomainObject.Predmet.ProtuStrankaListFormatedWithAdress>
    <izvorni_sadrzaj>
      <item>AGRO SIGMA društvo s ograničenom odgovornošću za poljoprivrednu djelatnost, Kralja Tomislava 187, 40000 Belica zastupanog po punomoćniku Josip Čiček</item>
    </izvorni_sadrzaj>
    <derivirana_varijabla naziv="DomainObject.Predmet.ProtuStrankaListFormatedWithAdress_1">
      <item>AGRO SIGMA društvo s ograničenom odgovornošću za poljoprivrednu djelatnost, Kralja Tomislava 187, 40000 Belica zastupanog po punomoćniku Josip Čiček</item>
    </derivirana_varijabla>
  </DomainObject.Predmet.ProtuStrankaListFormatedWithAdress>
  <DomainObject.Predmet.ProtuStrankaListFormatedWithAdressOIB>
    <izvorni_sadrzaj>
      <item>AGRO SIGMA društvo s ograničenom odgovornošću za poljoprivrednu djelatnost, OIB 12763957670, Kralja Tomislava 187, 40000 Belica zastupanog po punomoćniku Josip Čiček</item>
    </izvorni_sadrzaj>
    <derivirana_varijabla naziv="DomainObject.Predmet.ProtuStrankaListFormatedWithAdressOIB_1">
      <item>AGRO SIGMA društvo s ograničenom odgovornošću za poljoprivrednu djelatnost, OIB 12763957670, Kralja Tomislava 187, 40000 Belica zastupanog po punomoćniku Josip Čiček</item>
    </derivirana_varijabla>
  </DomainObject.Predmet.ProtuStrankaListFormatedWithAdressOIB>
  <DomainObject.Predmet.ProtuStrankaListNazivFormated>
    <izvorni_sadrzaj>
      <item>AGRO SIGMA društvo s ograničenom odgovornošću za poljoprivrednu djelatnost</item>
    </izvorni_sadrzaj>
    <derivirana_varijabla naziv="DomainObject.Predmet.ProtuStrankaListNazivFormated_1">
      <item>AGRO SIGMA društvo s ograničenom odgovornošću za poljoprivrednu djelatnost</item>
    </derivirana_varijabla>
  </DomainObject.Predmet.ProtuStrankaListNazivFormated>
  <DomainObject.Predmet.ProtuStrankaListNazivFormatedOIB>
    <izvorni_sadrzaj>
      <item>AGRO SIGMA društvo s ograničenom odgovornošću za poljoprivrednu djelatnost, OIB 12763957670</item>
    </izvorni_sadrzaj>
    <derivirana_varijabla naziv="DomainObject.Predmet.ProtuStrankaListNazivFormatedOIB_1">
      <item>AGRO SIGMA društvo s ograničenom odgovornošću za poljoprivrednu djelatnost, OIB 12763957670</item>
    </derivirana_varijabla>
  </DomainObject.Predmet.ProtuStrankaListNazivFormatedOIB>
  <DomainObject.Predmet.OstaliListFormated>
    <izvorni_sadrzaj>
      <item>Sudski registar</item>
      <item>Svjetlana Kovačić</item>
      <item>Josip Čiček punomoćnik sudionika u postupku AGRO SIGMA društvo s ograničenom odgovornošću za poljoprivrednu djelatnost</item>
    </izvorni_sadrzaj>
    <derivirana_varijabla naziv="DomainObject.Predmet.OstaliListFormated_1">
      <item>Sudski registar</item>
      <item>Svjetlana Kovačić</item>
      <item>Josip Čiček punomoćnik sudionika u postupku AGRO SIGMA društvo s ograničenom odgovornošću za poljoprivrednu djelatnost</item>
    </derivirana_varijabla>
  </DomainObject.Predmet.OstaliListFormated>
  <DomainObject.Predmet.OstaliListFormatedOIB>
    <izvorni_sadrzaj>
      <item>Sudski registar</item>
      <item>Svjetlana Kovačić, OIB 17492047930</item>
      <item>Josip Čiček, OIB 49974762698 punomoćnik sudionika u postupku AGRO SIGMA društvo s ograničenom odgovornošću za poljoprivrednu djelatnost</item>
    </izvorni_sadrzaj>
    <derivirana_varijabla naziv="DomainObject.Predmet.OstaliListFormatedOIB_1">
      <item>Sudski registar</item>
      <item>Svjetlana Kovačić, OIB 17492047930</item>
      <item>Josip Čiček, OIB 49974762698 punomoćnik sudionika u postupku AGRO SIGMA društvo s ograničenom odgovornošću za poljoprivrednu djelatnost</item>
    </derivirana_varijabla>
  </DomainObject.Predmet.OstaliListFormatedOIB>
  <DomainObject.Predmet.OstaliListFormatedWithAdress>
    <izvorni_sadrzaj>
      <item>Sudski registar</item>
      <item>Svjetlana Kovačić, Kralja Tomislava 187, 40000 Belica</item>
      <item>Josip Čiček, Huzjanova 22, 10000 Zagreb punomoćnik sudionika u postupku AGRO SIGMA društvo s ograničenom odgovornošću za poljoprivrednu djelatnost</item>
    </izvorni_sadrzaj>
    <derivirana_varijabla naziv="DomainObject.Predmet.OstaliListFormatedWithAdress_1">
      <item>Sudski registar</item>
      <item>Svjetlana Kovačić, Kralja Tomislava 187, 40000 Belica</item>
      <item>Josip Čiček, Huzjanova 22, 10000 Zagreb punomoćnik sudionika u postupku AGRO SIGMA društvo s ograničenom odgovornošću za poljoprivrednu djelatnost</item>
    </derivirana_varijabla>
  </DomainObject.Predmet.OstaliListFormatedWithAdress>
  <DomainObject.Predmet.OstaliListFormatedWithAdressOIB>
    <izvorni_sadrzaj>
      <item>Sudski registar</item>
      <item>Svjetlana Kovačić, OIB 17492047930, Kralja Tomislava 187, 40000 Belica</item>
      <item>Josip Čiček, OIB 49974762698, Huzjanova 22, 10000 Zagreb punomoćnik sudionika u postupku AGRO SIGMA društvo s ograničenom odgovornošću za poljoprivrednu djelatnost</item>
    </izvorni_sadrzaj>
    <derivirana_varijabla naziv="DomainObject.Predmet.OstaliListFormatedWithAdressOIB_1">
      <item>Sudski registar</item>
      <item>Svjetlana Kovačić, OIB 17492047930, Kralja Tomislava 187, 40000 Belica</item>
      <item>Josip Čiček, OIB 49974762698, Huzjanova 22, 10000 Zagreb punomoćnik sudionika u postupku AGRO SIGMA društvo s ograničenom odgovornošću za poljoprivrednu djelatnost</item>
    </derivirana_varijabla>
  </DomainObject.Predmet.OstaliListFormatedWithAdressOIB>
  <DomainObject.Predmet.OstaliListNazivFormated>
    <izvorni_sadrzaj>
      <item>Sudski registar</item>
      <item>Svjetlana Kovačić</item>
      <item>Josip Čiček</item>
    </izvorni_sadrzaj>
    <derivirana_varijabla naziv="DomainObject.Predmet.OstaliListNazivFormated_1">
      <item>Sudski registar</item>
      <item>Svjetlana Kovačić</item>
      <item>Josip Čiček</item>
    </derivirana_varijabla>
  </DomainObject.Predmet.OstaliListNazivFormated>
  <DomainObject.Predmet.OstaliListNazivFormatedOIB>
    <izvorni_sadrzaj>
      <item>Sudski registar</item>
      <item>Svjetlana Kovačić, OIB 17492047930</item>
      <item>Josip Čiček, OIB 49974762698</item>
    </izvorni_sadrzaj>
    <derivirana_varijabla naziv="DomainObject.Predmet.OstaliListNazivFormatedOIB_1">
      <item>Sudski registar</item>
      <item>Svjetlana Kovačić, OIB 17492047930</item>
      <item>Josip Čiček, OIB 49974762698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St-462/2016-12</izvorni_sadrzaj>
    <derivirana_varijabla naziv="DomainObject.PoslovniBrojDokumenta_1">St-462/2016-12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SIGMA društvo s ograničenom odgovornošću za poljoprivrednu djelatnost</izvorni_sadrzaj>
    <derivirana_varijabla naziv="DomainObject.Predmet.ProtustrankaIDrugi_1">AGRO SIGMA društvo s ograničenom odgovornošću za poljoprivrednu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SIGMA društvo s ograničenom odgovornošću za poljoprivrednu djelatnost, OIB 12763957670, Kralja Tomislava 187, 40000 Belica</izvorni_sadrzaj>
    <derivirana_varijabla naziv="DomainObject.Predmet.ProtustrankaIDrugiAdressOIB_1">AGRO SIGMA društvo s ograničenom odgovornošću za poljoprivrednu djelatnost, OIB 12763957670, Kralja Tomislava 187,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SIGMA društvo s ograničenom odgovornošću za poljoprivrednu djelatnost</item>
      <item>Sudski registar</item>
      <item>Svjetlana Kovačić</item>
      <item>Josip Čiček</item>
    </izvorni_sadrzaj>
    <derivirana_varijabla naziv="DomainObject.Predmet.SudioniciListNaziv_1">
      <item>Financijska agencija</item>
      <item>AGRO SIGMA društvo s ograničenom odgovornošću za poljoprivrednu djelatnost</item>
      <item>Sudski registar</item>
      <item>Svjetlana Kovačić</item>
      <item>Josip Čiček</item>
    </derivirana_varijabla>
  </DomainObject.Predmet.SudioniciListNaziv>
  <DomainObject.Predmet.SudioniciListAdressOIB>
    <izvorni_sadrzaj>
      <item>Financijska agencija, OIB 85821130368, A. Cesarca 2,42000 Varaždin</item>
      <item>AGRO SIGMA društvo s ograničenom odgovornošću za poljoprivrednu djelatnost, OIB 12763957670, Kralja Tomislava 187,40000 Belica</item>
      <item>Sudski registar</item>
      <item>Svjetlana Kovačić, OIB 17492047930, Kralja Tomislava 187,40000 Belica</item>
      <item>Josip Čiček, OIB 49974762698, Huzjanova 22,10000 Zagreb</item>
    </izvorni_sadrzaj>
    <derivirana_varijabla naziv="DomainObject.Predmet.SudioniciListAdressOIB_1">
      <item>Financijska agencija, OIB 85821130368, A. Cesarca 2,42000 Varaždin</item>
      <item>AGRO SIGMA društvo s ograničenom odgovornošću za poljoprivrednu djelatnost, OIB 12763957670, Kralja Tomislava 187,40000 Belica</item>
      <item>Sudski registar</item>
      <item>Svjetlana Kovačić, OIB 17492047930, Kralja Tomislava 187,40000 Belica</item>
      <item>Josip Čiček, OIB 49974762698,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ECCE2-738F-4F03-B32E-461E31086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3542</properties:Characters>
  <properties:Lines>95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2017-05-26T12:16:00Z</cp:lastPrinted>
  <dcterms:modified xmlns:xsi="http://www.w3.org/2001/XMLSchema-instance" xsi:type="dcterms:W3CDTF">2017-05-26T12:16:00Z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St-462/2016-12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