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0eea" w14:paraId="f850eea" w:rsidRDefault="00FA65FA" w:rsidP="00FA65FA" w:rsidR="00FA65F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A65FA" w:rsidP="00FA65FA" w:rsidR="00FA65FA" w:rsidRPr="0089594B">
      <w:r w:rsidRPr="00F83270">
        <w:t xml:space="preserve">  </w:t>
      </w:r>
      <w:r>
        <w:t xml:space="preserve">  </w:t>
      </w:r>
      <w:r w:rsidRPr="00F83270">
        <w:t>REPUBLIKA HRVATSKA</w:t>
      </w:r>
      <w:r w:rsidRPr="00FC0FBA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2</w:t>
      </w:r>
      <w:r w:rsidRPr="00F83270">
        <w:t xml:space="preserve"> St-</w:t>
      </w:r>
      <w:r>
        <w:t>505</w:t>
      </w:r>
      <w:r w:rsidRPr="00897965">
        <w:t>/</w:t>
      </w:r>
      <w:r>
        <w:t>2</w:t>
      </w:r>
      <w:r w:rsidRPr="0089594B">
        <w:t>016-35</w:t>
      </w:r>
    </w:p>
    <w:p w:rsidRDefault="00FA65FA" w:rsidP="00FA65FA" w:rsidR="00FA65FA" w:rsidRPr="0089594B">
      <w:r w:rsidRPr="0089594B">
        <w:t xml:space="preserve"> TRGOVAČKI SUD U PAZINU</w:t>
      </w:r>
    </w:p>
    <w:p w:rsidRDefault="00FA65FA" w:rsidP="00FA65FA" w:rsidR="00FA65FA" w:rsidRPr="0089594B">
      <w:r w:rsidRPr="0089594B">
        <w:t xml:space="preserve">     52000 PAZIN, Dršćevka 1</w:t>
      </w:r>
      <w:r w:rsidRPr="0089594B">
        <w:tab/>
      </w:r>
      <w:r w:rsidRPr="0089594B">
        <w:tab/>
      </w:r>
      <w:r w:rsidRPr="0089594B">
        <w:tab/>
      </w:r>
      <w:r w:rsidRPr="0089594B">
        <w:tab/>
        <w:t xml:space="preserve">                  </w:t>
      </w:r>
    </w:p>
    <w:p w:rsidRDefault="00FA65FA" w:rsidP="00FA65FA" w:rsidR="00FA65FA" w:rsidRPr="003A5663">
      <w:r w:rsidRPr="0089594B">
        <w:tab/>
      </w:r>
      <w:r w:rsidRPr="0089594B">
        <w:tab/>
      </w:r>
      <w:r w:rsidRPr="0089594B">
        <w:tab/>
        <w:t xml:space="preserve">     </w:t>
      </w:r>
    </w:p>
    <w:p w:rsidRDefault="00FA65FA" w:rsidP="00FA65FA" w:rsidR="00FA65FA" w:rsidRPr="0089594B">
      <w:pPr>
        <w:jc w:val="center"/>
      </w:pPr>
      <w:r w:rsidRPr="0089594B">
        <w:t>R E P U B L I K A  H R V A T S K A</w:t>
      </w:r>
    </w:p>
    <w:p w:rsidRDefault="00FA65FA" w:rsidP="00FA65FA" w:rsidR="00FA65FA" w:rsidRPr="0089594B">
      <w:pPr>
        <w:jc w:val="center"/>
      </w:pPr>
    </w:p>
    <w:p w:rsidRDefault="00FA65FA" w:rsidP="00FA65FA" w:rsidR="00FA65FA" w:rsidRPr="0089594B">
      <w:pPr>
        <w:jc w:val="center"/>
      </w:pPr>
      <w:r w:rsidRPr="0089594B">
        <w:t>R J E Š E NJ E</w:t>
      </w:r>
    </w:p>
    <w:p w:rsidRDefault="00FA65FA" w:rsidP="00FA65FA" w:rsidR="00FA65FA" w:rsidRPr="0089594B">
      <w:pPr>
        <w:jc w:val="both"/>
      </w:pPr>
    </w:p>
    <w:p w:rsidRDefault="00FA65FA" w:rsidP="00FA65FA" w:rsidR="00FA65FA" w:rsidRPr="0089594B">
      <w:pPr>
        <w:jc w:val="both"/>
      </w:pPr>
      <w:r w:rsidRPr="0089594B">
        <w:tab/>
        <w:t xml:space="preserve">Trgovački sud u Pazinu, po stečajnom sucu Adrijani Labinjan Skok, u stečajnom postupku nad stečajnim dužnikom BE TOURS d.o.o. u stečaju, Nova Vas, Trg Rotonda 5, OIB: 35517742318, 30. studenog 2017., </w:t>
      </w:r>
    </w:p>
    <w:p w:rsidRDefault="00FA65FA" w:rsidP="00FA65FA" w:rsidR="00FA65FA" w:rsidRPr="00F100FA">
      <w:pPr>
        <w:jc w:val="both"/>
      </w:pPr>
    </w:p>
    <w:p w:rsidRDefault="00FA65FA" w:rsidP="00FA65FA" w:rsidR="00FA65FA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FA65FA" w:rsidP="00FA65FA" w:rsidR="00FA65FA">
      <w:pPr>
        <w:ind w:left="705"/>
        <w:jc w:val="both"/>
      </w:pPr>
    </w:p>
    <w:p w:rsidRDefault="00FA65FA" w:rsidP="00FA65FA" w:rsidR="00FA65FA" w:rsidRPr="002F2F2A">
      <w:pPr>
        <w:jc w:val="both"/>
      </w:pPr>
      <w:r w:rsidRPr="002F2F2A">
        <w:tab/>
        <w:t xml:space="preserve">Određuje se naknada stvarnih troškova stečajnom upravitelju </w:t>
      </w:r>
      <w:r w:rsidRPr="00F90A60">
        <w:t>Zinku Grguriću, Kastav, Ćikovići 126, OIB: 83423185553</w:t>
      </w:r>
      <w:r w:rsidRPr="002F2F2A">
        <w:t xml:space="preserve">, za poslove obavljene u stečajnom postupku nad </w:t>
      </w:r>
      <w:r w:rsidRPr="00136BD6">
        <w:t xml:space="preserve">stečajnim dužnikom </w:t>
      </w:r>
      <w:r>
        <w:t>BE TOURS d.o.o. u stečaju, Nova Vas, Trg Rotonda 5, OIB: 355177423</w:t>
      </w:r>
      <w:r w:rsidRPr="00B231DF">
        <w:t>18</w:t>
      </w:r>
      <w:r w:rsidRPr="002F2F2A">
        <w:t>, u iznos</w:t>
      </w:r>
      <w:r w:rsidRPr="0089594B">
        <w:t xml:space="preserve">u od </w:t>
      </w:r>
      <w:r w:rsidR="00C27D8F" w:rsidRPr="0089594B">
        <w:t>455,78</w:t>
      </w:r>
      <w:r w:rsidRPr="0089594B">
        <w:t xml:space="preserve"> kn</w:t>
      </w:r>
      <w:r w:rsidR="00C27D8F" w:rsidRPr="0089594B">
        <w:t xml:space="preserve"> bruto</w:t>
      </w:r>
      <w:r w:rsidRPr="00597C20">
        <w:t>.</w:t>
      </w:r>
      <w:r w:rsidRPr="002F2F2A">
        <w:t xml:space="preserve"> </w:t>
      </w:r>
    </w:p>
    <w:p w:rsidRDefault="00FA65FA" w:rsidP="00FA65FA" w:rsidR="00FA65FA" w:rsidRPr="00F73A20">
      <w:pPr>
        <w:jc w:val="both"/>
      </w:pPr>
    </w:p>
    <w:p w:rsidRDefault="00FA65FA" w:rsidP="00FA65FA" w:rsidR="00FA65F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A65FA" w:rsidP="00FA65FA" w:rsidR="00FA65FA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A65FA" w:rsidP="00FA65FA" w:rsidR="00FA65FA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FA65FA" w:rsidP="00FA65FA" w:rsidR="00FA65FA" w:rsidRPr="0089594B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Zinko Grgurić</w:t>
      </w:r>
      <w:r w:rsidRPr="00F90A60">
        <w:t>, Kastav, Ćikovići 126, OIB: 83423185553</w:t>
      </w:r>
      <w:r>
        <w:t>, dostavio</w:t>
      </w:r>
      <w:r w:rsidRPr="00A56ABD">
        <w:t xml:space="preserve"> je obračun stvarnih troškova nastalih u stečajnom postu</w:t>
      </w:r>
      <w:r w:rsidRPr="0089594B">
        <w:t xml:space="preserve">pku u iznosu od </w:t>
      </w:r>
      <w:r w:rsidR="0089594B" w:rsidRPr="0089594B">
        <w:t>455,78 kn bruto</w:t>
      </w:r>
      <w:r w:rsidRPr="0089594B">
        <w:t xml:space="preserve"> a odnose se na putni trošak </w:t>
      </w:r>
      <w:r w:rsidR="0089594B" w:rsidRPr="0089594B">
        <w:t>z</w:t>
      </w:r>
      <w:r w:rsidRPr="0089594B">
        <w:t xml:space="preserve">a dolazak na ročište, na relaciji Rijeka – Pazin – Rijeka dana </w:t>
      </w:r>
      <w:r w:rsidR="0089594B" w:rsidRPr="0089594B">
        <w:t>8</w:t>
      </w:r>
      <w:r w:rsidRPr="0089594B">
        <w:t>.11.2017.</w:t>
      </w:r>
      <w:r w:rsidR="0089594B" w:rsidRPr="0089594B">
        <w:t>, na završno ročište.</w:t>
      </w:r>
      <w:r w:rsidRPr="0089594B">
        <w:t xml:space="preserve"> </w:t>
      </w:r>
      <w:r w:rsidR="0089594B" w:rsidRPr="0089594B">
        <w:t xml:space="preserve">Obračunu prileže putni nalog i </w:t>
      </w:r>
      <w:r w:rsidRPr="0089594B">
        <w:t>računi.</w:t>
      </w:r>
    </w:p>
    <w:p w:rsidRDefault="00FA65FA" w:rsidP="00FA65FA" w:rsidR="00FA65FA" w:rsidRPr="0020276D">
      <w:pPr>
        <w:jc w:val="both"/>
      </w:pPr>
      <w:r>
        <w:t xml:space="preserve"> </w:t>
      </w:r>
      <w:r>
        <w:tab/>
        <w:t xml:space="preserve">Ocjenjuje se </w:t>
      </w:r>
      <w:r w:rsidRPr="0020276D">
        <w:t>da je stečajnom upravitelju nastao zatraženi, obrazloženi i dokumentirani trošak, te da je bio potreban za obavljanje poslova u stečajnom postupku.</w:t>
      </w:r>
    </w:p>
    <w:p w:rsidRDefault="00FA65FA" w:rsidP="00FA65FA" w:rsidR="00FA65FA" w:rsidRPr="0020276D">
      <w:pPr>
        <w:jc w:val="both"/>
      </w:pPr>
      <w:r w:rsidRPr="0020276D">
        <w:tab/>
        <w:t>Uvažavajući navedeno donesena je odluka kao u izreci.</w:t>
      </w:r>
    </w:p>
    <w:p w:rsidRDefault="00FA65FA" w:rsidP="00FA65FA" w:rsidR="00FA65FA" w:rsidRPr="00F100FA">
      <w:pPr>
        <w:jc w:val="both"/>
      </w:pPr>
    </w:p>
    <w:p w:rsidRDefault="00FA65FA" w:rsidP="00FA65FA" w:rsidR="00FA65FA" w:rsidRPr="0089594B">
      <w:pPr>
        <w:jc w:val="center"/>
      </w:pPr>
      <w:r w:rsidRPr="00F100FA">
        <w:t>U Paz</w:t>
      </w:r>
      <w:r w:rsidRPr="00597C20">
        <w:t>i</w:t>
      </w:r>
      <w:r w:rsidRPr="0089594B">
        <w:t>nu 30. studenog 2017.</w:t>
      </w:r>
    </w:p>
    <w:p w:rsidRDefault="00FA65FA" w:rsidP="00FA65FA" w:rsidR="00FA65FA" w:rsidRPr="00F100FA">
      <w:pPr>
        <w:jc w:val="both"/>
      </w:pPr>
    </w:p>
    <w:p w:rsidRDefault="00FA65FA" w:rsidP="00FA65FA" w:rsidR="00FA65FA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>Stečajna</w:t>
      </w:r>
      <w:r w:rsidRPr="00F100FA">
        <w:t xml:space="preserve"> su</w:t>
      </w:r>
      <w:r>
        <w:t>tkinja</w:t>
      </w:r>
      <w:r w:rsidRPr="00F100FA">
        <w:t xml:space="preserve">                 </w:t>
      </w:r>
    </w:p>
    <w:p w:rsidRDefault="00FA65FA" w:rsidP="00FA65FA" w:rsidR="00FA65FA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A65FA" w:rsidP="00FA65FA" w:rsidR="00FA65FA" w:rsidRPr="00F100FA"/>
    <w:p w:rsidRDefault="00FA65FA" w:rsidP="00FA65FA" w:rsidR="00FA65FA" w:rsidRPr="00BB4AC9">
      <w:r w:rsidRPr="00BB4AC9">
        <w:t>UPUTA O PRAVNOM LIJEKU:</w:t>
      </w:r>
    </w:p>
    <w:p w:rsidRDefault="00FA65FA" w:rsidP="00FA65FA" w:rsidR="00FA65FA" w:rsidRPr="00BB4AC9">
      <w:pPr>
        <w:ind w:firstLine="720"/>
        <w:jc w:val="both"/>
      </w:pPr>
      <w:r w:rsidRPr="00BB4AC9">
        <w:t>Protiv ove odluke žalbu mogu podnijeti stečajni upravitelj, dužnik pojedinac i svaki stečajni vjerovnik,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FA65FA" w:rsidP="00FA65FA" w:rsidR="00FA65FA" w:rsidRPr="00BB4AC9">
      <w:pPr>
        <w:jc w:val="both"/>
      </w:pPr>
    </w:p>
    <w:p w:rsidRDefault="00FA65FA" w:rsidP="00FA65FA" w:rsidR="00FA65FA" w:rsidRPr="00BB4AC9">
      <w:r w:rsidRPr="00BB4AC9">
        <w:t>DNA:</w:t>
      </w:r>
    </w:p>
    <w:p w:rsidRDefault="00FA65FA" w:rsidP="00FA65FA" w:rsidR="00FA65FA" w:rsidRPr="00BB4AC9">
      <w:r w:rsidRPr="00BB4AC9">
        <w:t>- stečajni upravitelj</w:t>
      </w:r>
      <w:r w:rsidRPr="00B4136E">
        <w:t xml:space="preserve"> </w:t>
      </w:r>
      <w:r>
        <w:t>Zinko Grgurić</w:t>
      </w:r>
      <w:r w:rsidRPr="00F90A60">
        <w:t>, Kastav, Ćikovići 126</w:t>
      </w:r>
    </w:p>
    <w:p w:rsidRDefault="00FA65FA" w:rsidR="00500701">
      <w:r w:rsidRPr="00BB4AC9">
        <w:t>- e-Oglasna ploča 8 dana</w:t>
      </w:r>
    </w:p>
    <w:sectPr w:rsidSect="00F2690B" w:rsidR="00500701">
      <w:headerReference w:type="even" r:id="rId9"/>
      <w:headerReference w:type="default" r:id="rId10"/>
      <w:pgSz w:h="16838" w:w="11906"/>
      <w:pgMar w:gutter="0" w:footer="709" w:header="709" w:left="1418" w:bottom="1418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5FA" w:rsidP="00FA65FA" w:rsidR="00FA65FA">
      <w:r>
        <w:separator/>
      </w:r>
    </w:p>
  </w:endnote>
  <w:endnote w:id="0" w:type="continuationSeparator">
    <w:p w:rsidRDefault="00FA65FA" w:rsidP="00FA65FA" w:rsidR="00FA65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5FA" w:rsidP="00FA65FA" w:rsidR="00FA65FA">
      <w:r>
        <w:separator/>
      </w:r>
    </w:p>
  </w:footnote>
  <w:footnote w:id="0" w:type="continuationSeparator">
    <w:p w:rsidRDefault="00FA65FA" w:rsidP="00FA65FA" w:rsidR="00FA65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90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2756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90B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2690B" w:rsidP="007F107F" w:rsidR="007F107F" w:rsidRPr="00597C2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 </w:t>
    </w:r>
    <w:r w:rsidR="00FA65FA">
      <w:t>2</w:t>
    </w:r>
    <w:r w:rsidR="00FA65FA" w:rsidRPr="00F83270">
      <w:t xml:space="preserve"> St-</w:t>
    </w:r>
    <w:r w:rsidR="00FA65FA">
      <w:t>505</w:t>
    </w:r>
    <w:r w:rsidR="00FA65FA" w:rsidRPr="00897965">
      <w:t>/</w:t>
    </w:r>
    <w:r w:rsidR="00FA65FA">
      <w:t>20</w:t>
    </w:r>
    <w:r w:rsidR="00FA65FA" w:rsidRPr="0089594B">
      <w:t>16-35</w:t>
    </w:r>
  </w:p>
  <w:p w:rsidRDefault="008B2756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5FA"/>
    <w:rsid w:val="003A5663"/>
    <w:rsid w:val="00554328"/>
    <w:rsid w:val="0089594B"/>
    <w:rsid w:val="008B2756"/>
    <w:rsid w:val="00985388"/>
    <w:rsid w:val="00C27D8F"/>
    <w:rsid w:val="00F2690B"/>
    <w:rsid w:val="00FA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65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65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65F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65FA"/>
  </w:style>
  <w:style w:styleId="Tekstbalonia" w:type="paragraph">
    <w:name w:val="Balloon Text"/>
    <w:basedOn w:val="Normal"/>
    <w:link w:val="TekstbaloniaChar"/>
    <w:uiPriority w:val="99"/>
    <w:semiHidden/>
    <w:unhideWhenUsed/>
    <w:rsid w:val="00FA65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A65F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5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5F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7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275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275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275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275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65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A65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65F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A65FA"/>
  </w:style>
  <w:style w:styleId="Tekstbalonia" w:type="paragraph">
    <w:name w:val="Balloon Text"/>
    <w:basedOn w:val="Normal"/>
    <w:link w:val="TekstbaloniaChar"/>
    <w:uiPriority w:val="99"/>
    <w:semiHidden/>
    <w:unhideWhenUsed/>
    <w:rsid w:val="00FA65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A65F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5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5F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B27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275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275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275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275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TOURS d.o.o. NOVA VAS zastupanog po punomoćniku Bratan Đelilović</izvorni_sadrzaj>
    <derivirana_varijabla naziv="DomainObject.Predmet.ProtustrankaFormated_1">  BE TOURS d.o.o. NOVA VAS zastupanog po punomoćniku Bratan Đelilović</derivirana_varijabla>
  </DomainObject.Predmet.ProtustrankaFormated>
  <DomainObject.Predmet.ProtustrankaFormatedOIB>
    <izvorni_sadrzaj>  BE TOURS d.o.o. NOVA VAS, OIB 35517742318 zastupanog po punomoćniku Bratan Đelilović</izvorni_sadrzaj>
    <derivirana_varijabla naziv="DomainObject.Predmet.ProtustrankaFormatedOIB_1">  BE TOURS d.o.o. NOVA VAS, OIB 35517742318 zastupanog po punomoćniku Bratan Đelilović</derivirana_varijabla>
  </DomainObject.Predmet.ProtustrankaFormatedOIB>
  <DomainObject.Predmet.ProtustrankaFormatedWithAdress>
    <izvorni_sadrzaj> BE TOURS d.o.o. NOVA VAS, Trg Rotonda 5, 52446 Nova Vas zastupanog po punomoćniku Bratan Đelilović</izvorni_sadrzaj>
    <derivirana_varijabla naziv="DomainObject.Predmet.ProtustrankaFormatedWithAdress_1"> BE TOURS d.o.o. NOVA VAS, Trg Rotonda 5, 52446 Nova Vas zastupanog po punomoćniku Bratan Đelilović</derivirana_varijabla>
  </DomainObject.Predmet.ProtustrankaFormatedWithAdress>
  <DomainObject.Predmet.ProtustrankaFormatedWithAdressOIB>
    <izvorni_sadrzaj> BE TOURS d.o.o. NOVA VAS, OIB 35517742318, Trg Rotonda 5, 52446 Nova Vas zastupanog po punomoćniku Bratan Đelilović</izvorni_sadrzaj>
    <derivirana_varijabla naziv="DomainObject.Predmet.ProtustrankaFormatedWithAdressOIB_1"> BE TOURS d.o.o. NOVA VAS, OIB 35517742318, Trg Rotonda 5, 52446 Nova Vas zastupanog po punomoćniku Bratan Đelilović</derivirana_varijabla>
  </DomainObject.Predmet.ProtustrankaFormatedWithAdressOIB>
  <DomainObject.Predmet.ProtustrankaWithAdress>
    <izvorni_sadrzaj>BE TOURS d.o.o. NOVA VAS Trg Rotonda 5, 52446 Nova Vas</izvorni_sadrzaj>
    <derivirana_varijabla naziv="DomainObject.Predmet.ProtustrankaWithAdress_1">BE TOURS d.o.o. NOVA VAS Trg Rotonda 5, 52446 Nova Vas</derivirana_varijabla>
  </DomainObject.Predmet.ProtustrankaWithAdress>
  <DomainObject.Predmet.ProtustrankaWithAdressOIB>
    <izvorni_sadrzaj>BE TOURS d.o.o. NOVA VAS, OIB 35517742318, Trg Rotonda 5, 52446 Nova Vas</izvorni_sadrzaj>
    <derivirana_varijabla naziv="DomainObject.Predmet.ProtustrankaWithAdressOIB_1">BE TOURS d.o.o. NOVA VAS, OIB 35517742318, Trg Rotonda 5, 52446 Nova Vas</derivirana_varijabla>
  </DomainObject.Predmet.ProtustrankaWithAdressOIB>
  <DomainObject.Predmet.ProtustrankaNazivFormated>
    <izvorni_sadrzaj>BE TOURS d.o.o. NOVA VAS</izvorni_sadrzaj>
    <derivirana_varijabla naziv="DomainObject.Predmet.ProtustrankaNazivFormated_1">BE TOURS d.o.o. NOVA VAS</derivirana_varijabla>
  </DomainObject.Predmet.ProtustrankaNazivFormated>
  <DomainObject.Predmet.ProtustrankaNazivFormatedOIB>
    <izvorni_sadrzaj>BE TOURS d.o.o. NOVA VAS, OIB 35517742318</izvorni_sadrzaj>
    <derivirana_varijabla naziv="DomainObject.Predmet.ProtustrankaNazivFormatedOIB_1">BE TOURS d.o.o. NOVA VAS, OIB 35517742318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271027.45</izvorni_sadrzaj>
    <derivirana_varijabla naziv="DomainObject.Predmet.TrenutnaVrijednost_1">271027.45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 TOURS d.o.o. NOVA VAS zastupanog po punomoćniku Bratan Đelilović</item>
    </izvorni_sadrzaj>
    <derivirana_varijabla naziv="DomainObject.Predmet.ProtuStrankaListFormated_1">
      <item>BE TOURS d.o.o. NOVA VAS zastupanog po punomoćniku Bratan Đelilović</item>
    </derivirana_varijabla>
  </DomainObject.Predmet.ProtuStrankaListFormated>
  <DomainObject.Predmet.ProtuStrankaListFormatedOIB>
    <izvorni_sadrzaj>
      <item>BE TOURS d.o.o. NOVA VAS, OIB 35517742318 zastupanog po punomoćniku Bratan Đelilović</item>
    </izvorni_sadrzaj>
    <derivirana_varijabla naziv="DomainObject.Predmet.ProtuStrankaListFormatedOIB_1">
      <item>BE TOURS d.o.o. NOVA VAS, OIB 35517742318 zastupanog po punomoćniku Bratan Đelilović</item>
    </derivirana_varijabla>
  </DomainObject.Predmet.ProtuStrankaListFormatedOIB>
  <DomainObject.Predmet.ProtuStrankaListFormatedWithAdress>
    <izvorni_sadrzaj>
      <item>BE TOURS d.o.o. NOVA VAS, Trg Rotonda 5, 52446 Nova Vas zastupanog po punomoćniku Bratan Đelilović</item>
    </izvorni_sadrzaj>
    <derivirana_varijabla naziv="DomainObject.Predmet.ProtuStrankaListFormatedWithAdress_1">
      <item>BE TOURS d.o.o. NOVA VAS, Trg Rotonda 5, 52446 Nova Vas zastupanog po punomoćniku Bratan Đelilović</item>
    </derivirana_varijabla>
  </DomainObject.Predmet.ProtuStrankaListFormatedWithAdress>
  <DomainObject.Predmet.ProtuStrankaListFormatedWithAdressOIB>
    <izvorni_sadrzaj>
      <item>BE TOURS d.o.o. NOVA VAS, OIB 35517742318, Trg Rotonda 5, 52446 Nova Vas zastupanog po punomoćniku Bratan Đelilović</item>
    </izvorni_sadrzaj>
    <derivirana_varijabla naziv="DomainObject.Predmet.ProtuStrankaListFormatedWithAdressOIB_1">
      <item>BE TOURS d.o.o. NOVA VAS, OIB 35517742318, Trg Rotonda 5, 52446 Nova Vas zastupanog po punomoćniku Bratan Đelilović</item>
    </derivirana_varijabla>
  </DomainObject.Predmet.ProtuStrankaListFormatedWithAdressOIB>
  <DomainObject.Predmet.ProtuStrankaListNazivFormated>
    <izvorni_sadrzaj>
      <item>BE TOURS d.o.o. NOVA VAS</item>
    </izvorni_sadrzaj>
    <derivirana_varijabla naziv="DomainObject.Predmet.ProtuStrankaListNazivFormated_1">
      <item>BE TOURS d.o.o. NOVA VAS</item>
    </derivirana_varijabla>
  </DomainObject.Predmet.ProtuStrankaListNazivFormated>
  <DomainObject.Predmet.ProtuStrankaListNazivFormatedOIB>
    <izvorni_sadrzaj>
      <item>BE TOURS d.o.o. NOVA VAS, OIB 35517742318</item>
    </izvorni_sadrzaj>
    <derivirana_varijabla naziv="DomainObject.Predmet.ProtuStrankaListNazivFormatedOIB_1">
      <item>BE TOURS d.o.o. NOVA VAS, OIB 35517742318</item>
    </derivirana_varijabla>
  </DomainObject.Predmet.ProtuStrankaListNazivFormatedOIB>
  <DomainObject.Predmet.OstaliListFormated>
    <izvorni_sadrzaj>
      <item>Bratan Đelilović punomoćnik sudionika u postupku BE TOURS d.o.o. NOVA VAS</item>
    </izvorni_sadrzaj>
    <derivirana_varijabla naziv="DomainObject.Predmet.OstaliListFormated_1">
      <item>Bratan Đelilović punomoćnik sudionika u postupku BE TOURS d.o.o. NOVA VAS</item>
    </derivirana_varijabla>
  </DomainObject.Predmet.OstaliListFormated>
  <DomainObject.Predmet.OstaliListFormatedOIB>
    <izvorni_sadrzaj>
      <item>Bratan Đelilović, OIB 40207261349 punomoćnik sudionika u postupku BE TOURS d.o.o. NOVA VAS</item>
    </izvorni_sadrzaj>
    <derivirana_varijabla naziv="DomainObject.Predmet.OstaliListFormatedOIB_1">
      <item>Bratan Đelilović, OIB 40207261349 punomoćnik sudionika u postupku BE TOURS d.o.o. NOVA VAS</item>
    </derivirana_varijabla>
  </DomainObject.Predmet.OstaliListFormatedOIB>
  <DomainObject.Predmet.OstaliListFormatedWithAdress>
    <izvorni_sadrzaj>
      <item>Bratan Đelilović, Trg Rotonda 5, 52446 Nova Vas punomoćnik sudionika u postupku BE TOURS d.o.o. NOVA VAS</item>
    </izvorni_sadrzaj>
    <derivirana_varijabla naziv="DomainObject.Predmet.OstaliListFormatedWithAdress_1">
      <item>Bratan Đelilović, Trg Rotonda 5, 52446 Nova Vas punomoćnik sudionika u postupku BE TOURS d.o.o. NOVA VAS</item>
    </derivirana_varijabla>
  </DomainObject.Predmet.OstaliListFormatedWithAdress>
  <DomainObject.Predmet.OstaliListFormatedWithAdressOIB>
    <izvorni_sadrzaj>
      <item>Bratan Đelilović, OIB 40207261349, Trg Rotonda 5, 52446 Nova Vas punomoćnik sudionika u postupku BE TOURS d.o.o. NOVA VAS</item>
    </izvorni_sadrzaj>
    <derivirana_varijabla naziv="DomainObject.Predmet.OstaliListFormatedWithAdressOIB_1">
      <item>Bratan Đelilović, OIB 40207261349, Trg Rotonda 5, 52446 Nova Vas punomoćnik sudionika u postupku BE TOURS d.o.o. NOVA VAS</item>
    </derivirana_varijabla>
  </DomainObject.Predmet.OstaliListFormatedWithAdressOIB>
  <DomainObject.Predmet.OstaliListNazivFormated>
    <izvorni_sadrzaj>
      <item>Bratan Đelilović</item>
    </izvorni_sadrzaj>
    <derivirana_varijabla naziv="DomainObject.Predmet.OstaliListNazivFormated_1">
      <item>Bratan Đelilović</item>
    </derivirana_varijabla>
  </DomainObject.Predmet.OstaliListNazivFormated>
  <DomainObject.Predmet.OstaliListNazivFormatedOIB>
    <izvorni_sadrzaj>
      <item>Bratan Đelilović, OIB 40207261349</item>
    </izvorni_sadrzaj>
    <derivirana_varijabla naziv="DomainObject.Predmet.OstaliListNazivFormatedOIB_1">
      <item>Bratan Đelilović, OIB 40207261349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 TOURS d.o.o. NOVA VAS</izvorni_sadrzaj>
    <derivirana_varijabla naziv="DomainObject.Predmet.ProtustrankaIDrugi_1">BE TOURS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 TOURS d.o.o. NOVA VAS, OIB 35517742318, Trg Rotonda 5, 52446 Nova Vas</izvorni_sadrzaj>
    <derivirana_varijabla naziv="DomainObject.Predmet.ProtustrankaIDrugiAdressOIB_1">BE TOURS d.o.o. NOVA VAS, OIB 35517742318, Trg Rotonda 5, 52446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 TOURS d.o.o. NOVA VAS</item>
      <item>Bratan Đelilović</item>
    </izvorni_sadrzaj>
    <derivirana_varijabla naziv="DomainObject.Predmet.SudioniciListNaziv_1">
      <item>FINANCIJSKA AGENCIJA, RC RIJEKA, PODRUŽNICA PULA, PULA</item>
      <item>BE TOURS d.o.o. NOVA VAS</item>
      <item>Bratan Đelilović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izvorni_sadrzaj>
    <derivirana_varijabla naziv="DomainObject.Predmet.SudioniciListAdressOIB_1">
      <item>FINANCIJSKA AGENCIJA, RC RIJEKA, PODRUŽNICA PULA, PULA, OIB 85821130368, Giardini 5,52100 Pula</item>
      <item>BE TOURS d.o.o. NOVA VAS, OIB 35517742318, Trg Rotonda 5,52446 Nova Vas</item>
      <item>Bratan Đelilović, OIB 40207261349, Trg Rotonda 5,52446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35517742318</item>
      <item>, OIB 40207261349</item>
    </izvorni_sadrzaj>
    <derivirana_varijabla naziv="DomainObject.Predmet.SudioniciListNazivOIB_1">
      <item>, OIB 85821130368</item>
      <item>, OIB 35517742318</item>
      <item>, OIB 40207261349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Zinko Grgurić, OIB 83423185553, Ćikovići 126, 51215 Kastav</item>
    </izvorni_sadrzaj>
    <derivirana_varijabla naziv="DomainObject.Predmet.StecajniUpraviteljiListAddressOIB_1">
      <item>Zinko Grgurić, OIB 83423185553, Ćikovići 126, 51215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330</properties:Words>
  <properties:Characters>1713</properties:Characters>
  <properties:Lines>48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2017-11-30T13:25:00Z</dcterms:created>
  <dc:creator>Jasmina Matika</dc:creator>
  <cp:lastModifiedBy>Jasmina Matika</cp:lastModifiedBy>
  <dcterms:modified xmlns:xsi="http://www.w3.org/2001/XMLSchema-instance" xsi:type="dcterms:W3CDTF">2017-11-30T13:57:00Z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