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4bf5" w14:paraId="d984bf5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1B7799">
        <w:t>SPOTLIGHT j.d.o.o., OIB: 08277072813, Split, Bruna Bušića 11</w:t>
      </w:r>
      <w:r w:rsidR="00FD72BB">
        <w:t>,</w:t>
      </w:r>
      <w:r>
        <w:t xml:space="preserve"> dana </w:t>
      </w:r>
      <w:r w:rsidR="00CF6EE7">
        <w:t>18. listopada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1B7799">
        <w:t>SPOTLIGHT j.d.o.o., OIB: 08277072813, Split, Bruna Bušića 11</w:t>
      </w:r>
      <w:r>
        <w:t xml:space="preserve">, na dan </w:t>
      </w:r>
      <w:r w:rsidR="001B7799">
        <w:t>14. srpnja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1B7799">
        <w:t>92.062,56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CF6EE7">
        <w:t>18. listopada</w:t>
      </w:r>
      <w:r w:rsidR="00B46C21">
        <w:t xml:space="preserve"> 2017. godine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44" w:rsidR="00683644">
      <w:r>
        <w:separator/>
      </w:r>
    </w:p>
  </w:endnote>
  <w:endnote w:id="0" w:type="continuationSeparator">
    <w:p w:rsidRDefault="00683644" w:rsidR="00683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44" w:rsidR="00683644">
      <w:r>
        <w:separator/>
      </w:r>
    </w:p>
  </w:footnote>
  <w:footnote w:id="0" w:type="continuationSeparator">
    <w:p w:rsidRDefault="00683644" w:rsidR="006836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0969EC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1B7799">
      <w:t>749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969EC"/>
    <w:rsid w:val="000B4D96"/>
    <w:rsid w:val="000D5416"/>
    <w:rsid w:val="000E6D83"/>
    <w:rsid w:val="001B7799"/>
    <w:rsid w:val="0038214D"/>
    <w:rsid w:val="003C2F22"/>
    <w:rsid w:val="004126D6"/>
    <w:rsid w:val="00417EA6"/>
    <w:rsid w:val="004527ED"/>
    <w:rsid w:val="005C7005"/>
    <w:rsid w:val="00683644"/>
    <w:rsid w:val="006C4FFF"/>
    <w:rsid w:val="006F2A25"/>
    <w:rsid w:val="0071519E"/>
    <w:rsid w:val="007F7A84"/>
    <w:rsid w:val="00814EDB"/>
    <w:rsid w:val="00815142"/>
    <w:rsid w:val="00816867"/>
    <w:rsid w:val="00853B3E"/>
    <w:rsid w:val="00981D37"/>
    <w:rsid w:val="009C22CD"/>
    <w:rsid w:val="00A51DE9"/>
    <w:rsid w:val="00AC22A4"/>
    <w:rsid w:val="00B46C21"/>
    <w:rsid w:val="00B7506F"/>
    <w:rsid w:val="00BD1274"/>
    <w:rsid w:val="00CF6EE7"/>
    <w:rsid w:val="00D8632A"/>
    <w:rsid w:val="00DD0D50"/>
    <w:rsid w:val="00E57640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9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9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9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9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9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9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9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9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St-749/2017</izvorni_sadrzaj>
    <derivirana_varijabla naziv="DomainObject.Predmet.OznakaBroj_1">St-749/2017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SPOTLIGHT j.d.o.o. za ugostiteljstvo i usluge</izvorni_sadrzaj>
    <derivirana_varijabla naziv="DomainObject.Predmet.ProtustrankaFormated_1">  SPOTLIGHT j.d.o.o. za ugostiteljstvo i usluge</derivirana_varijabla>
  </DomainObject.Predmet.ProtustrankaFormated>
  <DomainObject.Predmet.ProtustrankaFormatedOIB>
    <izvorni_sadrzaj>  SPOTLIGHT j.d.o.o. za ugostiteljstvo i usluge, OIB 08277072813</izvorni_sadrzaj>
    <derivirana_varijabla naziv="DomainObject.Predmet.ProtustrankaFormatedOIB_1">  SPOTLIGHT j.d.o.o. za ugostiteljstvo i usluge, OIB 08277072813</derivirana_varijabla>
  </DomainObject.Predmet.ProtustrankaFormatedOIB>
  <DomainObject.Predmet.ProtustrankaFormatedWithAdress>
    <izvorni_sadrzaj> SPOTLIGHT j.d.o.o. za ugostiteljstvo i usluge, Bruna Bušića 11, 21000 Split</izvorni_sadrzaj>
    <derivirana_varijabla naziv="DomainObject.Predmet.ProtustrankaFormatedWithAdress_1"> SPOTLIGHT j.d.o.o. za ugostiteljstvo i usluge, Bruna Bušića 11, 21000 Split</derivirana_varijabla>
  </DomainObject.Predmet.ProtustrankaFormatedWithAdress>
  <DomainObject.Predmet.ProtustrankaFormatedWithAdressOIB>
    <izvorni_sadrzaj> SPOTLIGHT j.d.o.o. za ugostiteljstvo i usluge, OIB 08277072813, Bruna Bušića 11, 21000 Split</izvorni_sadrzaj>
    <derivirana_varijabla naziv="DomainObject.Predmet.ProtustrankaFormatedWithAdressOIB_1"> SPOTLIGHT j.d.o.o. za ugostiteljstvo i usluge, OIB 08277072813, Bruna Bušića 11, 21000 Split</derivirana_varijabla>
  </DomainObject.Predmet.ProtustrankaFormatedWithAdressOIB>
  <DomainObject.Predmet.ProtustrankaWithAdress>
    <izvorni_sadrzaj>SPOTLIGHT j.d.o.o. za ugostiteljstvo i usluge Bruna Bušića 11, 21000 Split</izvorni_sadrzaj>
    <derivirana_varijabla naziv="DomainObject.Predmet.ProtustrankaWithAdress_1">SPOTLIGHT j.d.o.o. za ugostiteljstvo i usluge Bruna Bušića 11, 21000 Split</derivirana_varijabla>
  </DomainObject.Predmet.ProtustrankaWithAdress>
  <DomainObject.Predmet.ProtustrankaWithAdressOIB>
    <izvorni_sadrzaj>SPOTLIGHT j.d.o.o. za ugostiteljstvo i usluge, OIB 08277072813, Bruna Bušića 11, 21000 Split</izvorni_sadrzaj>
    <derivirana_varijabla naziv="DomainObject.Predmet.ProtustrankaWithAdressOIB_1">SPOTLIGHT j.d.o.o. za ugostiteljstvo i usluge, OIB 08277072813, Bruna Bušića 11, 21000 Split</derivirana_varijabla>
  </DomainObject.Predmet.ProtustrankaWithAdressOIB>
  <DomainObject.Predmet.ProtustrankaNazivFormated>
    <izvorni_sadrzaj>SPOTLIGHT j.d.o.o. za ugostiteljstvo i usluge</izvorni_sadrzaj>
    <derivirana_varijabla naziv="DomainObject.Predmet.ProtustrankaNazivFormated_1">SPOTLIGHT j.d.o.o. za ugostiteljstvo i usluge</derivirana_varijabla>
  </DomainObject.Predmet.ProtustrankaNazivFormated>
  <DomainObject.Predmet.ProtustrankaNazivFormatedOIB>
    <izvorni_sadrzaj>SPOTLIGHT j.d.o.o. za ugostiteljstvo i usluge, OIB 08277072813</izvorni_sadrzaj>
    <derivirana_varijabla naziv="DomainObject.Predmet.ProtustrankaNazivFormatedOIB_1">SPOTLIGHT j.d.o.o. za ugostiteljstvo i usluge, OIB 08277072813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92062.56</izvorni_sadrzaj>
    <derivirana_varijabla naziv="DomainObject.Predmet.TrenutnaVrijednost_1">92062.56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SPOTLIGHT j.d.o.o. za ugostiteljstvo i usluge</item>
    </izvorni_sadrzaj>
    <derivirana_varijabla naziv="DomainObject.Predmet.ProtuStrankaListFormated_1">
      <item>SPOTLIGHT j.d.o.o. za ugostiteljstvo i usluge</item>
    </derivirana_varijabla>
  </DomainObject.Predmet.ProtuStrankaListFormated>
  <DomainObject.Predmet.ProtuStrankaListFormatedOIB>
    <izvorni_sadrzaj>
      <item>SPOTLIGHT j.d.o.o. za ugostiteljstvo i usluge, OIB 08277072813</item>
    </izvorni_sadrzaj>
    <derivirana_varijabla naziv="DomainObject.Predmet.ProtuStrankaListFormatedOIB_1">
      <item>SPOTLIGHT j.d.o.o. za ugostiteljstvo i usluge, OIB 08277072813</item>
    </derivirana_varijabla>
  </DomainObject.Predmet.ProtuStrankaListFormatedOIB>
  <DomainObject.Predmet.ProtuStrankaListFormatedWithAdress>
    <izvorni_sadrzaj>
      <item>SPOTLIGHT j.d.o.o. za ugostiteljstvo i usluge, Bruna Bušića 11, 21000 Split</item>
    </izvorni_sadrzaj>
    <derivirana_varijabla naziv="DomainObject.Predmet.ProtuStrankaListFormatedWithAdress_1">
      <item>SPOTLIGHT j.d.o.o. za ugostiteljstvo i usluge, Bruna Bušića 11, 21000 Split</item>
    </derivirana_varijabla>
  </DomainObject.Predmet.ProtuStrankaListFormatedWithAdress>
  <DomainObject.Predmet.ProtuStrankaListFormatedWithAdressOIB>
    <izvorni_sadrzaj>
      <item>SPOTLIGHT j.d.o.o. za ugostiteljstvo i usluge, OIB 08277072813, Bruna Bušića 11, 21000 Split</item>
    </izvorni_sadrzaj>
    <derivirana_varijabla naziv="DomainObject.Predmet.ProtuStrankaListFormatedWithAdressOIB_1">
      <item>SPOTLIGHT j.d.o.o. za ugostiteljstvo i usluge, OIB 08277072813, Bruna Bušića 11, 21000 Split</item>
    </derivirana_varijabla>
  </DomainObject.Predmet.ProtuStrankaListFormatedWithAdressOIB>
  <DomainObject.Predmet.ProtuStrankaListNazivFormated>
    <izvorni_sadrzaj>
      <item>SPOTLIGHT j.d.o.o. za ugostiteljstvo i usluge</item>
    </izvorni_sadrzaj>
    <derivirana_varijabla naziv="DomainObject.Predmet.ProtuStrankaListNazivFormated_1">
      <item>SPOTLIGHT j.d.o.o. za ugostiteljstvo i usluge</item>
    </derivirana_varijabla>
  </DomainObject.Predmet.ProtuStrankaListNazivFormated>
  <DomainObject.Predmet.ProtuStrankaListNazivFormatedOIB>
    <izvorni_sadrzaj>
      <item>SPOTLIGHT j.d.o.o. za ugostiteljstvo i usluge, OIB 08277072813</item>
    </izvorni_sadrzaj>
    <derivirana_varijabla naziv="DomainObject.Predmet.ProtuStrankaListNazivFormatedOIB_1">
      <item>SPOTLIGHT j.d.o.o. za ugostiteljstvo i usluge, OIB 08277072813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SPOTLIGHT j.d.o.o. za ugostiteljstvo i usluge</izvorni_sadrzaj>
    <derivirana_varijabla naziv="DomainObject.Predmet.ProtustrankaIDrugi_1">SPOTLIGHT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SPOTLIGHT j.d.o.o. za ugostiteljstvo i usluge, OIB 08277072813, Bruna Bušića 11, 21000 Split</izvorni_sadrzaj>
    <derivirana_varijabla naziv="DomainObject.Predmet.ProtustrankaIDrugiAdressOIB_1">SPOTLIGHT j.d.o.o. za ugostiteljstvo i usluge, OIB 08277072813, Bruna Bušića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SPOTLIGHT j.d.o.o. za ugostiteljstvo i usluge</item>
      <item>FINANCIJSKA AGENCIJA, RC SPLIT</item>
    </izvorni_sadrzaj>
    <derivirana_varijabla naziv="DomainObject.Predmet.SudioniciListNaziv_1">
      <item>SPOTLIGHT j.d.o.o. za ugostiteljstvo i usluge</item>
      <item>FINANCIJSKA AGENCIJA, RC SPLIT</item>
    </derivirana_varijabla>
  </DomainObject.Predmet.SudioniciListNaziv>
  <DomainObject.Predmet.SudioniciListAdressOIB>
    <izvorni_sadrzaj>
      <item>SPOTLIGHT j.d.o.o. za ugostiteljstvo i usluge, OIB 08277072813, Bruna Bušića 11,21000 Split</item>
      <item>FINANCIJSKA AGENCIJA, RC SPLIT, OIB 85821130368, Mažuranićevo šetalište 24 b,21000 Split</item>
    </izvorni_sadrzaj>
    <derivirana_varijabla naziv="DomainObject.Predmet.SudioniciListAdressOIB_1">
      <item>SPOTLIGHT j.d.o.o. za ugostiteljstvo i usluge, OIB 08277072813, Bruna Bušića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08277072813</item>
      <item>, OIB 85821130368</item>
    </izvorni_sadrzaj>
    <derivirana_varijabla naziv="DomainObject.Predmet.SudioniciListNazivOIB_1">
      <item>, OIB 08277072813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1816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2017-10-18T08:03:00Z</dcterms:created>
  <dc:creator>Katarina Mikulić</dc:creator>
  <cp:lastModifiedBy>Katarina Mikulić</cp:lastModifiedBy>
  <cp:lastPrinted>2017-10-18T09:52:00Z</cp:lastPrinted>
  <dcterms:modified xmlns:xsi="http://www.w3.org/2001/XMLSchema-instance" xsi:type="dcterms:W3CDTF">2017-10-18T10:37:00Z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