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e680" w14:paraId="7a3e680" w:rsidRDefault="00D43396" w:rsidP="00D43396" w:rsidR="00AE649C" w:rsidRPr="00B76F3C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3396" w:rsidP="00D43396" w:rsidR="00D43396">
      <w:pPr>
        <w:pStyle w:val="Bezproreda"/>
      </w:pPr>
    </w:p>
    <w:p w:rsidRDefault="00D43396" w:rsidP="00D43396" w:rsidR="00D43396">
      <w:pPr>
        <w:pStyle w:val="Bezproreda"/>
      </w:pPr>
    </w:p>
    <w:p w:rsidRDefault="00D43396" w:rsidP="00D43396" w:rsidR="00AE649C">
      <w:pPr>
        <w:pStyle w:val="Bezproreda"/>
      </w:pPr>
      <w:r>
        <w:t xml:space="preserve">     Republika Hrvatska</w:t>
      </w:r>
    </w:p>
    <w:p w:rsidRDefault="00D43396" w:rsidP="00D43396" w:rsidR="00D43396">
      <w:pPr>
        <w:pStyle w:val="Bezproreda"/>
      </w:pPr>
      <w:r>
        <w:t>Trgovački sud u Bjelovaru</w:t>
      </w:r>
    </w:p>
    <w:p w:rsidRDefault="00D43396" w:rsidP="00D43396" w:rsidR="00D43396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43396" w:rsidP="00D43396" w:rsidR="00D43396">
      <w:pPr>
        <w:pStyle w:val="Bezproreda"/>
      </w:pPr>
    </w:p>
    <w:p w:rsidRDefault="00D43396" w:rsidP="00D43396" w:rsidR="00D4339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St-602/2019-2</w:t>
      </w:r>
    </w:p>
    <w:p w:rsidRDefault="00D43396" w:rsidP="00D43396" w:rsidR="00D4339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43396" w:rsidP="00D43396" w:rsidR="00D4339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43396" w:rsidP="00D43396" w:rsidR="00D43396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D43396" w:rsidP="00D43396" w:rsidR="00D43396">
      <w:pPr>
        <w:pStyle w:val="Bezproreda"/>
        <w:jc w:val="center"/>
        <w:rPr>
          <w:noProof/>
        </w:rPr>
      </w:pPr>
    </w:p>
    <w:p w:rsidRDefault="00D43396" w:rsidP="00D43396" w:rsidR="00D43396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43396" w:rsidP="00D43396" w:rsidR="00D43396">
      <w:pPr>
        <w:pStyle w:val="Bezproreda"/>
        <w:jc w:val="center"/>
        <w:rPr>
          <w:b/>
          <w:noProof/>
        </w:rPr>
      </w:pPr>
    </w:p>
    <w:p w:rsidRDefault="00D43396" w:rsidP="00D43396" w:rsidR="00D43396">
      <w:pPr>
        <w:pStyle w:val="Bezproreda"/>
        <w:jc w:val="both"/>
        <w:rPr>
          <w:b/>
          <w:noProof/>
        </w:rPr>
      </w:pPr>
    </w:p>
    <w:p w:rsidRDefault="00D43396" w:rsidP="00D43396" w:rsidR="00D4339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KORA SRIJEDSKA j.d.o.o. za trgovinu, proizvodnju i usluge </w:t>
      </w:r>
      <w:proofErr w:type="spellStart"/>
      <w:r>
        <w:t>Srijedska</w:t>
      </w:r>
      <w:proofErr w:type="spellEnd"/>
      <w:r>
        <w:t xml:space="preserve"> 212, OIB: 09632995869,  6. svibnja  </w:t>
      </w:r>
      <w:r>
        <w:rPr>
          <w:noProof/>
        </w:rPr>
        <w:t xml:space="preserve">2019. </w:t>
      </w:r>
    </w:p>
    <w:p w:rsidRDefault="00D43396" w:rsidP="00D43396" w:rsidR="00D43396">
      <w:pPr>
        <w:pStyle w:val="Bezproreda"/>
        <w:jc w:val="both"/>
        <w:rPr>
          <w:noProof/>
        </w:rPr>
      </w:pPr>
    </w:p>
    <w:p w:rsidRDefault="00D43396" w:rsidP="00D43396" w:rsidR="00D43396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D43396" w:rsidP="00D43396" w:rsidR="00D43396">
      <w:pPr>
        <w:pStyle w:val="Bezproreda"/>
        <w:jc w:val="both"/>
        <w:rPr>
          <w:b/>
          <w:noProof/>
        </w:rPr>
      </w:pPr>
    </w:p>
    <w:p w:rsidRDefault="00D43396" w:rsidP="00D43396" w:rsidR="00D43396">
      <w:pPr>
        <w:pStyle w:val="Bezproreda"/>
        <w:ind w:firstLine="708"/>
        <w:jc w:val="both"/>
      </w:pPr>
      <w:r>
        <w:t xml:space="preserve">1.Pokreće se postupak radi očitovanja na prijedlog za otvaranje stečajnog postupka  nad dužnikom KORA SRIJEDSKA j.d.o.o. za trgovinu, proizvodnju i usluge </w:t>
      </w:r>
      <w:proofErr w:type="spellStart"/>
      <w:r>
        <w:t>Srijedska</w:t>
      </w:r>
      <w:proofErr w:type="spellEnd"/>
      <w:r>
        <w:t xml:space="preserve"> 212, OIB: 09632995869.</w:t>
      </w:r>
    </w:p>
    <w:p w:rsidRDefault="00D43396" w:rsidP="00D43396" w:rsidR="00D43396">
      <w:pPr>
        <w:pStyle w:val="Bezproreda"/>
        <w:ind w:firstLine="708"/>
        <w:jc w:val="both"/>
      </w:pPr>
    </w:p>
    <w:p w:rsidRDefault="00D43396" w:rsidP="00D43396" w:rsidR="00D43396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D43396" w:rsidP="00D43396" w:rsidR="00D43396">
      <w:pPr>
        <w:pStyle w:val="Bezproreda"/>
        <w:jc w:val="both"/>
      </w:pPr>
    </w:p>
    <w:p w:rsidRDefault="00D43396" w:rsidP="00D43396" w:rsidR="00D43396">
      <w:pPr>
        <w:pStyle w:val="Bezproreda"/>
        <w:jc w:val="center"/>
      </w:pPr>
      <w:r>
        <w:t>30. svibnja 2019. u 10,00 sati</w:t>
      </w:r>
    </w:p>
    <w:p w:rsidRDefault="00D43396" w:rsidP="00D43396" w:rsidR="00D43396">
      <w:pPr>
        <w:pStyle w:val="Bezproreda"/>
        <w:jc w:val="both"/>
        <w:rPr>
          <w:b/>
        </w:rPr>
      </w:pPr>
    </w:p>
    <w:p w:rsidRDefault="00D43396" w:rsidP="00D43396" w:rsidR="00D43396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D43396" w:rsidP="00D43396" w:rsidR="00D43396">
      <w:pPr>
        <w:pStyle w:val="Bezproreda"/>
        <w:jc w:val="both"/>
      </w:pPr>
    </w:p>
    <w:p w:rsidRDefault="00D43396" w:rsidP="00D43396" w:rsidR="00D43396">
      <w:pPr>
        <w:pStyle w:val="Bezproreda"/>
        <w:jc w:val="both"/>
      </w:pPr>
      <w:r>
        <w:t xml:space="preserve">- Financijska agencija </w:t>
      </w:r>
    </w:p>
    <w:p w:rsidRDefault="00D43396" w:rsidP="00D43396" w:rsidR="00D43396">
      <w:pPr>
        <w:pStyle w:val="Bezproreda"/>
        <w:jc w:val="both"/>
      </w:pPr>
      <w:r>
        <w:t xml:space="preserve">- zakonski zastupnik dužnika Nebojša </w:t>
      </w:r>
      <w:proofErr w:type="spellStart"/>
      <w:r>
        <w:t>Čosić</w:t>
      </w:r>
      <w:proofErr w:type="spellEnd"/>
      <w:r>
        <w:t>.</w:t>
      </w:r>
    </w:p>
    <w:p w:rsidRDefault="00D43396" w:rsidP="00D43396" w:rsidR="00D43396">
      <w:pPr>
        <w:pStyle w:val="Bezproreda"/>
        <w:jc w:val="both"/>
      </w:pPr>
    </w:p>
    <w:p w:rsidRDefault="00D43396" w:rsidP="00D43396" w:rsidR="00D43396">
      <w:pPr>
        <w:pStyle w:val="Bezproreda"/>
        <w:jc w:val="both"/>
      </w:pPr>
      <w:r>
        <w:t xml:space="preserve">3. Nalaže se zakonskom zastupniku dužnika Nebojši </w:t>
      </w:r>
      <w:proofErr w:type="spellStart"/>
      <w:r>
        <w:t>Čosić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43396" w:rsidP="00D43396" w:rsidR="00D43396">
      <w:pPr>
        <w:pStyle w:val="Bezproreda"/>
        <w:jc w:val="both"/>
      </w:pPr>
    </w:p>
    <w:p w:rsidRDefault="00D43396" w:rsidP="00D43396" w:rsidR="00D43396">
      <w:pPr>
        <w:pStyle w:val="Bezproreda"/>
        <w:jc w:val="both"/>
      </w:pPr>
    </w:p>
    <w:p w:rsidRDefault="00D43396" w:rsidP="00D43396" w:rsidR="00D43396">
      <w:pPr>
        <w:pStyle w:val="Bezproreda"/>
        <w:jc w:val="center"/>
      </w:pPr>
      <w:r>
        <w:t>Obrazloženje</w:t>
      </w:r>
    </w:p>
    <w:p w:rsidRDefault="00D43396" w:rsidP="00D43396" w:rsidR="00D43396">
      <w:pPr>
        <w:pStyle w:val="Bezproreda"/>
        <w:jc w:val="center"/>
      </w:pPr>
    </w:p>
    <w:p w:rsidRDefault="00D43396" w:rsidP="00D43396" w:rsidR="00D4339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3. svibnja 2019.  podnijela prijedlog za otvaranje stečajnog postupka nad dužnikom </w:t>
      </w:r>
      <w:r>
        <w:t xml:space="preserve">KORA SRIJEDSKA j.d.o.o. za trgovinu, proizvodnju i usluge </w:t>
      </w:r>
      <w:proofErr w:type="spellStart"/>
      <w:r>
        <w:t>Srijedska</w:t>
      </w:r>
      <w:proofErr w:type="spellEnd"/>
      <w:r>
        <w:t xml:space="preserve"> 212, OIB: 09632995869. </w:t>
      </w:r>
      <w:r>
        <w:rPr>
          <w:noProof/>
        </w:rPr>
        <w:t>U</w:t>
      </w:r>
      <w:r>
        <w:t xml:space="preserve"> prijedlogu navodi da na dan 26. travnja 2019. dužnik u Očevidniku </w:t>
      </w:r>
      <w:r>
        <w:lastRenderedPageBreak/>
        <w:t xml:space="preserve">redoslijeda osnova za plaćanje ima evidentirane neizvršene osnove za plaćanje u neprekinutom razdoblju od 220 dana, u ukupnom iznosu od 87.017,31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D43396" w:rsidP="00D43396" w:rsidR="00D43396">
      <w:pPr>
        <w:pStyle w:val="Bezproreda"/>
        <w:jc w:val="both"/>
      </w:pPr>
    </w:p>
    <w:p w:rsidRDefault="00D43396" w:rsidP="00D43396" w:rsidR="00D43396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26. travnja 2019. godine ima evidentirane neizvršene osnove za plaćanje u neprekinutom razdoblju od 220 dana i 1 zaposlenog.</w:t>
      </w:r>
    </w:p>
    <w:p w:rsidRDefault="00D43396" w:rsidP="00D43396" w:rsidR="00D43396">
      <w:pPr>
        <w:pStyle w:val="Bezproreda"/>
        <w:jc w:val="both"/>
      </w:pPr>
    </w:p>
    <w:p w:rsidRDefault="00D43396" w:rsidP="00D43396" w:rsidR="00D43396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43396" w:rsidP="00D43396" w:rsidR="00D43396">
      <w:pPr>
        <w:pStyle w:val="Bezproreda"/>
        <w:jc w:val="both"/>
      </w:pPr>
    </w:p>
    <w:p w:rsidRDefault="00D43396" w:rsidP="00D43396" w:rsidR="00D43396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D43396" w:rsidP="00D43396" w:rsidR="00D43396">
      <w:pPr>
        <w:pStyle w:val="Bezproreda"/>
        <w:jc w:val="both"/>
        <w:rPr>
          <w:i/>
          <w:u w:val="single"/>
        </w:rPr>
      </w:pPr>
    </w:p>
    <w:p w:rsidRDefault="00D43396" w:rsidP="00D43396" w:rsidR="00D43396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D43396" w:rsidP="00D43396" w:rsidR="00D43396">
      <w:pPr>
        <w:pStyle w:val="Bezproreda"/>
        <w:jc w:val="both"/>
      </w:pPr>
    </w:p>
    <w:p w:rsidRDefault="00D43396" w:rsidP="00D43396" w:rsidR="00D43396">
      <w:pPr>
        <w:pStyle w:val="Bezproreda"/>
        <w:ind w:firstLine="708"/>
        <w:jc w:val="both"/>
        <w:rPr>
          <w:noProof/>
        </w:rPr>
      </w:pPr>
      <w:r>
        <w:t xml:space="preserve">U Bjelovaru 6.  svibnja </w:t>
      </w:r>
      <w:r>
        <w:rPr>
          <w:noProof/>
        </w:rPr>
        <w:t>2019.</w:t>
      </w:r>
    </w:p>
    <w:p w:rsidRDefault="00D43396" w:rsidP="00D43396" w:rsidR="00D43396">
      <w:pPr>
        <w:pStyle w:val="Bezproreda"/>
        <w:jc w:val="both"/>
        <w:rPr>
          <w:noProof/>
        </w:rPr>
      </w:pPr>
    </w:p>
    <w:p w:rsidRDefault="00D43396" w:rsidP="00D43396" w:rsidR="00D43396">
      <w:pPr>
        <w:pStyle w:val="Bezproreda"/>
        <w:jc w:val="center"/>
      </w:pPr>
      <w:r>
        <w:t>S u d a c</w:t>
      </w:r>
    </w:p>
    <w:p w:rsidRDefault="00D43396" w:rsidP="00D43396" w:rsidR="00D43396">
      <w:pPr>
        <w:pStyle w:val="Bezproreda"/>
        <w:jc w:val="center"/>
      </w:pPr>
    </w:p>
    <w:p w:rsidRDefault="00D43396" w:rsidP="00D43396" w:rsidR="00D43396">
      <w:pPr>
        <w:pStyle w:val="Bezproreda"/>
        <w:jc w:val="center"/>
      </w:pPr>
      <w:r>
        <w:t>Branka Pleskalt v.r.</w:t>
      </w:r>
    </w:p>
    <w:p w:rsidRDefault="00D43396" w:rsidP="00D43396" w:rsidR="00D43396">
      <w:pPr>
        <w:pStyle w:val="Bezproreda"/>
        <w:jc w:val="center"/>
      </w:pPr>
    </w:p>
    <w:p w:rsidRDefault="00D43396" w:rsidP="00D43396" w:rsidR="00D43396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43396" w:rsidP="00D43396" w:rsidR="00D43396">
      <w:pPr>
        <w:pStyle w:val="Bezproreda"/>
        <w:jc w:val="center"/>
      </w:pPr>
      <w:r>
        <w:t>Vesna Dragišić</w:t>
      </w:r>
    </w:p>
    <w:p w:rsidRDefault="00D43396" w:rsidP="00D43396" w:rsidR="00D43396">
      <w:pPr>
        <w:pStyle w:val="Bezproreda"/>
        <w:jc w:val="center"/>
      </w:pPr>
    </w:p>
    <w:p w:rsidRDefault="00D43396" w:rsidP="00D43396" w:rsidR="00D43396">
      <w:pPr>
        <w:pStyle w:val="Bezproreda"/>
        <w:jc w:val="both"/>
      </w:pPr>
      <w:r>
        <w:t xml:space="preserve">  </w:t>
      </w:r>
    </w:p>
    <w:p w:rsidRDefault="00D43396" w:rsidP="00D43396" w:rsidR="00D43396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D43396" w:rsidP="00D43396" w:rsidR="00D4339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4339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5616534"/>
      <w:docPartObj>
        <w:docPartGallery w:val="Page Numbers (Top of Page)"/>
        <w:docPartUnique/>
      </w:docPartObj>
    </w:sdtPr>
    <w:sdtContent>
      <w:p w:rsidRDefault="00D43396" w:rsidR="00D4339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43396" w:rsidR="008333A9">
    <w:pPr>
      <w:pStyle w:val="Zaglavlje"/>
    </w:pPr>
    <w:r>
      <w:t>Poslovni broj: 1 St-602/2019-2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396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4339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4339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73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St-602/2019-2</izvorni_sadrzaj>
    <derivirana_varijabla naziv="DomainObject.Oznaka_1">St-602/2019-2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St-602/2019</izvorni_sadrzaj>
    <derivirana_varijabla naziv="DomainObject.Predmet.OznakaBroj_1">St-602/2019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KORA SRIJEDSKA jednostavno društvo s ograničenom odgovornošću za trgovinu, proizvodnju i usluge</izvorni_sadrzaj>
    <derivirana_varijabla naziv="DomainObject.Predmet.ProtustrankaFormated_1">  KORA SRIJEDSKA jednostavno društvo s ograničenom odgovornošću za trgovinu, proizvodnju i usluge</derivirana_varijabla>
  </DomainObject.Predmet.ProtustrankaFormated>
  <DomainObject.Predmet.ProtustrankaFormatedOIB>
    <izvorni_sadrzaj>  KORA SRIJEDSKA jednostavno društvo s ograničenom odgovornošću za trgovinu, proizvodnju i usluge, OIB 09632995869</izvorni_sadrzaj>
    <derivirana_varijabla naziv="DomainObject.Predmet.ProtustrankaFormatedOIB_1">  KORA SRIJEDSKA jednostavno društvo s ograničenom odgovornošću za trgovinu, proizvodnju i usluge, OIB 09632995869</derivirana_varijabla>
  </DomainObject.Predmet.ProtustrankaFormatedOIB>
  <DomainObject.Predmet.ProtustrankaFormatedWithAdress>
    <izvorni_sadrzaj> KORA SRIJEDSKA jednostavno društvo s ograničenom odgovornošću za trgovinu, proizvodnju i usluge, Srijedska 212, 43231 Srijedska</izvorni_sadrzaj>
    <derivirana_varijabla naziv="DomainObject.Predmet.ProtustrankaFormatedWithAdress_1"> KORA SRIJEDSKA jednostavno društvo s ograničenom odgovornošću za trgovinu, proizvodnju i usluge, Srijedska 212, 43231 Srijedska</derivirana_varijabla>
  </DomainObject.Predmet.ProtustrankaFormatedWithAdress>
  <DomainObject.Predmet.ProtustrankaFormatedWithAdressOIB>
    <izvorni_sadrzaj> KORA SRIJEDSKA jednostavno društvo s ograničenom odgovornošću za trgovinu, proizvodnju i usluge, OIB 09632995869, Srijedska 212, 43231 Srijedska</izvorni_sadrzaj>
    <derivirana_varijabla naziv="DomainObject.Predmet.ProtustrankaFormatedWithAdressOIB_1"> KORA SRIJEDSKA jednostavno društvo s ograničenom odgovornošću za trgovinu, proizvodnju i usluge, OIB 09632995869, Srijedska 212, 43231 Srijedska</derivirana_varijabla>
  </DomainObject.Predmet.ProtustrankaFormatedWithAdressOIB>
  <DomainObject.Predmet.ProtustrankaWithAdress>
    <izvorni_sadrzaj>KORA SRIJEDSKA jednostavno društvo s ograničenom odgovornošću za trgovinu, proizvodnju i usluge Srijedska 212, 43231 Srijedska</izvorni_sadrzaj>
    <derivirana_varijabla naziv="DomainObject.Predmet.ProtustrankaWithAdress_1">KORA SRIJEDSKA jednostavno društvo s ograničenom odgovornošću za trgovinu, proizvodnju i usluge Srijedska 212, 43231 Srijedska</derivirana_varijabla>
  </DomainObject.Predmet.ProtustrankaWithAdress>
  <DomainObject.Predmet.ProtustrankaWithAdressOIB>
    <izvorni_sadrzaj>KORA SRIJEDSKA jednostavno društvo s ograničenom odgovornošću za trgovinu, proizvodnju i usluge, OIB 09632995869, Srijedska 212, 43231 Srijedska</izvorni_sadrzaj>
    <derivirana_varijabla naziv="DomainObject.Predmet.ProtustrankaWithAdressOIB_1">KORA SRIJEDSKA jednostavno društvo s ograničenom odgovornošću za trgovinu, proizvodnju i usluge, OIB 09632995869, Srijedska 212, 43231 Srijedska</derivirana_varijabla>
  </DomainObject.Predmet.ProtustrankaWithAdressOIB>
  <DomainObject.Predmet.ProtustrankaNazivFormated>
    <izvorni_sadrzaj>KORA SRIJEDSKA jednostavno društvo s ograničenom odgovornošću za trgovinu, proizvodnju i usluge</izvorni_sadrzaj>
    <derivirana_varijabla naziv="DomainObject.Predmet.ProtustrankaNazivFormated_1">KORA SRIJEDSKA jednostavno društvo s ograničenom odgovornošću za trgovinu, proizvodnju i usluge</derivirana_varijabla>
  </DomainObject.Predmet.ProtustrankaNazivFormated>
  <DomainObject.Predmet.ProtustrankaNazivFormatedOIB>
    <izvorni_sadrzaj>KORA SRIJEDSKA jednostavno društvo s ograničenom odgovornošću za trgovinu, proizvodnju i usluge, OIB 09632995869</izvorni_sadrzaj>
    <derivirana_varijabla naziv="DomainObject.Predmet.ProtustrankaNazivFormatedOIB_1">KORA SRIJEDSKA jednostavno društvo s ograničenom odgovornošću za trgovinu, proizvodnju i usluge, OIB 09632995869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KORA SRIJEDSKA jednostavno društvo s ograničenom odgovornošću za trgovinu, proizvodnju i usluge</item>
    </izvorni_sadrzaj>
    <derivirana_varijabla naziv="DomainObject.Predmet.ProtuStrankaListFormated_1">
      <item>KORA SRIJEDSKA jednostavno društvo s ograničenom odgovornošću za trgovinu, proizvodnju i usluge</item>
    </derivirana_varijabla>
  </DomainObject.Predmet.ProtuStrankaListFormated>
  <DomainObject.Predmet.ProtuStrankaListFormatedOIB>
    <izvorni_sadrzaj>
      <item>KORA SRIJEDSKA jednostavno društvo s ograničenom odgovornošću za trgovinu, proizvodnju i usluge, OIB 09632995869</item>
    </izvorni_sadrzaj>
    <derivirana_varijabla naziv="DomainObject.Predmet.ProtuStrankaListFormatedOIB_1">
      <item>KORA SRIJEDSKA jednostavno društvo s ograničenom odgovornošću za trgovinu, proizvodnju i usluge, OIB 09632995869</item>
    </derivirana_varijabla>
  </DomainObject.Predmet.ProtuStrankaListFormatedOIB>
  <DomainObject.Predmet.ProtuStrankaListFormatedWithAdress>
    <izvorni_sadrzaj>
      <item>KORA SRIJEDSKA jednostavno društvo s ograničenom odgovornošću za trgovinu, proizvodnju i usluge, Srijedska 212, 43231 Srijedska</item>
    </izvorni_sadrzaj>
    <derivirana_varijabla naziv="DomainObject.Predmet.ProtuStrankaListFormatedWithAdress_1">
      <item>KORA SRIJEDSKA jednostavno društvo s ograničenom odgovornošću za trgovinu, proizvodnju i usluge, Srijedska 212, 43231 Srijedska</item>
    </derivirana_varijabla>
  </DomainObject.Predmet.ProtuStrankaListFormatedWithAdress>
  <DomainObject.Predmet.ProtuStrankaListFormatedWithAdressOIB>
    <izvorni_sadrzaj>
      <item>KORA SRIJEDSKA jednostavno društvo s ograničenom odgovornošću za trgovinu, proizvodnju i usluge, OIB 09632995869, Srijedska 212, 43231 Srijedska</item>
    </izvorni_sadrzaj>
    <derivirana_varijabla naziv="DomainObject.Predmet.ProtuStrankaListFormatedWithAdressOIB_1">
      <item>KORA SRIJEDSKA jednostavno društvo s ograničenom odgovornošću za trgovinu, proizvodnju i usluge, OIB 09632995869, Srijedska 212, 43231 Srijedska</item>
    </derivirana_varijabla>
  </DomainObject.Predmet.ProtuStrankaListFormatedWithAdressOIB>
  <DomainObject.Predmet.ProtuStrankaListNazivFormated>
    <izvorni_sadrzaj>
      <item>KORA SRIJEDSKA jednostavno društvo s ograničenom odgovornošću za trgovinu, proizvodnju i usluge</item>
    </izvorni_sadrzaj>
    <derivirana_varijabla naziv="DomainObject.Predmet.ProtuStrankaListNazivFormated_1">
      <item>KORA SRIJEDSKA jednostavno društvo s ograničenom odgovornošću za trgovinu, proizvodnju i usluge</item>
    </derivirana_varijabla>
  </DomainObject.Predmet.ProtuStrankaListNazivFormated>
  <DomainObject.Predmet.ProtuStrankaListNazivFormatedOIB>
    <izvorni_sadrzaj>
      <item>KORA SRIJEDSKA jednostavno društvo s ograničenom odgovornošću za trgovinu, proizvodnju i usluge, OIB 09632995869</item>
    </izvorni_sadrzaj>
    <derivirana_varijabla naziv="DomainObject.Predmet.ProtuStrankaListNazivFormatedOIB_1">
      <item>KORA SRIJEDSKA jednostavno društvo s ograničenom odgovornošću za trgovinu, proizvodnju i usluge, OIB 09632995869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St-602/2019-2</izvorni_sadrzaj>
    <derivirana_varijabla naziv="DomainObject.PoslovniBrojDokumenta_1">St-602/2019-2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KORA SRIJEDSKA jednostavno društvo s ograničenom odgovornošću za trgovinu, proizvodnju i usluge</izvorni_sadrzaj>
    <derivirana_varijabla naziv="DomainObject.Predmet.ProtustrankaIDrugi_1">KORA SRIJEDSKA jednostavno društvo s ograničenom odgovornošću za trgovinu, proizvodnju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KORA SRIJEDSKA jednostavno društvo s ograničenom odgovornošću za trgovinu, proizvodnju i usluge, OIB 09632995869, Srijedska 212, 43231 Srijedska</izvorni_sadrzaj>
    <derivirana_varijabla naziv="DomainObject.Predmet.ProtustrankaIDrugiAdressOIB_1">KORA SRIJEDSKA jednostavno društvo s ograničenom odgovornošću za trgovinu, proizvodnju i usluge, OIB 09632995869, Srijedska 212, 43231 Srijedska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KORA SRIJEDSKA jednostavno društvo s ograničenom odgovornošću za trgovinu, proizvodnju i usluge</item>
    </izvorni_sadrzaj>
    <derivirana_varijabla naziv="DomainObject.Predmet.SudioniciListNaziv_1">
      <item>FINANCIJSKA AGENCIJA, RC ZAGREB, Podružnica BJELOVAR</item>
      <item>KORA SRIJEDSKA jednostavno društvo s ograničenom odgovornošću za trgovinu, proizvodnju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KORA SRIJEDSKA jednostavno društvo s ograničenom odgovornošću za trgovinu, proizvodnju i usluge, OIB 09632995869, Srijedska 212,43231 Srijedska</item>
    </izvorni_sadrzaj>
    <derivirana_varijabla naziv="DomainObject.Predmet.SudioniciListAdressOIB_1">
      <item>FINANCIJSKA AGENCIJA, RC ZAGREB, Podružnica BJELOVAR, OIB 85821130368, F. Supila 4,43000 Bjelovar</item>
      <item>KORA SRIJEDSKA jednostavno društvo s ograničenom odgovornošću za trgovinu, proizvodnju i usluge, OIB 09632995869, Srijedska 212,43231 Srijedska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2E7E8B-4B32-4483-B200-5850476E2E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2948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2019-05-06T10:40:00Z</cp:lastPrinted>
  <dcterms:modified xmlns:xsi="http://www.w3.org/2001/XMLSchema-instance" xsi:type="dcterms:W3CDTF">2019-05-06T10:40:00Z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St-602/2019-2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