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022f" w14:paraId="ada022f"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BC6C82">
        <w:t>6158</w:t>
      </w:r>
      <w:r w:rsidR="00E55186">
        <w:t>/16</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BC6C82" w:rsidRPr="006032D7">
        <w:t>ATTIMO SAVJETOVANJE j.d.o.o., Zagreb, Vlaška 68, OIB 01640073728</w:t>
      </w:r>
      <w:r w:rsidRPr="00A52F03">
        <w:t>,</w:t>
      </w:r>
      <w:r>
        <w:t xml:space="preserve"> </w:t>
      </w:r>
      <w:r w:rsidR="00667114" w:rsidRPr="00692A21">
        <w:t xml:space="preserve">dana </w:t>
      </w:r>
      <w:r w:rsidR="00BD7237">
        <w:t>18. svibnja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E2C0A" w:rsidRPr="006032D7">
        <w:t>ATTIMO SAVJETOVANJE j.d.o.o., Zagreb, Vlaška 68, OIB 01640073728</w:t>
      </w:r>
      <w:r w:rsidRPr="00692A21">
        <w:t>.</w:t>
      </w:r>
      <w:r w:rsidR="005A56DF" w:rsidRPr="005A56DF">
        <w:t xml:space="preserve"> </w:t>
      </w:r>
      <w:r w:rsidR="005A56DF">
        <w:t>Ste</w:t>
      </w:r>
      <w:r w:rsidR="008C5EB2">
        <w:t xml:space="preserve">čajni postupak je otvoren dana </w:t>
      </w:r>
      <w:r w:rsidR="00FB71CC">
        <w:t>18. svibnja</w:t>
      </w:r>
      <w:r w:rsidR="006360F9">
        <w:t xml:space="preserve"> 2018.</w:t>
      </w:r>
      <w:r w:rsidR="005A56DF">
        <w:t xml:space="preserve"> u </w:t>
      </w:r>
      <w:r w:rsidR="00CE2C0A">
        <w:t>15,00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F97245">
        <w:t>Ana Maria Međimurec, Zagreb, Ilica 104</w:t>
      </w:r>
      <w:r w:rsidR="00A42F27" w:rsidRPr="00357BEE">
        <w:t>, OIB</w:t>
      </w:r>
      <w:r w:rsidR="004C3C15">
        <w:t xml:space="preserve"> </w:t>
      </w:r>
      <w:r w:rsidR="00F97245">
        <w:t>86890331310</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97245" w:rsidRPr="006032D7">
        <w:t>ATTIMO SAVJETOVANJE j.d.o.o., Zagreb, Vlaška 68, OIB 01640073728</w:t>
      </w:r>
      <w:r w:rsidR="008C5EB2">
        <w:t xml:space="preserve">, s </w:t>
      </w:r>
      <w:r w:rsidR="00FB71CC">
        <w:t xml:space="preserve">18. svibnja </w:t>
      </w:r>
      <w:r w:rsidR="001A178B">
        <w:t>2018</w:t>
      </w:r>
      <w:r w:rsidR="00280A59">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F97245" w:rsidRPr="006032D7">
        <w:t>ATTIMO SAVJETOVANJE j.d.o.o., Zagreb, Vlaška 68, OIB 01640073728</w:t>
      </w:r>
      <w:r>
        <w:t>, će biti brisan iz sudskog registra ovog suda.</w:t>
      </w:r>
    </w:p>
    <w:p w:rsidRDefault="004C3C15" w:rsidP="004C3C15" w:rsidR="004C3C15">
      <w:pPr>
        <w:pStyle w:val="Odlomakpopisa"/>
      </w:pPr>
    </w:p>
    <w:p w:rsidRDefault="008A3052" w:rsidP="008A3052" w:rsidR="008A3052">
      <w:pPr>
        <w:pStyle w:val="Odlomakpopisa"/>
        <w:numPr>
          <w:ilvl w:val="0"/>
          <w:numId w:val="9"/>
        </w:numPr>
        <w:jc w:val="both"/>
      </w:pPr>
      <w:r>
        <w:t xml:space="preserve">Nalaže se Financijskoj agenciji da naloži banci prijenos zaplijenjenog iznosa predujma od 5.000,00 kn na račun ovog suda IBAN: HR9223900011300000460, model HR00, pozivom na broj </w:t>
      </w:r>
      <w:r w:rsidR="00F97245">
        <w:t>6158</w:t>
      </w:r>
      <w:r>
        <w:t>-16.</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F97245" w:rsidP="00F97245" w:rsidR="00F97245">
      <w:pPr>
        <w:ind w:firstLine="708"/>
        <w:jc w:val="both"/>
      </w:pPr>
      <w:r>
        <w:t xml:space="preserve">FINA-a, Regionalni centar Zagreb podnijela je ovom sudu dana 29. rujna 2016. prijedlog za otvaranje stečajnog postupka nad dužnikom </w:t>
      </w:r>
      <w:r w:rsidRPr="006032D7">
        <w:t>ATTIMO SAVJETOVANJE j.d.o.o., Zagreb, Vlaška 68, OIB 01640073728</w:t>
      </w:r>
      <w:r>
        <w:t xml:space="preserve">. </w:t>
      </w:r>
    </w:p>
    <w:p w:rsidRDefault="00F97245" w:rsidP="00F97245" w:rsidR="00F97245">
      <w:pPr>
        <w:ind w:firstLine="708"/>
        <w:jc w:val="both"/>
      </w:pPr>
      <w:r>
        <w:t xml:space="preserve"> </w:t>
      </w:r>
    </w:p>
    <w:p w:rsidRDefault="00F97245" w:rsidP="00F97245" w:rsidR="00F97245">
      <w:pPr>
        <w:ind w:firstLine="708"/>
        <w:jc w:val="both"/>
      </w:pPr>
      <w:r>
        <w:t xml:space="preserve">Prijedlog je podnesen temeljem odredbe članka 110. stavka 1. Stečajnog zakona (Narodne novine broj 78/15, 104/17, dalje u tekstu: SZ-a). U prijedlogu predlagatelj navodi da na dan 27. rujna 2016. godine dužnik u Očevidniku redoslijeda osnova za plaćanje ima </w:t>
      </w:r>
      <w:r>
        <w:lastRenderedPageBreak/>
        <w:t xml:space="preserve">evidentirane neizvršene osnove za plaćanje u neprekinutom razdoblju od 120 dana u ukupnom iznosu od 27.253,01 kn, te da dužnik ima dva zaposlena. </w:t>
      </w:r>
    </w:p>
    <w:p w:rsidRDefault="00F97245" w:rsidP="00F97245" w:rsidR="00F97245">
      <w:pPr>
        <w:ind w:firstLine="708"/>
        <w:jc w:val="both"/>
      </w:pPr>
    </w:p>
    <w:p w:rsidRDefault="00F97245" w:rsidP="00F97245" w:rsidR="00F97245" w:rsidRPr="005F7ED3">
      <w:pPr>
        <w:ind w:firstLine="708"/>
        <w:jc w:val="both"/>
      </w:pPr>
      <w:r>
        <w:t>Rješenjem ovog suda posl.br. 4 St-6158/16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7. ožujka 2017. godine.</w:t>
      </w:r>
    </w:p>
    <w:p w:rsidRDefault="00F97245" w:rsidP="00F97245" w:rsidR="00F97245" w:rsidRPr="005F7ED3">
      <w:pPr>
        <w:jc w:val="both"/>
      </w:pPr>
    </w:p>
    <w:p w:rsidRDefault="00F97245" w:rsidP="00F97245" w:rsidR="00F97245">
      <w:pPr>
        <w:ind w:firstLine="708"/>
        <w:jc w:val="both"/>
      </w:pPr>
      <w:r>
        <w:t xml:space="preserve">Podneskom od 25. siječnja 2017. godine FINA je izvijestila sud da ostaje kod prijedloga za otvaranje stečajnog postupka. </w:t>
      </w:r>
    </w:p>
    <w:p w:rsidRDefault="00F97245" w:rsidP="00F97245" w:rsidR="00F97245">
      <w:pPr>
        <w:ind w:firstLine="708"/>
        <w:jc w:val="both"/>
      </w:pPr>
    </w:p>
    <w:p w:rsidRDefault="00F97245" w:rsidP="00F97245" w:rsidR="00F97245">
      <w:pPr>
        <w:ind w:firstLine="708"/>
        <w:jc w:val="both"/>
      </w:pPr>
      <w:r w:rsidRPr="005F7ED3">
        <w:t xml:space="preserve">Na </w:t>
      </w:r>
      <w:r>
        <w:t>ročište</w:t>
      </w:r>
      <w:r w:rsidRPr="005F7ED3">
        <w:t xml:space="preserve"> </w:t>
      </w:r>
      <w:r>
        <w:t>radi očitovanja o prijedlogu za otvaranje stečajnoga postupka od 7. ožujka 2017. godine, niti na ročište radi rasprave o pretpostavkama za otvaranje stečajnog postupka od 16. svibnja 2017. godine, nisu pristupili niti predlagatelj, niti dužnik, niti zakonski zastupnik dužnika, a niti je dužnik postupio po zaključku suda od 18. siječnja 2017. godine da dostavi sudu popis imovine i obveza dužnika. Sud je zaključkom od 8. ožujka 2017. godine pozvao Ministarstvo financija, Poreznu upravu da dostavi sudu podatke o  imovini dužnika koje ista može pribaviti od nadležnih institucija koje vode službene evidencije za pojedinu vrstu imovine</w:t>
      </w:r>
      <w:r w:rsidRPr="00E31EB1">
        <w:t xml:space="preserve"> </w:t>
      </w:r>
      <w:r>
        <w:t xml:space="preserve">(posjed nekretnina, vozilo, zrakoplov, plovilo, vrijednosni papir, dividenda, udjel, založno pravo, jedinstveni registar računa). </w:t>
      </w:r>
    </w:p>
    <w:p w:rsidRDefault="00F97245" w:rsidP="00F97245" w:rsidR="00F97245">
      <w:pPr>
        <w:ind w:firstLine="708"/>
        <w:jc w:val="both"/>
      </w:pPr>
    </w:p>
    <w:p w:rsidRDefault="00F97245" w:rsidP="00F97245" w:rsidR="00F97245" w:rsidRPr="007D457C">
      <w:pPr>
        <w:ind w:firstLine="708"/>
        <w:jc w:val="both"/>
      </w:pPr>
      <w:r>
        <w:t>Ministarstvo financija – Porezna uprava, Područni ured Zagreb, putem obavijesti od 15. ožujka 2017. godine, izvijestila je sud da je uvidom u Informacijski sustav Porezne uprave te evidencije PBZO utvrđeno da dužnik nije evidentiran kao vlasnik nekretnina, motornog vozila, zrakoplova, vrijednosnih papira, dividenda, ali da je isti evidentiran kao vlasnik udjela u pravnoj osobi ATTIMO TRGOVINA j.d.o.o., OIB 05478239005, time da navedena osoba ima evidentiranu blokadu računa od 26. kolovoza 2016. godine.</w:t>
      </w:r>
    </w:p>
    <w:p w:rsidRDefault="00F97245" w:rsidP="00F97245" w:rsidR="00F97245">
      <w:pPr>
        <w:ind w:firstLine="708"/>
        <w:jc w:val="both"/>
      </w:pPr>
    </w:p>
    <w:p w:rsidRDefault="00F97245" w:rsidP="00F97245" w:rsidR="00F97245">
      <w:pPr>
        <w:ind w:firstLine="708"/>
        <w:jc w:val="both"/>
      </w:pPr>
      <w:r>
        <w:t>Provjerom u sudskom registru ovog suda utvrđeno je da je pravna osoba ATTIMO TRGOVINA j.d.o.o. u stečaju, OIB 05478239005, brisana iz sudskog registra ovog suda dana 26. listopada 2017. godine rješenjem Tt-17/37479-1.</w:t>
      </w:r>
    </w:p>
    <w:p w:rsidRDefault="00F97245" w:rsidP="00F97245" w:rsidR="00F97245">
      <w:pPr>
        <w:ind w:firstLine="708"/>
        <w:jc w:val="both"/>
      </w:pPr>
    </w:p>
    <w:p w:rsidRDefault="00F97245" w:rsidP="00F97245" w:rsidR="00F97245">
      <w:pPr>
        <w:ind w:firstLine="708"/>
        <w:jc w:val="both"/>
      </w:pPr>
      <w:r>
        <w:t xml:space="preserve">Nadalje, uvidom u potvrdu FINA-e o blokadi računa i novčanih sredstava dužnika od 13. ožujka 2017. godine (list 17 spisa) sud je utvrdio da na dan izdavanja potvrde u Očevidniku redoslijeda osnova za plaćanje dužnik ima evidentirane neizvršene osnove za plaćanje u neprekinutom razdoblju od 286 dana, time da nepodmirene obveze na dan izdavanja potvrde iznose 28.209,29 kn. </w:t>
      </w:r>
    </w:p>
    <w:p w:rsidRDefault="00F97245" w:rsidP="00A52F03" w:rsidR="00F97245">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9721F" w:rsidP="00E9721F" w:rsidR="00E9721F">
      <w:pPr>
        <w:ind w:firstLine="708"/>
        <w:jc w:val="both"/>
      </w:pPr>
      <w:r>
        <w:t>Dakle, i</w:t>
      </w:r>
      <w:r w:rsidRPr="005F7ED3">
        <w:t>z</w:t>
      </w:r>
      <w:r>
        <w:t xml:space="preserve"> </w:t>
      </w:r>
      <w:r w:rsidR="00F97245">
        <w:t>potvrde FINA-e od 13. ožujka 2017.</w:t>
      </w:r>
      <w:r>
        <w:t xml:space="preserve">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lastRenderedPageBreak/>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97245">
        <w:t>6158</w:t>
      </w:r>
      <w:r w:rsidR="005555FF">
        <w:t>/16</w:t>
      </w:r>
      <w:r w:rsidRPr="00692A21">
        <w:t xml:space="preserve"> od </w:t>
      </w:r>
      <w:r w:rsidR="00E9721F">
        <w:t>26. veljače</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F97245" w:rsidP="00F97245" w:rsidR="00F97245"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9721F">
        <w:t>18. svibnja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E9721F">
        <w:t>26. veljače</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9721F">
        <w:t>26. veljače</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8A3052" w:rsidR="008A3052">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E9721F">
        <w:t>18. svibnja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E9721F"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4775">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BC6C82">
      <w:t>6158</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1CE0"/>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775"/>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C6C82"/>
    <w:rsid w:val="00BD7237"/>
    <w:rsid w:val="00BE3C64"/>
    <w:rsid w:val="00BE680D"/>
    <w:rsid w:val="00BF134B"/>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E2C0A"/>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97245"/>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34775"/>
    <w:rPr>
      <w:color w:val="808080"/>
      <w:bdr w:space="0" w:sz="0" w:color="auto" w:val="none"/>
      <w:shd w:fill="auto" w:color="auto" w:val="clear"/>
    </w:rPr>
  </w:style>
  <w:style w:customStyle="true" w:styleId="eSPISCCParagraphDefaultFont" w:type="character">
    <w:name w:val="eSPIS_CC_Paragraph Default Font"/>
    <w:basedOn w:val="Zadanifontodlomka"/>
    <w:rsid w:val="00A34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4775"/>
    <w:rPr>
      <w:bdr w:space="0" w:sz="0" w:color="auto" w:val="none"/>
      <w:shd w:fill="FFFFCC" w:color="auto" w:val="clear"/>
      <w:lang w:val="hr-HR"/>
    </w:rPr>
  </w:style>
  <w:style w:customStyle="true" w:styleId="PozadinaSvijetloCrvena" w:type="character">
    <w:name w:val="Pozadina_SvijetloCrvena"/>
    <w:basedOn w:val="eSPISCCParagraphDefaultFont"/>
    <w:rsid w:val="00A34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47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34775"/>
    <w:rPr>
      <w:color w:val="808080"/>
      <w:bdr w:color="auto" w:space="0" w:sz="0" w:val="none"/>
      <w:shd w:color="auto" w:fill="auto" w:val="clear"/>
    </w:rPr>
  </w:style>
  <w:style w:customStyle="1" w:styleId="eSPISCCParagraphDefaultFont" w:type="character">
    <w:name w:val="eSPIS_CC_Paragraph Default Font"/>
    <w:basedOn w:val="Zadanifontodlomka"/>
    <w:rsid w:val="00A34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4775"/>
    <w:rPr>
      <w:bdr w:color="auto" w:space="0" w:sz="0" w:val="none"/>
      <w:shd w:color="auto" w:fill="FFFFCC" w:val="clear"/>
      <w:lang w:val="hr-HR"/>
    </w:rPr>
  </w:style>
  <w:style w:customStyle="1" w:styleId="PozadinaSvijetloCrvena" w:type="character">
    <w:name w:val="Pozadina_SvijetloCrvena"/>
    <w:basedOn w:val="eSPISCCParagraphDefaultFont"/>
    <w:rsid w:val="00A34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47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6158</izvorni_sadrzaj>
    <derivirana_varijabla naziv="DomainObject.Predmet.Broj_1">6158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St-6158/2016</izvorni_sadrzaj>
    <derivirana_varijabla naziv="DomainObject.Predmet.OznakaBroj_1">St-6158/2016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ATTIMO SAVJETOVANJE j.d.o.o. za trgovinu i usluge zastupanog po punomoćniku Danijela Hasanović</izvorni_sadrzaj>
    <derivirana_varijabla naziv="DomainObject.Predmet.ProtustrankaFormated_1">  ATTIMO SAVJETOVANJE j.d.o.o. za trgovinu i usluge zastupanog po punomoćniku Danijela Hasanović</derivirana_varijabla>
  </DomainObject.Predmet.ProtustrankaFormated>
  <DomainObject.Predmet.ProtustrankaFormatedOIB>
    <izvorni_sadrzaj>  ATTIMO SAVJETOVANJE j.d.o.o. za trgovinu i usluge, OIB 01640073728 zastupanog po punomoćniku Danijela Hasanović</izvorni_sadrzaj>
    <derivirana_varijabla naziv="DomainObject.Predmet.ProtustrankaFormatedOIB_1">  ATTIMO SAVJETOVANJE j.d.o.o. za trgovinu i usluge, OIB 01640073728 zastupanog po punomoćniku Danijela Hasanović</derivirana_varijabla>
  </DomainObject.Predmet.ProtustrankaFormatedOIB>
  <DomainObject.Predmet.ProtustrankaFormatedWithAdress>
    <izvorni_sadrzaj> ATTIMO SAVJETOVANJE j.d.o.o. za trgovinu i usluge, Vlaška 68, 10000 Zagreb zastupanog po punomoćniku Danijela Hasanović</izvorni_sadrzaj>
    <derivirana_varijabla naziv="DomainObject.Predmet.ProtustrankaFormatedWithAdress_1"> ATTIMO SAVJETOVANJE j.d.o.o. za trgovinu i usluge, Vlaška 68, 10000 Zagreb zastupanog po punomoćniku Danijela Hasanović</derivirana_varijabla>
  </DomainObject.Predmet.ProtustrankaFormatedWithAdress>
  <DomainObject.Predmet.ProtustrankaFormatedWithAdressOIB>
    <izvorni_sadrzaj> ATTIMO SAVJETOVANJE j.d.o.o. za trgovinu i usluge, OIB 01640073728, Vlaška 68, 10000 Zagreb zastupanog po punomoćniku Danijela Hasanović</izvorni_sadrzaj>
    <derivirana_varijabla naziv="DomainObject.Predmet.ProtustrankaFormatedWithAdressOIB_1"> ATTIMO SAVJETOVANJE j.d.o.o. za trgovinu i usluge, OIB 01640073728, Vlaška 68, 10000 Zagreb zastupanog po punomoćniku Danijela Hasanović</derivirana_varijabla>
  </DomainObject.Predmet.ProtustrankaFormatedWithAdressOIB>
  <DomainObject.Predmet.ProtustrankaWithAdress>
    <izvorni_sadrzaj>ATTIMO SAVJETOVANJE j.d.o.o. za trgovinu i usluge Vlaška 68, 10000 Zagreb</izvorni_sadrzaj>
    <derivirana_varijabla naziv="DomainObject.Predmet.ProtustrankaWithAdress_1">ATTIMO SAVJETOVANJE j.d.o.o. za trgovinu i usluge Vlaška 68, 10000 Zagreb</derivirana_varijabla>
  </DomainObject.Predmet.ProtustrankaWithAdress>
  <DomainObject.Predmet.ProtustrankaWithAdressOIB>
    <izvorni_sadrzaj>ATTIMO SAVJETOVANJE j.d.o.o. za trgovinu i usluge, OIB 01640073728, Vlaška 68, 10000 Zagreb</izvorni_sadrzaj>
    <derivirana_varijabla naziv="DomainObject.Predmet.ProtustrankaWithAdressOIB_1">ATTIMO SAVJETOVANJE j.d.o.o. za trgovinu i usluge, OIB 01640073728, Vlaška 68, 10000 Zagreb</derivirana_varijabla>
  </DomainObject.Predmet.ProtustrankaWithAdressOIB>
  <DomainObject.Predmet.ProtustrankaNazivFormated>
    <izvorni_sadrzaj>ATTIMO SAVJETOVANJE j.d.o.o. za trgovinu i usluge</izvorni_sadrzaj>
    <derivirana_varijabla naziv="DomainObject.Predmet.ProtustrankaNazivFormated_1">ATTIMO SAVJETOVANJE j.d.o.o. za trgovinu i usluge</derivirana_varijabla>
  </DomainObject.Predmet.ProtustrankaNazivFormated>
  <DomainObject.Predmet.ProtustrankaNazivFormatedOIB>
    <izvorni_sadrzaj>ATTIMO SAVJETOVANJE j.d.o.o. za trgovinu i usluge, OIB 01640073728</izvorni_sadrzaj>
    <derivirana_varijabla naziv="DomainObject.Predmet.ProtustrankaNazivFormatedOIB_1">ATTIMO SAVJETOVANJE j.d.o.o. za trgovinu i usluge, OIB 01640073728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ATTIMO SAVJETOVANJE j.d.o.o. za trgovinu i usluge zastupanog po punomoćniku Danijela Hasanović</item>
    </izvorni_sadrzaj>
    <derivirana_varijabla naziv="DomainObject.Predmet.ProtuStrankaListFormated_1">
      <item>ATTIMO SAVJETOVANJE j.d.o.o. za trgovinu i usluge zastupanog po punomoćniku Danijela Hasanović</item>
    </derivirana_varijabla>
  </DomainObject.Predmet.ProtuStrankaListFormated>
  <DomainObject.Predmet.ProtuStrankaListFormatedOIB>
    <izvorni_sadrzaj>
      <item>ATTIMO SAVJETOVANJE j.d.o.o. za trgovinu i usluge, OIB 01640073728 zastupanog po punomoćniku Danijela Hasanović</item>
    </izvorni_sadrzaj>
    <derivirana_varijabla naziv="DomainObject.Predmet.ProtuStrankaListFormatedOIB_1">
      <item>ATTIMO SAVJETOVANJE j.d.o.o. za trgovinu i usluge, OIB 01640073728 zastupanog po punomoćniku Danijela Hasanović</item>
    </derivirana_varijabla>
  </DomainObject.Predmet.ProtuStrankaListFormatedOIB>
  <DomainObject.Predmet.ProtuStrankaListFormatedWithAdress>
    <izvorni_sadrzaj>
      <item>ATTIMO SAVJETOVANJE j.d.o.o. za trgovinu i usluge, Vlaška 68, 10000 Zagreb zastupanog po punomoćniku Danijela Hasanović</item>
    </izvorni_sadrzaj>
    <derivirana_varijabla naziv="DomainObject.Predmet.ProtuStrankaListFormatedWithAdress_1">
      <item>ATTIMO SAVJETOVANJE j.d.o.o. za trgovinu i usluge, Vlaška 68, 10000 Zagreb zastupanog po punomoćniku Danijela Hasanović</item>
    </derivirana_varijabla>
  </DomainObject.Predmet.ProtuStrankaListFormatedWithAdress>
  <DomainObject.Predmet.ProtuStrankaListFormatedWithAdressOIB>
    <izvorni_sadrzaj>
      <item>ATTIMO SAVJETOVANJE j.d.o.o. za trgovinu i usluge, OIB 01640073728, Vlaška 68, 10000 Zagreb zastupanog po punomoćniku Danijela Hasanović</item>
    </izvorni_sadrzaj>
    <derivirana_varijabla naziv="DomainObject.Predmet.ProtuStrankaListFormatedWithAdressOIB_1">
      <item>ATTIMO SAVJETOVANJE j.d.o.o. za trgovinu i usluge, OIB 01640073728, Vlaška 68, 10000 Zagreb zastupanog po punomoćniku Danijela Hasanović</item>
    </derivirana_varijabla>
  </DomainObject.Predmet.ProtuStrankaListFormatedWithAdressOIB>
  <DomainObject.Predmet.ProtuStrankaListNazivFormated>
    <izvorni_sadrzaj>
      <item>ATTIMO SAVJETOVANJE j.d.o.o. za trgovinu i usluge</item>
    </izvorni_sadrzaj>
    <derivirana_varijabla naziv="DomainObject.Predmet.ProtuStrankaListNazivFormated_1">
      <item>ATTIMO SAVJETOVANJE j.d.o.o. za trgovinu i usluge</item>
    </derivirana_varijabla>
  </DomainObject.Predmet.ProtuStrankaListNazivFormated>
  <DomainObject.Predmet.ProtuStrankaListNazivFormatedOIB>
    <izvorni_sadrzaj>
      <item>ATTIMO SAVJETOVANJE j.d.o.o. za trgovinu i usluge, OIB 01640073728</item>
    </izvorni_sadrzaj>
    <derivirana_varijabla naziv="DomainObject.Predmet.ProtuStrankaListNazivFormatedOIB_1">
      <item>ATTIMO SAVJETOVANJE j.d.o.o. za trgovinu i usluge, OIB 01640073728</item>
    </derivirana_varijabla>
  </DomainObject.Predmet.ProtuStrankaListNazivFormatedOIB>
  <DomainObject.Predmet.OstaliListFormated>
    <izvorni_sadrzaj>
      <item>Danijela Hasanović punomoćnik sudionika u postupku ATTIMO SAVJETOVANJE j.d.o.o. za trgovinu i usluge</item>
    </izvorni_sadrzaj>
    <derivirana_varijabla naziv="DomainObject.Predmet.OstaliListFormated_1">
      <item>Danijela Hasanović punomoćnik sudionika u postupku ATTIMO SAVJETOVANJE j.d.o.o. za trgovinu i usluge</item>
    </derivirana_varijabla>
  </DomainObject.Predmet.OstaliListFormated>
  <DomainObject.Predmet.OstaliListFormatedOIB>
    <izvorni_sadrzaj>
      <item>Danijela Hasanović, OIB 43743707050 punomoćnik sudionika u postupku ATTIMO SAVJETOVANJE j.d.o.o. za trgovinu i usluge</item>
    </izvorni_sadrzaj>
    <derivirana_varijabla naziv="DomainObject.Predmet.OstaliListFormatedOIB_1">
      <item>Danijela Hasanović, OIB 43743707050 punomoćnik sudionika u postupku ATTIMO SAVJETOVANJE j.d.o.o. za trgovinu i usluge</item>
    </derivirana_varijabla>
  </DomainObject.Predmet.OstaliListFormatedOIB>
  <DomainObject.Predmet.OstaliListFormatedWithAdress>
    <izvorni_sadrzaj>
      <item>Danijela Hasanović, Stubička Ulica 62, 10000 Zagreb punomoćnik sudionika u postupku ATTIMO SAVJETOVANJE j.d.o.o. za trgovinu i usluge</item>
    </izvorni_sadrzaj>
    <derivirana_varijabla naziv="DomainObject.Predmet.OstaliListFormatedWithAdress_1">
      <item>Danijela Hasanović, Stubička Ulica 62, 10000 Zagreb punomoćnik sudionika u postupku ATTIMO SAVJETOVANJE j.d.o.o. za trgovinu i usluge</item>
    </derivirana_varijabla>
  </DomainObject.Predmet.OstaliListFormatedWithAdress>
  <DomainObject.Predmet.OstaliListFormatedWithAdressOIB>
    <izvorni_sadrzaj>
      <item>Danijela Hasanović, OIB 43743707050, Stubička Ulica 62, 10000 Zagreb punomoćnik sudionika u postupku ATTIMO SAVJETOVANJE j.d.o.o. za trgovinu i usluge</item>
    </izvorni_sadrzaj>
    <derivirana_varijabla naziv="DomainObject.Predmet.OstaliListFormatedWithAdressOIB_1">
      <item>Danijela Hasanović, OIB 43743707050, Stubička Ulica 62, 10000 Zagreb punomoćnik sudionika u postupku ATTIMO SAVJETOVANJE j.d.o.o. za trgovinu i usluge</item>
    </derivirana_varijabla>
  </DomainObject.Predmet.OstaliListFormatedWithAdressOIB>
  <DomainObject.Predmet.OstaliListNazivFormated>
    <izvorni_sadrzaj>
      <item>Danijela Hasanović</item>
    </izvorni_sadrzaj>
    <derivirana_varijabla naziv="DomainObject.Predmet.OstaliListNazivFormated_1">
      <item>Danijela Hasanović</item>
    </derivirana_varijabla>
  </DomainObject.Predmet.OstaliListNazivFormated>
  <DomainObject.Predmet.OstaliListNazivFormatedOIB>
    <izvorni_sadrzaj>
      <item>Danijela Hasanović, OIB 43743707050</item>
    </izvorni_sadrzaj>
    <derivirana_varijabla naziv="DomainObject.Predmet.OstaliListNazivFormatedOIB_1">
      <item>Danijela Hasanović, OIB 43743707050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ATTIMO SAVJETOVANJE j.d.o.o. za trgovinu i usluge</izvorni_sadrzaj>
    <derivirana_varijabla naziv="DomainObject.Predmet.ProtustrankaIDrugi_1">ATTIMO SAVJETOVANJE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ATTIMO SAVJETOVANJE j.d.o.o. za trgovinu i usluge, OIB 01640073728, Vlaška 68, 10000 Zagreb</izvorni_sadrzaj>
    <derivirana_varijabla naziv="DomainObject.Predmet.ProtustrankaIDrugiAdressOIB_1">ATTIMO SAVJETOVANJE j.d.o.o. za trgovinu i usluge, OIB 01640073728,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ATTIMO SAVJETOVANJE j.d.o.o. za trgovinu i usluge</item>
      <item>Danijela Hasanović</item>
    </izvorni_sadrzaj>
    <derivirana_varijabla naziv="DomainObject.Predmet.SudioniciListNaziv_1">
      <item>FINA Regionalni centar Zagreb</item>
      <item>ATTIMO SAVJETOVANJE j.d.o.o. za trgovinu i usluge</item>
      <item>Danijela Hasanović</item>
    </derivirana_varijabla>
  </DomainObject.Predmet.SudioniciListNaziv>
  <DomainObject.Predmet.SudioniciListAdressOIB>
    <izvorni_sadrzaj>
      <item>FINA Regionalni centar Zagreb, OIB 85821130368, Trg svibanjskih žrtava 1995. br. 1,10000 Zagreb</item>
      <item>ATTIMO SAVJETOVANJE j.d.o.o. za trgovinu i usluge, OIB 01640073728, Vlaška 68,10000 Zagreb</item>
      <item>Danijela Hasanović, OIB 43743707050, Stubička Ulica 62,10000 Zagreb</item>
    </izvorni_sadrzaj>
    <derivirana_varijabla naziv="DomainObject.Predmet.SudioniciListAdressOIB_1">
      <item>FINA Regionalni centar Zagreb, OIB 85821130368, Trg svibanjskih žrtava 1995. br. 1,10000 Zagreb</item>
      <item>ATTIMO SAVJETOVANJE j.d.o.o. za trgovinu i usluge, OIB 01640073728, Vlaška 68,10000 Zagreb</item>
      <item>Danijela Hasanović, OIB 43743707050, Stubička Ulica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01640073728</item>
      <item>, OIB 43743707050</item>
    </izvorni_sadrzaj>
    <derivirana_varijabla naziv="DomainObject.Predmet.SudioniciListNazivOIB_1">
      <item>, OIB 85821130368</item>
      <item>, OIB 01640073728</item>
      <item>, OIB 43743707050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1496</properties:Words>
  <properties:Characters>8470</properties:Characters>
  <properties:Lines>185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2018-05-18T12:28:00Z</dcterms:created>
  <dc:creator>Korisnik</dc:creator>
  <cp:lastModifiedBy>Goranka Boljkovac</cp:lastModifiedBy>
  <cp:lastPrinted>2018-05-18T12:25:00Z</cp:lastPrinted>
  <dcterms:modified xmlns:xsi="http://www.w3.org/2001/XMLSchema-instance" xsi:type="dcterms:W3CDTF">2018-05-18T12:37:00Z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-ATTIMO SAVJETOVANJE.docx)</vt:lpwstr>
  </prop:property>
  <prop:property name="CC_coloring" pid="4" fmtid="{D5CDD505-2E9C-101B-9397-08002B2CF9AE}">
    <vt:bool>false</vt:bool>
  </prop:property>
  <prop:property name="BrojStranica" pid="5" fmtid="{D5CDD505-2E9C-101B-9397-08002B2CF9AE}">
    <vt:i4>4</vt:i4>
  </prop:property>
</prop:Properties>
</file>