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4842" w14:paraId="49d484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A58DF">
        <w:rPr>
          <w:lang w:val="hr-HR"/>
        </w:rPr>
        <w:t>112/2016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A58DF">
        <w:rPr>
          <w:lang w:val="hr-HR"/>
        </w:rPr>
        <w:t>BRANITELJSKA ZADRUGA za uzgoj, preradu i doradu ljekovitog bilja EKO-NATURA</w:t>
      </w:r>
      <w:r w:rsidR="003A3B01">
        <w:rPr>
          <w:lang w:val="hr-HR"/>
        </w:rPr>
        <w:t>,</w:t>
      </w:r>
      <w:r w:rsidR="002A58DF">
        <w:rPr>
          <w:lang w:val="hr-HR"/>
        </w:rPr>
        <w:t xml:space="preserve"> Gornji </w:t>
      </w:r>
      <w:proofErr w:type="spellStart"/>
      <w:r w:rsidR="002A58DF">
        <w:rPr>
          <w:lang w:val="hr-HR"/>
        </w:rPr>
        <w:t>Draganec</w:t>
      </w:r>
      <w:proofErr w:type="spellEnd"/>
      <w:r w:rsidR="002A58DF">
        <w:rPr>
          <w:lang w:val="hr-HR"/>
        </w:rPr>
        <w:t xml:space="preserve"> (Grad Čazma), Gornji </w:t>
      </w:r>
      <w:proofErr w:type="spellStart"/>
      <w:r w:rsidR="002A58DF">
        <w:rPr>
          <w:lang w:val="hr-HR"/>
        </w:rPr>
        <w:t>Draganec</w:t>
      </w:r>
      <w:proofErr w:type="spellEnd"/>
      <w:r w:rsidR="002A58DF">
        <w:rPr>
          <w:lang w:val="hr-HR"/>
        </w:rPr>
        <w:t xml:space="preserve"> 96,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A58DF">
        <w:rPr>
          <w:lang w:val="hr-HR"/>
        </w:rPr>
        <w:t>010077291</w:t>
      </w:r>
      <w:r w:rsidR="003734FC">
        <w:rPr>
          <w:lang w:val="hr-HR"/>
        </w:rPr>
        <w:t xml:space="preserve">, OIB: </w:t>
      </w:r>
      <w:r w:rsidR="002A58DF">
        <w:rPr>
          <w:lang w:val="hr-HR"/>
        </w:rPr>
        <w:t>72169076555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2A58DF">
        <w:rPr>
          <w:lang w:val="hr-HR"/>
        </w:rPr>
        <w:t>112</w:t>
      </w:r>
      <w:r w:rsidRPr="000664E3">
        <w:rPr>
          <w:lang w:val="hr-HR"/>
        </w:rPr>
        <w:t>/201</w:t>
      </w:r>
      <w:r w:rsidR="002A58D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A58DF">
        <w:rPr>
          <w:lang w:val="hr-HR"/>
        </w:rPr>
        <w:t>15.093,67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="002A58DF">
        <w:rPr>
          <w:lang w:val="hr-HR"/>
        </w:rPr>
        <w:t xml:space="preserve"> Marin Grabar, Zagreb, Nova Cesta 67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A58DF">
        <w:rPr>
          <w:lang w:val="hr-HR"/>
        </w:rPr>
        <w:t>19554248467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A58DF">
        <w:rPr>
          <w:lang w:val="hr-HR"/>
        </w:rPr>
        <w:t>7. ožujka</w:t>
      </w:r>
      <w:r w:rsidRPr="000664E3">
        <w:rPr>
          <w:lang w:val="hr-HR"/>
        </w:rPr>
        <w:t xml:space="preserve"> 201</w:t>
      </w:r>
      <w:r w:rsidR="003A3B0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2A58DF" w:rsidP="000664E3" w:rsidR="00894A7D" w:rsidRPr="000664E3">
      <w:pPr>
        <w:rPr>
          <w:lang w:val="hr-HR"/>
        </w:rPr>
      </w:pPr>
      <w:r>
        <w:rPr>
          <w:lang w:val="hr-HR"/>
        </w:rPr>
        <w:t>Bj.7</w:t>
      </w:r>
      <w:r w:rsidR="0094317E">
        <w:rPr>
          <w:lang w:val="hr-HR"/>
        </w:rPr>
        <w:t>.</w:t>
      </w:r>
      <w:r>
        <w:rPr>
          <w:lang w:val="hr-HR"/>
        </w:rPr>
        <w:t>3</w:t>
      </w:r>
      <w:r w:rsidR="0094317E">
        <w:rPr>
          <w:lang w:val="hr-HR"/>
        </w:rPr>
        <w:t>.201</w:t>
      </w:r>
      <w:r w:rsidR="003A3B0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C4" w:rsidR="009248C4">
      <w:r>
        <w:separator/>
      </w:r>
    </w:p>
  </w:endnote>
  <w:endnote w:id="0" w:type="continuationSeparator">
    <w:p w:rsidRDefault="009248C4" w:rsidR="00924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C4" w:rsidR="009248C4">
      <w:r>
        <w:separator/>
      </w:r>
    </w:p>
  </w:footnote>
  <w:footnote w:id="0" w:type="continuationSeparator">
    <w:p w:rsidRDefault="009248C4" w:rsidR="00924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822D4"/>
    <w:rsid w:val="001A2E90"/>
    <w:rsid w:val="001D7388"/>
    <w:rsid w:val="00213DD9"/>
    <w:rsid w:val="002221FF"/>
    <w:rsid w:val="00223A6B"/>
    <w:rsid w:val="00271286"/>
    <w:rsid w:val="002733CA"/>
    <w:rsid w:val="002A58DF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A3B01"/>
    <w:rsid w:val="00411530"/>
    <w:rsid w:val="004368C8"/>
    <w:rsid w:val="004C17AE"/>
    <w:rsid w:val="004D5164"/>
    <w:rsid w:val="004F1D25"/>
    <w:rsid w:val="00575E7B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248C4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7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za uzgoj, preradu i doradu ljekovitog bilja EKO-NATURA, Gornji Draganec zastupanog po punomoćniku Marin Grabar</izvorni_sadrzaj>
    <derivirana_varijabla naziv="DomainObject.Predmet.ProtustrankaFormated_1">  BRANITELJSKA ZADRUGA za uzgoj, preradu i doradu ljekovitog bilja EKO-NATURA, Gornji Draganec zastupanog po punomoćniku Marin Grabar</derivirana_varijabla>
  </DomainObject.Predmet.ProtustrankaFormated>
  <DomainObject.Predmet.ProtustrankaFormatedOIB>
    <izvorni_sadrzaj>  BRANITELJSKA ZADRUGA za uzgoj, preradu i doradu ljekovitog bilja EKO-NATURA, Gornji Draganec, OIB 72169076555 zastupanog po punomoćniku Marin Grabar</izvorni_sadrzaj>
    <derivirana_varijabla naziv="DomainObject.Predmet.ProtustrankaFormatedOIB_1">  BRANITELJSKA ZADRUGA za uzgoj, preradu i doradu ljekovitog bilja EKO-NATURA, Gornji Draganec, OIB 72169076555 zastupanog po punomoćniku Marin Grabar</derivirana_varijabla>
  </DomainObject.Predmet.ProtustrankaFormatedOIB>
  <DomainObject.Predmet.ProtustrankaFormatedWithAdress>
    <izvorni_sadrzaj> BRANITELJSKA ZADRUGA za uzgoj, preradu i doradu ljekovitog bilja EKO-NATURA, Gornji Draganec, Gornji Draganec 96, 43240 Gornji Draganec zastupanog po punomoćniku Marin Grabar</izvorni_sadrzaj>
    <derivirana_varijabla naziv="DomainObject.Predmet.ProtustrankaFormatedWithAdress_1"> BRANITELJSKA ZADRUGA za uzgoj, preradu i doradu ljekovitog bilja EKO-NATURA, Gornji Draganec, Gornji Draganec 96, 43240 Gornji Draganec zastupanog po punomoćniku Marin Grabar</derivirana_varijabla>
  </DomainObject.Predmet.ProtustrankaFormatedWithAdress>
  <DomainObject.Predmet.ProtustrankaFormatedWithAdressOIB>
    <izvorni_sadrzaj> BRANITELJSKA ZADRUGA za uzgoj, preradu i doradu ljekovitog bilja EKO-NATURA, Gornji Draganec, OIB 72169076555, Gornji Draganec 96, 43240 Gornji Draganec zastupanog po punomoćniku Marin Grabar</izvorni_sadrzaj>
    <derivirana_varijabla naziv="DomainObject.Predmet.ProtustrankaFormatedWithAdressOIB_1"> BRANITELJSKA ZADRUGA za uzgoj, preradu i doradu ljekovitog bilja EKO-NATURA, Gornji Draganec, OIB 72169076555, Gornji Draganec 96, 43240 Gornji Draganec zastupanog po punomoćniku Marin Grabar</derivirana_varijabla>
  </DomainObject.Predmet.ProtustrankaFormatedWithAdressOIB>
  <DomainObject.Predmet.ProtustrankaWithAdress>
    <izvorni_sadrzaj>BRANITELJSKA ZADRUGA za uzgoj, preradu i doradu ljekovitog bilja EKO-NATURA, Gornji Draganec Gornji Draganec 96, 43240 Gornji Draganec</izvorni_sadrzaj>
    <derivirana_varijabla naziv="DomainObject.Predmet.ProtustrankaWithAdress_1">BRANITELJSKA ZADRUGA za uzgoj, preradu i doradu ljekovitog bilja EKO-NATURA, Gornji Draganec Gornji Draganec 96, 43240 Gornji Draganec</derivirana_varijabla>
  </DomainObject.Predmet.ProtustrankaWithAdress>
  <DomainObject.Predmet.ProtustrankaWithAdressOIB>
    <izvorni_sadrzaj>BRANITELJSKA ZADRUGA za uzgoj, preradu i doradu ljekovitog bilja EKO-NATURA, Gornji Draganec, OIB 72169076555, Gornji Draganec 96, 43240 Gornji Draganec</izvorni_sadrzaj>
    <derivirana_varijabla naziv="DomainObject.Predmet.ProtustrankaWithAdressOIB_1">BRANITELJSKA ZADRUGA za uzgoj, preradu i doradu ljekovitog bilja EKO-NATURA, Gornji Draganec, OIB 72169076555, Gornji Draganec 96, 43240 Gornji Draganec</derivirana_varijabla>
  </DomainObject.Predmet.ProtustrankaWithAdressOIB>
  <DomainObject.Predmet.ProtustrankaNazivFormated>
    <izvorni_sadrzaj>BRANITELJSKA ZADRUGA za uzgoj, preradu i doradu ljekovitog bilja EKO-NATURA, Gornji Draganec</izvorni_sadrzaj>
    <derivirana_varijabla naziv="DomainObject.Predmet.ProtustrankaNazivFormated_1">BRANITELJSKA ZADRUGA za uzgoj, preradu i doradu ljekovitog bilja EKO-NATURA, Gornji Draganec</derivirana_varijabla>
  </DomainObject.Predmet.ProtustrankaNazivFormated>
  <DomainObject.Predmet.ProtustrankaNazivFormatedOIB>
    <izvorni_sadrzaj>BRANITELJSKA ZADRUGA za uzgoj, preradu i doradu ljekovitog bilja EKO-NATURA, Gornji Draganec, OIB 72169076555</izvorni_sadrzaj>
    <derivirana_varijabla naziv="DomainObject.Predmet.ProtustrankaNazivFormatedOIB_1">BRANITELJSKA ZADRUGA za uzgoj, preradu i doradu ljekovitog bilja EKO-NATURA, Gornji Draganec, OIB 72169076555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za uzgoj, preradu i doradu ljekovitog bilja EKO-NATURA, Gornji Draganec zastupanog po punomoćniku Marin Grabar</item>
    </izvorni_sadrzaj>
    <derivirana_varijabla naziv="DomainObject.Predmet.ProtuStrankaListFormated_1">
      <item>BRANITELJSKA ZADRUGA za uzgoj, preradu i doradu ljekovitog bilja EKO-NATURA, Gornji Draganec zastupanog po punomoćniku Marin Grabar</item>
    </derivirana_varijabla>
  </DomainObject.Predmet.ProtuStrankaListFormated>
  <DomainObject.Predmet.ProtuStrankaListFormatedOIB>
    <izvorni_sadrzaj>
      <item>BRANITELJSKA ZADRUGA za uzgoj, preradu i doradu ljekovitog bilja EKO-NATURA, Gornji Draganec, OIB 72169076555 zastupanog po punomoćniku Marin Grabar</item>
    </izvorni_sadrzaj>
    <derivirana_varijabla naziv="DomainObject.Predmet.ProtuStrankaListFormatedOIB_1">
      <item>BRANITELJSKA ZADRUGA za uzgoj, preradu i doradu ljekovitog bilja EKO-NATURA, Gornji Draganec, OIB 72169076555 zastupanog po punomoćniku Marin Grabar</item>
    </derivirana_varijabla>
  </DomainObject.Predmet.ProtuStrankaListFormatedOIB>
  <DomainObject.Predmet.ProtuStrankaListFormatedWithAdress>
    <izvorni_sadrzaj>
      <item>BRANITELJSKA ZADRUGA za uzgoj, preradu i doradu ljekovitog bilja EKO-NATURA, Gornji Draganec, Gornji Draganec 96, 43240 Gornji Draganec zastupanog po punomoćniku Marin Grabar</item>
    </izvorni_sadrzaj>
    <derivirana_varijabla naziv="DomainObject.Predmet.ProtuStrankaListFormatedWithAdress_1">
      <item>BRANITELJSKA ZADRUGA za uzgoj, preradu i doradu ljekovitog bilja EKO-NATURA, Gornji Draganec, Gornji Draganec 96, 43240 Gornji Draganec zastupanog po punomoćniku Marin Grabar</item>
    </derivirana_varijabla>
  </DomainObject.Predmet.ProtuStrankaListFormatedWithAdress>
  <DomainObject.Predmet.ProtuStrankaListFormatedWithAdressOIB>
    <izvorni_sadrzaj>
      <item>BRANITELJSKA ZADRUGA za uzgoj, preradu i doradu ljekovitog bilja EKO-NATURA, Gornji Draganec, OIB 72169076555, Gornji Draganec 96, 43240 Gornji Draganec zastupanog po punomoćniku Marin Grabar</item>
    </izvorni_sadrzaj>
    <derivirana_varijabla naziv="DomainObject.Predmet.ProtuStrankaListFormatedWithAdressOIB_1">
      <item>BRANITELJSKA ZADRUGA za uzgoj, preradu i doradu ljekovitog bilja EKO-NATURA, Gornji Draganec, OIB 72169076555, Gornji Draganec 96, 43240 Gornji Draganec zastupanog po punomoćniku Marin Grabar</item>
    </derivirana_varijabla>
  </DomainObject.Predmet.ProtuStrankaListFormatedWithAdressOIB>
  <DomainObject.Predmet.ProtuStrankaListNazivFormated>
    <izvorni_sadrzaj>
      <item>BRANITELJSKA ZADRUGA za uzgoj, preradu i doradu ljekovitog bilja EKO-NATURA, Gornji Draganec</item>
    </izvorni_sadrzaj>
    <derivirana_varijabla naziv="DomainObject.Predmet.ProtuStrankaListNazivFormated_1">
      <item>BRANITELJSKA ZADRUGA za uzgoj, preradu i doradu ljekovitog bilja EKO-NATURA, Gornji Draganec</item>
    </derivirana_varijabla>
  </DomainObject.Predmet.ProtuStrankaListNazivFormated>
  <DomainObject.Predmet.ProtuStrankaListNazivFormatedOIB>
    <izvorni_sadrzaj>
      <item>BRANITELJSKA ZADRUGA za uzgoj, preradu i doradu ljekovitog bilja EKO-NATURA, Gornji Draganec, OIB 72169076555</item>
    </izvorni_sadrzaj>
    <derivirana_varijabla naziv="DomainObject.Predmet.ProtuStrankaListNazivFormatedOIB_1">
      <item>BRANITELJSKA ZADRUGA za uzgoj, preradu i doradu ljekovitog bilja EKO-NATURA, Gornji Draganec, OIB 72169076555</item>
    </derivirana_varijabla>
  </DomainObject.Predmet.ProtuStrankaListNazivFormatedOIB>
  <DomainObject.Predmet.OstaliListFormated>
    <izvorni_sadrzaj>
      <item>Marin Grabar punomoćnik sudionika u postupku BRANITELJSKA ZADRUGA za uzgoj, preradu i doradu ljekovitog bilja EKO-NATURA, Gornji Draganec</item>
    </izvorni_sadrzaj>
    <derivirana_varijabla naziv="DomainObject.Predmet.OstaliListFormated_1">
      <item>Marin Grabar punomoćnik sudionika u postupku BRANITELJSKA ZADRUGA za uzgoj, preradu i doradu ljekovitog bilja EKO-NATURA, Gornji Draganec</item>
    </derivirana_varijabla>
  </DomainObject.Predmet.OstaliListFormated>
  <DomainObject.Predmet.OstaliListFormatedOIB>
    <izvorni_sadrzaj>
      <item>Marin Grabar, OIB 19554248467 punomoćnik sudionika u postupku BRANITELJSKA ZADRUGA za uzgoj, preradu i doradu ljekovitog bilja EKO-NATURA, Gornji Draganec</item>
    </izvorni_sadrzaj>
    <derivirana_varijabla naziv="DomainObject.Predmet.OstaliListFormatedOIB_1">
      <item>Marin Grabar, OIB 19554248467 punomoćnik sudionika u postupku BRANITELJSKA ZADRUGA za uzgoj, preradu i doradu ljekovitog bilja EKO-NATURA, Gornji Draganec</item>
    </derivirana_varijabla>
  </DomainObject.Predmet.OstaliListFormatedOIB>
  <DomainObject.Predmet.OstaliListFormatedWithAdress>
    <izvorni_sadrzaj>
      <item>Marin Grabar, Nova Cesta 67, 10000 Zagreb punomoćnik sudionika u postupku BRANITELJSKA ZADRUGA za uzgoj, preradu i doradu ljekovitog bilja EKO-NATURA, Gornji Draganec</item>
    </izvorni_sadrzaj>
    <derivirana_varijabla naziv="DomainObject.Predmet.OstaliListFormatedWithAdress_1">
      <item>Marin Grabar, Nova Cesta 67, 10000 Zagreb punomoćnik sudionika u postupku BRANITELJSKA ZADRUGA za uzgoj, preradu i doradu ljekovitog bilja EKO-NATURA, Gornji Draganec</item>
    </derivirana_varijabla>
  </DomainObject.Predmet.OstaliListFormatedWithAdress>
  <DomainObject.Predmet.OstaliListFormatedWithAdressOIB>
    <izvorni_sadrzaj>
      <item>Marin Grabar, OIB 19554248467, Nova Cesta 67, 10000 Zagreb punomoćnik sudionika u postupku BRANITELJSKA ZADRUGA za uzgoj, preradu i doradu ljekovitog bilja EKO-NATURA, Gornji Draganec</item>
    </izvorni_sadrzaj>
    <derivirana_varijabla naziv="DomainObject.Predmet.OstaliListFormatedWithAdressOIB_1">
      <item>Marin Grabar, OIB 19554248467, Nova Cesta 67, 10000 Zagreb punomoćnik sudionika u postupku BRANITELJSKA ZADRUGA za uzgoj, preradu i doradu ljekovitog bilja EKO-NATURA, Gornji Draganec</item>
    </derivirana_varijabla>
  </DomainObject.Predmet.OstaliListFormatedWithAdressOIB>
  <DomainObject.Predmet.OstaliListNazivFormated>
    <izvorni_sadrzaj>
      <item>Marin Grabar</item>
    </izvorni_sadrzaj>
    <derivirana_varijabla naziv="DomainObject.Predmet.OstaliListNazivFormated_1">
      <item>Marin Grabar</item>
    </derivirana_varijabla>
  </DomainObject.Predmet.OstaliListNazivFormated>
  <DomainObject.Predmet.OstaliListNazivFormatedOIB>
    <izvorni_sadrzaj>
      <item>Marin Grabar, OIB 19554248467</item>
    </izvorni_sadrzaj>
    <derivirana_varijabla naziv="DomainObject.Predmet.OstaliListNazivFormatedOIB_1">
      <item>Marin Grabar, OIB 19554248467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za uzgoj, preradu i doradu ljekovitog bilja EKO-NATURA, Gornji Draganec</izvorni_sadrzaj>
    <derivirana_varijabla naziv="DomainObject.Predmet.ProtustrankaIDrugi_1">BRANITELJSKA ZADRUGA za uzgoj, preradu i doradu ljekovitog bilja EKO-NATURA, Gornji Draganec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za uzgoj, preradu i doradu ljekovitog bilja EKO-NATURA, Gornji Draganec, OIB 72169076555, Gornji Draganec 96, 43240 Gornji Draganec</izvorni_sadrzaj>
    <derivirana_varijabla naziv="DomainObject.Predmet.ProtustrankaIDrugiAdressOIB_1">BRANITELJSKA ZADRUGA za uzgoj, preradu i doradu ljekovitog bilja EKO-NATURA, Gornji Draganec, OIB 72169076555, Gornji Draganec 96, 43240 Gornji Draganec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za uzgoj, preradu i doradu ljekovitog bilja EKO-NATURA, Gornji Draganec</item>
      <item>Marin Grabar</item>
    </izvorni_sadrzaj>
    <derivirana_varijabla naziv="DomainObject.Predmet.SudioniciListNaziv_1">
      <item>FINA, RC ZAGREB, Podružnica Bjelovar</item>
      <item>BRANITELJSKA ZADRUGA za uzgoj, preradu i doradu ljekovitog bilja EKO-NATURA, Gornji Draganec</item>
      <item>Marin Grabar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za uzgoj, preradu i doradu ljekovitog bilja EKO-NATURA, Gornji Draganec, OIB 72169076555, Gornji Draganec 96,43240 Gornji Draganec</item>
      <item>Marin Grabar, OIB 19554248467, Nova Cesta 67,10000 Zagreb</item>
    </izvorni_sadrzaj>
    <derivirana_varijabla naziv="DomainObject.Predmet.SudioniciListAdressOIB_1">
      <item>FINA, RC ZAGREB, Podružnica Bjelovar, OIB 85821130368, F. Supila 4,43000 Bjelovar</item>
      <item>BRANITELJSKA ZADRUGA za uzgoj, preradu i doradu ljekovitog bilja EKO-NATURA, Gornji Draganec, OIB 72169076555, Gornji Draganec 96,43240 Gornji Draganec</item>
      <item>Marin Grabar, OIB 19554248467, Nova Cesta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72169076555</item>
      <item>, OIB 19554248467</item>
    </izvorni_sadrzaj>
    <derivirana_varijabla naziv="DomainObject.Predmet.SudioniciListNazivOIB_1">
      <item>, OIB 85821130368</item>
      <item>, OIB 72169076555</item>
      <item>, OIB 19554248467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1718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2016-03-07T08:57:00Z</dcterms:created>
  <dc:creator>553y7k3</dc:creator>
  <cp:lastModifiedBy>Željka Vitez</cp:lastModifiedBy>
  <cp:lastPrinted>2016-03-07T08:56:00Z</cp:lastPrinted>
  <dcterms:modified xmlns:xsi="http://www.w3.org/2001/XMLSchema-instance" xsi:type="dcterms:W3CDTF">2016-03-07T10:46:00Z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