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143a" w14:paraId="600143a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C0E0E">
        <w:t>38</w:t>
      </w:r>
      <w:r w:rsidR="00D530AB">
        <w:t>9</w:t>
      </w:r>
      <w:r>
        <w:t>/1</w:t>
      </w:r>
      <w:r w:rsidR="008D5B09">
        <w:t>5</w:t>
      </w:r>
      <w:r>
        <w:t>-</w:t>
      </w:r>
      <w:r w:rsidR="00F30681">
        <w:t>39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2561F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2E3D74" w:rsidR="002E3D7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8C0E0E" w:rsidR="00D527B6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8C0E0E" w:rsidRPr="008C0E0E">
        <w:rPr>
          <w:bCs/>
        </w:rPr>
        <w:t>ZAJEDNICA ŠPORTSKIH RIBOLOVNIH DRUŠTAVA OSIJEK u stečaju, Osijek, Donjodravska obala 8, OIB 29325054571</w:t>
      </w:r>
      <w:r w:rsidR="00FD0597">
        <w:rPr>
          <w:b/>
        </w:rPr>
        <w:t xml:space="preserve">, </w:t>
      </w:r>
      <w:r>
        <w:t xml:space="preserve">dana </w:t>
      </w:r>
      <w:r w:rsidR="00F30681">
        <w:t>29</w:t>
      </w:r>
      <w:r w:rsidR="00FC60E7">
        <w:t>.</w:t>
      </w:r>
      <w:r>
        <w:t xml:space="preserve"> </w:t>
      </w:r>
      <w:r w:rsidR="00F30681">
        <w:t>kolovoz</w:t>
      </w:r>
      <w:r w:rsidR="00715395">
        <w:t>a</w:t>
      </w:r>
      <w:r>
        <w:t xml:space="preserve"> 201</w:t>
      </w:r>
      <w:r w:rsidR="008C0E0E">
        <w:t>6</w:t>
      </w:r>
      <w:r>
        <w:t xml:space="preserve">. </w:t>
      </w:r>
    </w:p>
    <w:p w:rsidRDefault="002E3D74" w:rsidR="002E3D74">
      <w:pPr>
        <w:jc w:val="both"/>
      </w:pPr>
    </w:p>
    <w:p w:rsidRDefault="00C1028C" w:rsidR="00C1028C" w:rsidRPr="00955826">
      <w:pPr>
        <w:jc w:val="both"/>
      </w:pPr>
    </w:p>
    <w:p w:rsidRDefault="006D2EF4" w:rsidR="006D2EF4" w:rsidRPr="00FC60E7">
      <w:pPr>
        <w:jc w:val="center"/>
      </w:pPr>
      <w:r w:rsidRPr="00FC60E7">
        <w:t>r i j e š i o  j e</w:t>
      </w:r>
    </w:p>
    <w:p w:rsidRDefault="002E3D74" w:rsidP="00D35F15" w:rsidR="002E3D74"/>
    <w:p w:rsidRDefault="00C1028C" w:rsidP="00D35F15" w:rsidR="00C1028C" w:rsidRPr="00FC60E7"/>
    <w:p w:rsidRDefault="007C40BA" w:rsidP="007C40BA" w:rsidR="007C40BA">
      <w:pPr>
        <w:ind w:left="1418"/>
        <w:jc w:val="both"/>
      </w:pPr>
      <w:r>
        <w:t xml:space="preserve">Temeljem rješenja Visokog trgovačkog suda Republike Hrvatske poslovnog broja 9 Pž-2529/2016-2 od 7. lipnja 2016. otklanja se bitna povreda odredba parničnog postupka iz izreke rješenja ovoga suda poslovnog broja 14 St-389/15-26 od 1. ožujka 2016. tako da se osporavatelj stečajni upravitelj </w:t>
      </w:r>
      <w:r w:rsidRPr="00190A15">
        <w:t xml:space="preserve">Perici Medaković, Daruvar, Ivana Mažuranića 2d, </w:t>
      </w:r>
      <w:r>
        <w:t>upućuje na parnicu u roku 8 da dokaže osnovanost svoga osporavanja dijela tražbine vjerovnika drugog višeg isplatnog reda Adrijana Hufnagel, Hrvatskog zr</w:t>
      </w:r>
      <w:r w:rsidR="00C462B9">
        <w:t>akoplovstva 13/40, Vukovar, OIB</w:t>
      </w:r>
      <w:r>
        <w:t xml:space="preserve"> </w:t>
      </w:r>
      <w:r w:rsidRPr="00286B5A">
        <w:t>80130151431</w:t>
      </w:r>
      <w:r>
        <w:t>, u iznosu od 373.833,74 kn budući za osporenu tražbinu postoji ovršna isprava.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</w:p>
    <w:p w:rsidRDefault="007C40BA" w:rsidP="007C40BA" w:rsidR="007C40BA">
      <w:pPr>
        <w:jc w:val="center"/>
      </w:pPr>
      <w:r>
        <w:t>Obrazloženje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  <w:r>
        <w:tab/>
        <w:t>Dana 1.03.2016. godine održano je prvo ispitno ročište u stečajnom postupku nad dužnikom ZAJEDNICA ŠPORTSKIH RIBOLOVNIH DRUŠTAVA OSIJEK u stečaju, Osijek, Donjodravska obala 8, OIB 29325054571, na kojemu je stečajni upravitelj dao izjašnjenje o prispjelim tražbinama, prema njihovim iznosima i isplatnim redovima, te je prvostupanjski sud dana 1.03.2016. donio rješenje poslovnog broja 14 St-389/15-26.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  <w:r>
        <w:t xml:space="preserve"> </w:t>
      </w:r>
      <w:r>
        <w:tab/>
        <w:t>Na predmetno rješenje vjerovnik Adrijana Hufnagel, Hrvatskog zr</w:t>
      </w:r>
      <w:r w:rsidR="00C462B9">
        <w:t>akoplovstva 13/40, Vukovar, OIB</w:t>
      </w:r>
      <w:r w:rsidRPr="00286B5A">
        <w:t>80130151431</w:t>
      </w:r>
      <w:r>
        <w:t xml:space="preserve">, po punomoćniku Branku Iviću odvjetniku u Vukovaru dana </w:t>
      </w:r>
      <w:r>
        <w:lastRenderedPageBreak/>
        <w:t xml:space="preserve">14.03.2016. izjavila je žalbu temeljem koje je VTS RH </w:t>
      </w:r>
      <w:r w:rsidR="00C462B9">
        <w:t>dana 7.06.</w:t>
      </w:r>
      <w:r>
        <w:t>2016. donio rješenje poslovnog broja 9 Pž-2529/2016-2, te dao naputak za postupanje, pa je prvostupanjski sud temeljem istoga i odredbe čl. 266. st. 4. Stečajnog zakona (NN 71/15: dalje SZ) odlučio kao u izreci.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</w:p>
    <w:p w:rsidRDefault="007C40BA" w:rsidP="007C40BA" w:rsidR="007C40BA">
      <w:pPr>
        <w:jc w:val="center"/>
      </w:pPr>
      <w:r>
        <w:t>U Osijeku 29. kolovoza 2016.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C40BA" w:rsidP="007C40BA" w:rsidR="007C40BA">
      <w:pPr>
        <w:jc w:val="both"/>
      </w:pPr>
      <w:r>
        <w:t>Elizabeta Đeke                                                                                        mr. sc. Tihomir Kovačević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  <w:r>
        <w:t>POUKA O PRAVNOM LIJEKU: Protiv ovoga rješenja pravo na žalbu imaju stečajni upravitelj i svaki vjerovnik u dijelu koji se tiče njegove prijavljene tražbine i tražbine koju je osporio (čl. 265. st. 3. i 4. SZ-a). Rok za žalbu iznosi 8 dana računajući od dana dostave pisanog otpravka, odnosno izvatka rješenja (čl. 19. SZ-a). Žalba se podnosi ovome sudu u 2 primjerka.</w:t>
      </w:r>
    </w:p>
    <w:p w:rsidRDefault="007C40BA" w:rsidP="007C40BA" w:rsidR="007C40BA">
      <w:pPr>
        <w:jc w:val="both"/>
      </w:pPr>
    </w:p>
    <w:p w:rsidRDefault="007C40BA" w:rsidP="007C40BA" w:rsidR="007C40BA">
      <w:pPr>
        <w:jc w:val="both"/>
      </w:pPr>
      <w:r>
        <w:t>D N A :</w:t>
      </w:r>
    </w:p>
    <w:p w:rsidRDefault="007C40BA" w:rsidP="007C40BA" w:rsidR="007C40BA">
      <w:pPr>
        <w:numPr>
          <w:ilvl w:val="0"/>
          <w:numId w:val="50"/>
        </w:numPr>
        <w:jc w:val="both"/>
      </w:pPr>
      <w:r>
        <w:t>stečajni upravitelj</w:t>
      </w:r>
    </w:p>
    <w:p w:rsidRDefault="007C40BA" w:rsidP="007C40BA" w:rsidR="007C40BA">
      <w:pPr>
        <w:numPr>
          <w:ilvl w:val="0"/>
          <w:numId w:val="50"/>
        </w:numPr>
        <w:jc w:val="both"/>
      </w:pPr>
      <w:r>
        <w:t>Republika Hrvatska, Ministarstvo poljoprivrede, Ul. grada Vukovara 78, Zagreb</w:t>
      </w:r>
    </w:p>
    <w:p w:rsidRDefault="007C40BA" w:rsidP="007C40BA" w:rsidR="007C40BA">
      <w:pPr>
        <w:numPr>
          <w:ilvl w:val="0"/>
          <w:numId w:val="50"/>
        </w:numPr>
        <w:jc w:val="both"/>
      </w:pPr>
      <w:r>
        <w:t xml:space="preserve">Adrijana Hufnagel po punomoćniku odvjetniku Branku Ivić odvjetniku u Vukovaru </w:t>
      </w:r>
    </w:p>
    <w:p w:rsidRDefault="007C40BA" w:rsidP="007C40BA" w:rsidR="00531997" w:rsidRPr="002A0579">
      <w:pPr>
        <w:numPr>
          <w:ilvl w:val="0"/>
          <w:numId w:val="50"/>
        </w:numPr>
        <w:jc w:val="both"/>
      </w:pPr>
      <w:r>
        <w:t>mrežna 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BAF" w:rsidR="00C30BAF">
      <w:r>
        <w:separator/>
      </w:r>
    </w:p>
  </w:endnote>
  <w:endnote w:id="0" w:type="continuationSeparator">
    <w:p w:rsidRDefault="00C30BAF" w:rsidR="00C30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BAF" w:rsidR="00C30BAF">
      <w:r>
        <w:separator/>
      </w:r>
    </w:p>
  </w:footnote>
  <w:footnote w:id="0" w:type="continuationSeparator">
    <w:p w:rsidRDefault="00C30BAF" w:rsidR="00C30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C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8C0E0E" w:rsidRPr="008C0E0E">
      <w:t>14 St-389/15-</w:t>
    </w:r>
    <w:r w:rsidR="00F30681">
      <w:t>39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69E06FF"/>
    <w:multiLevelType w:val="hybridMultilevel"/>
    <w:tmpl w:val="1D744C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CB01386"/>
    <w:multiLevelType w:val="hybridMultilevel"/>
    <w:tmpl w:val="833629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1"/>
  </w:num>
  <w:num w:numId="9">
    <w:abstractNumId w:val="32"/>
  </w:num>
  <w:num w:numId="10">
    <w:abstractNumId w:val="34"/>
  </w:num>
  <w:num w:numId="11">
    <w:abstractNumId w:val="20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3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2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19"/>
  </w:num>
  <w:num w:numId="50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30110"/>
    <w:rsid w:val="002313B7"/>
    <w:rsid w:val="00253319"/>
    <w:rsid w:val="002561F5"/>
    <w:rsid w:val="002574ED"/>
    <w:rsid w:val="002606DF"/>
    <w:rsid w:val="0026073D"/>
    <w:rsid w:val="00271D1F"/>
    <w:rsid w:val="00277C5C"/>
    <w:rsid w:val="00282663"/>
    <w:rsid w:val="00290E99"/>
    <w:rsid w:val="00292FC3"/>
    <w:rsid w:val="00297C1B"/>
    <w:rsid w:val="002A0579"/>
    <w:rsid w:val="002A4D29"/>
    <w:rsid w:val="002B5C58"/>
    <w:rsid w:val="002B60AA"/>
    <w:rsid w:val="002C0FE1"/>
    <w:rsid w:val="002D3CC7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2321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E68D0"/>
    <w:rsid w:val="003F0966"/>
    <w:rsid w:val="003F1777"/>
    <w:rsid w:val="0040258F"/>
    <w:rsid w:val="00403152"/>
    <w:rsid w:val="00404E45"/>
    <w:rsid w:val="00406945"/>
    <w:rsid w:val="004100D5"/>
    <w:rsid w:val="0041539A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54013"/>
    <w:rsid w:val="00454E81"/>
    <w:rsid w:val="00460D04"/>
    <w:rsid w:val="00472C31"/>
    <w:rsid w:val="00474659"/>
    <w:rsid w:val="00474E54"/>
    <w:rsid w:val="00480820"/>
    <w:rsid w:val="00484EEF"/>
    <w:rsid w:val="004856FC"/>
    <w:rsid w:val="00495A8F"/>
    <w:rsid w:val="004B654D"/>
    <w:rsid w:val="004C1927"/>
    <w:rsid w:val="004C1E7B"/>
    <w:rsid w:val="004C71C0"/>
    <w:rsid w:val="004D2C67"/>
    <w:rsid w:val="004D4404"/>
    <w:rsid w:val="004D4D0E"/>
    <w:rsid w:val="004D675F"/>
    <w:rsid w:val="004D7F2F"/>
    <w:rsid w:val="004F624B"/>
    <w:rsid w:val="005032B4"/>
    <w:rsid w:val="0051057D"/>
    <w:rsid w:val="005147CE"/>
    <w:rsid w:val="005165B0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C40BA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C0E0E"/>
    <w:rsid w:val="008D4C2A"/>
    <w:rsid w:val="008D4C83"/>
    <w:rsid w:val="008D5B09"/>
    <w:rsid w:val="008D6441"/>
    <w:rsid w:val="008D71BF"/>
    <w:rsid w:val="008E3B46"/>
    <w:rsid w:val="008E3BF0"/>
    <w:rsid w:val="008E4BAB"/>
    <w:rsid w:val="008E6E15"/>
    <w:rsid w:val="008F184C"/>
    <w:rsid w:val="008F34B2"/>
    <w:rsid w:val="008F39D7"/>
    <w:rsid w:val="008F668D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4797"/>
    <w:rsid w:val="0098687C"/>
    <w:rsid w:val="00987C09"/>
    <w:rsid w:val="00996E73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4107"/>
    <w:rsid w:val="00B6608A"/>
    <w:rsid w:val="00B67474"/>
    <w:rsid w:val="00B675C9"/>
    <w:rsid w:val="00B70EF0"/>
    <w:rsid w:val="00B87A20"/>
    <w:rsid w:val="00BA6AFD"/>
    <w:rsid w:val="00BC438D"/>
    <w:rsid w:val="00BE1D2C"/>
    <w:rsid w:val="00C1028C"/>
    <w:rsid w:val="00C17201"/>
    <w:rsid w:val="00C20A86"/>
    <w:rsid w:val="00C25877"/>
    <w:rsid w:val="00C26625"/>
    <w:rsid w:val="00C30BAF"/>
    <w:rsid w:val="00C315B5"/>
    <w:rsid w:val="00C462B9"/>
    <w:rsid w:val="00C46FB5"/>
    <w:rsid w:val="00C47388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C414A"/>
    <w:rsid w:val="00CD24A7"/>
    <w:rsid w:val="00CD411D"/>
    <w:rsid w:val="00CE1F18"/>
    <w:rsid w:val="00CE48FF"/>
    <w:rsid w:val="00D01DE6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6051"/>
    <w:rsid w:val="00DA6566"/>
    <w:rsid w:val="00DA6948"/>
    <w:rsid w:val="00DC09FE"/>
    <w:rsid w:val="00DC38C2"/>
    <w:rsid w:val="00DD4894"/>
    <w:rsid w:val="00DE74BE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2787A"/>
    <w:rsid w:val="00F30681"/>
    <w:rsid w:val="00F32344"/>
    <w:rsid w:val="00F35577"/>
    <w:rsid w:val="00F433C2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4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4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ŠPORTSKIH RIBOLOVNIH DRUŠTAVA OSIJEK</izvorni_sadrzaj>
    <derivirana_varijabla naziv="DomainObject.Predmet.ProtustrankaFormated_1">  ZAJEDNICA ŠPORTSKIH RIBOLOVNIH DRUŠTAVA OSIJEK</derivirana_varijabla>
  </DomainObject.Predmet.ProtustrankaFormated>
  <DomainObject.Predmet.ProtustrankaFormatedOIB>
    <izvorni_sadrzaj>  ZAJEDNICA ŠPORTSKIH RIBOLOVNIH DRUŠTAVA OSIJEK, OIB 29325054571</izvorni_sadrzaj>
    <derivirana_varijabla naziv="DomainObject.Predmet.ProtustrankaFormatedOIB_1">  ZAJEDNICA ŠPORTSKIH RIBOLOVNIH DRUŠTAVA OSIJEK, OIB 29325054571</derivirana_varijabla>
  </DomainObject.Predmet.ProtustrankaFormatedOIB>
  <DomainObject.Predmet.ProtustrankaFormatedWithAdress>
    <izvorni_sadrzaj> ZAJEDNICA ŠPORTSKIH RIBOLOVNIH DRUŠTAVA OSIJEK, Donjodravska obala 8, 31000 Osijek</izvorni_sadrzaj>
    <derivirana_varijabla naziv="DomainObject.Predmet.ProtustrankaFormatedWithAdress_1"> ZAJEDNICA ŠPORTSKIH RIBOLOVNIH DRUŠTAVA OSIJEK, Donjodravska obala 8, 31000 Osijek</derivirana_varijabla>
  </DomainObject.Predmet.ProtustrankaFormatedWithAdress>
  <DomainObject.Predmet.ProtustrankaFormatedWithAdressOIB>
    <izvorni_sadrzaj> ZAJEDNICA ŠPORTSKIH RIBOLOVNIH DRUŠTAVA OSIJEK, OIB 29325054571, Donjodravska obala 8, 31000 Osijek</izvorni_sadrzaj>
    <derivirana_varijabla naziv="DomainObject.Predmet.ProtustrankaFormatedWithAdressOIB_1"> ZAJEDNICA ŠPORTSKIH RIBOLOVNIH DRUŠTAVA OSIJEK, OIB 29325054571, Donjodravska obala 8, 31000 Osijek</derivirana_varijabla>
  </DomainObject.Predmet.ProtustrankaFormatedWithAdressOIB>
  <DomainObject.Predmet.ProtustrankaWithAdress>
    <izvorni_sadrzaj>ZAJEDNICA ŠPORTSKIH RIBOLOVNIH DRUŠTAVA OSIJEK Donjodravska obala 8, 31000 Osijek</izvorni_sadrzaj>
    <derivirana_varijabla naziv="DomainObject.Predmet.ProtustrankaWithAdress_1">ZAJEDNICA ŠPORTSKIH RIBOLOVNIH DRUŠTAVA OSIJEK Donjodravska obala 8, 31000 Osijek</derivirana_varijabla>
  </DomainObject.Predmet.ProtustrankaWithAdress>
  <DomainObject.Predmet.ProtustrankaWithAdressOIB>
    <izvorni_sadrzaj>ZAJEDNICA ŠPORTSKIH RIBOLOVNIH DRUŠTAVA OSIJEK, OIB 29325054571, Donjodravska obala 8, 31000 Osijek</izvorni_sadrzaj>
    <derivirana_varijabla naziv="DomainObject.Predmet.ProtustrankaWithAdressOIB_1">ZAJEDNICA ŠPORTSKIH RIBOLOVNIH DRUŠTAVA OSIJEK, OIB 29325054571, Donjodravska obala 8, 31000 Osijek</derivirana_varijabla>
  </DomainObject.Predmet.ProtustrankaWithAdressOIB>
  <DomainObject.Predmet.ProtustrankaNazivFormated>
    <izvorni_sadrzaj>ZAJEDNICA ŠPORTSKIH RIBOLOVNIH DRUŠTAVA OSIJEK</izvorni_sadrzaj>
    <derivirana_varijabla naziv="DomainObject.Predmet.ProtustrankaNazivFormated_1">ZAJEDNICA ŠPORTSKIH RIBOLOVNIH DRUŠTAVA OSIJEK</derivirana_varijabla>
  </DomainObject.Predmet.ProtustrankaNazivFormated>
  <DomainObject.Predmet.ProtustrankaNazivFormatedOIB>
    <izvorni_sadrzaj>ZAJEDNICA ŠPORTSKIH RIBOLOVNIH DRUŠTAVA OSIJEK, OIB 29325054571</izvorni_sadrzaj>
    <derivirana_varijabla naziv="DomainObject.Predmet.ProtustrankaNazivFormatedOIB_1">ZAJEDNICA ŠPORTSKIH RIBOLOVNIH DRUŠTAVA OSIJEK, OIB 29325054571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Dimnjašević</izvorni_sadrzaj>
    <derivirana_varijabla naziv="DomainObject.Predmet.StrankaFormated_1">  Josip Dimnjašević</derivirana_varijabla>
  </DomainObject.Predmet.StrankaFormated>
  <DomainObject.Predmet.StrankaFormatedOIB>
    <izvorni_sadrzaj>  Josip Dimnjašević, OIB 38140852101</izvorni_sadrzaj>
    <derivirana_varijabla naziv="DomainObject.Predmet.StrankaFormatedOIB_1">  Josip Dimnjašević, OIB 38140852101</derivirana_varijabla>
  </DomainObject.Predmet.StrankaFormatedOIB>
  <DomainObject.Predmet.StrankaFormatedWithAdress>
    <izvorni_sadrzaj> Josip Dimnjašević, Trpanjska 8, 31000 Osijek</izvorni_sadrzaj>
    <derivirana_varijabla naziv="DomainObject.Predmet.StrankaFormatedWithAdress_1"> Josip Dimnjašević, Trpanjska 8, 31000 Osijek</derivirana_varijabla>
  </DomainObject.Predmet.StrankaFormatedWithAdress>
  <DomainObject.Predmet.StrankaFormatedWithAdressOIB>
    <izvorni_sadrzaj> Josip Dimnjašević, OIB 38140852101, Trpanjska 8, 31000 Osijek</izvorni_sadrzaj>
    <derivirana_varijabla naziv="DomainObject.Predmet.StrankaFormatedWithAdressOIB_1"> Josip Dimnjašević, OIB 38140852101, Trpanjska 8, 31000 Osijek</derivirana_varijabla>
  </DomainObject.Predmet.StrankaFormatedWithAdressOIB>
  <DomainObject.Predmet.StrankaWithAdress>
    <izvorni_sadrzaj>Josip Dimnjašević Trpanjska 8,31000 Osijek</izvorni_sadrzaj>
    <derivirana_varijabla naziv="DomainObject.Predmet.StrankaWithAdress_1">Josip Dimnjašević Trpanjska 8,31000 Osijek</derivirana_varijabla>
  </DomainObject.Predmet.StrankaWithAdress>
  <DomainObject.Predmet.StrankaWithAdressOIB>
    <izvorni_sadrzaj>Josip Dimnjašević, OIB 38140852101, Trpanjska 8,31000 Osijek</izvorni_sadrzaj>
    <derivirana_varijabla naziv="DomainObject.Predmet.StrankaWithAdressOIB_1">Josip Dimnjašević, OIB 38140852101, Trpanjska 8,31000 Osijek</derivirana_varijabla>
  </DomainObject.Predmet.StrankaWithAdressOIB>
  <DomainObject.Predmet.StrankaNazivFormated>
    <izvorni_sadrzaj>Josip Dimnjašević</izvorni_sadrzaj>
    <derivirana_varijabla naziv="DomainObject.Predmet.StrankaNazivFormated_1">Josip Dimnjašević</derivirana_varijabla>
  </DomainObject.Predmet.StrankaNazivFormated>
  <DomainObject.Predmet.StrankaNazivFormatedOIB>
    <izvorni_sadrzaj>Josip Dimnjašević, OIB 38140852101</izvorni_sadrzaj>
    <derivirana_varijabla naziv="DomainObject.Predmet.StrankaNazivFormatedOIB_1">Josip Dimnjašević, OIB 38140852101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Josip Dimnjašević</item>
    </izvorni_sadrzaj>
    <derivirana_varijabla naziv="DomainObject.Predmet.StrankaListFormated_1">
      <item>Josip Dimnjašević</item>
    </derivirana_varijabla>
  </DomainObject.Predmet.StrankaListFormated>
  <DomainObject.Predmet.StrankaListFormatedOIB>
    <izvorni_sadrzaj>
      <item>Josip Dimnjašević, OIB 38140852101</item>
    </izvorni_sadrzaj>
    <derivirana_varijabla naziv="DomainObject.Predmet.StrankaListFormatedOIB_1">
      <item>Josip Dimnjašević, OIB 38140852101</item>
    </derivirana_varijabla>
  </DomainObject.Predmet.StrankaListFormatedOIB>
  <DomainObject.Predmet.StrankaListFormatedWithAdress>
    <izvorni_sadrzaj>
      <item>Josip Dimnjašević, Trpanjska 8, 31000 Osijek</item>
    </izvorni_sadrzaj>
    <derivirana_varijabla naziv="DomainObject.Predmet.StrankaListFormatedWithAdress_1">
      <item>Josip Dimnjašević, Trpanjska 8, 31000 Osijek</item>
    </derivirana_varijabla>
  </DomainObject.Predmet.StrankaListFormatedWithAdress>
  <DomainObject.Predmet.StrankaListFormatedWithAdressOIB>
    <izvorni_sadrzaj>
      <item>Josip Dimnjašević, OIB 38140852101, Trpanjska 8, 31000 Osijek</item>
    </izvorni_sadrzaj>
    <derivirana_varijabla naziv="DomainObject.Predmet.StrankaListFormatedWithAdressOIB_1">
      <item>Josip Dimnjašević, OIB 38140852101, Trpanjska 8, 31000 Osijek</item>
    </derivirana_varijabla>
  </DomainObject.Predmet.StrankaListFormatedWithAdressOIB>
  <DomainObject.Predmet.StrankaListNazivFormated>
    <izvorni_sadrzaj>
      <item>Josip Dimnjašević</item>
    </izvorni_sadrzaj>
    <derivirana_varijabla naziv="DomainObject.Predmet.StrankaListNazivFormated_1">
      <item>Josip Dimnjašević</item>
    </derivirana_varijabla>
  </DomainObject.Predmet.StrankaListNazivFormated>
  <DomainObject.Predmet.StrankaListNazivFormatedOIB>
    <izvorni_sadrzaj>
      <item>Josip Dimnjašević, OIB 38140852101</item>
    </izvorni_sadrzaj>
    <derivirana_varijabla naziv="DomainObject.Predmet.StrankaListNazivFormatedOIB_1">
      <item>Josip Dimnjašević, OIB 38140852101</item>
    </derivirana_varijabla>
  </DomainObject.Predmet.StrankaListNazivFormatedOIB>
  <DomainObject.Predmet.ProtuStrankaListFormated>
    <izvorni_sadrzaj>
      <item>ZAJEDNICA ŠPORTSKIH RIBOLOVNIH DRUŠTAVA OSIJEK</item>
    </izvorni_sadrzaj>
    <derivirana_varijabla naziv="DomainObject.Predmet.ProtuStrankaListFormated_1">
      <item>ZAJEDNICA ŠPORTSKIH RIBOLOVNIH DRUŠTAVA OSIJEK</item>
    </derivirana_varijabla>
  </DomainObject.Predmet.ProtuStrankaListFormated>
  <DomainObject.Predmet.ProtuStrankaListFormatedOIB>
    <izvorni_sadrzaj>
      <item>ZAJEDNICA ŠPORTSKIH RIBOLOVNIH DRUŠTAVA OSIJEK, OIB 29325054571</item>
    </izvorni_sadrzaj>
    <derivirana_varijabla naziv="DomainObject.Predmet.ProtuStrankaListFormatedOIB_1">
      <item>ZAJEDNICA ŠPORTSKIH RIBOLOVNIH DRUŠTAVA OSIJEK, OIB 29325054571</item>
    </derivirana_varijabla>
  </DomainObject.Predmet.ProtuStrankaListFormatedOIB>
  <DomainObject.Predmet.ProtuStrankaListFormatedWithAdress>
    <izvorni_sadrzaj>
      <item>ZAJEDNICA ŠPORTSKIH RIBOLOVNIH DRUŠTAVA OSIJEK, Donjodravska obala 8, 31000 Osijek</item>
    </izvorni_sadrzaj>
    <derivirana_varijabla naziv="DomainObject.Predmet.ProtuStrankaListFormatedWithAdress_1">
      <item>ZAJEDNICA ŠPORTSKIH RIBOLOVNIH DRUŠTAVA OSIJEK, Donjodravska obala 8, 31000 Osijek</item>
    </derivirana_varijabla>
  </DomainObject.Predmet.ProtuStrankaListFormatedWithAdress>
  <DomainObject.Predmet.ProtuStrankaListFormatedWithAdressOIB>
    <izvorni_sadrzaj>
      <item>ZAJEDNICA ŠPORTSKIH RIBOLOVNIH DRUŠTAVA OSIJEK, OIB 29325054571, Donjodravska obala 8, 31000 Osijek</item>
    </izvorni_sadrzaj>
    <derivirana_varijabla naziv="DomainObject.Predmet.ProtuStrankaListFormatedWithAdressOIB_1">
      <item>ZAJEDNICA ŠPORTSKIH RIBOLOVNIH DRUŠTAVA OSIJEK, OIB 29325054571, Donjodravska obala 8, 31000 Osijek</item>
    </derivirana_varijabla>
  </DomainObject.Predmet.ProtuStrankaListFormatedWithAdressOIB>
  <DomainObject.Predmet.ProtuStrankaListNazivFormated>
    <izvorni_sadrzaj>
      <item>ZAJEDNICA ŠPORTSKIH RIBOLOVNIH DRUŠTAVA OSIJEK</item>
    </izvorni_sadrzaj>
    <derivirana_varijabla naziv="DomainObject.Predmet.ProtuStrankaListNazivFormated_1">
      <item>ZAJEDNICA ŠPORTSKIH RIBOLOVNIH DRUŠTAVA OSIJEK</item>
    </derivirana_varijabla>
  </DomainObject.Predmet.ProtuStrankaListNazivFormated>
  <DomainObject.Predmet.ProtuStrankaListNazivFormatedOIB>
    <izvorni_sadrzaj>
      <item>ZAJEDNICA ŠPORTSKIH RIBOLOVNIH DRUŠTAVA OSIJEK, OIB 29325054571</item>
    </izvorni_sadrzaj>
    <derivirana_varijabla naziv="DomainObject.Predmet.ProtuStrankaListNazivFormatedOIB_1">
      <item>ZAJEDNICA ŠPORTSKIH RIBOLOVNIH DRUŠTAVA OSIJEK, OIB 29325054571</item>
    </derivirana_varijabla>
  </DomainObject.Predmet.ProtuStrankaListNazivFormatedOIB>
  <DomainObject.Predmet.OstaliListFormated>
    <izvorni_sadrzaj>
      <item>ŽDO GUO OSIJEK</item>
      <item>FINA OSIJEK</item>
      <item>Perica Medaković</item>
    </izvorni_sadrzaj>
    <derivirana_varijabla naziv="DomainObject.Predmet.OstaliListFormated_1">
      <item>ŽDO GUO OSIJEK</item>
      <item>FINA OSIJEK</item>
      <item>Perica Medaković</item>
    </derivirana_varijabla>
  </DomainObject.Predmet.OstaliListFormated>
  <DomainObject.Predmet.OstaliListFormatedOIB>
    <izvorni_sadrzaj>
      <item>ŽDO GUO OSIJEK</item>
      <item>FINA OSIJEK</item>
      <item>Perica Medaković, OIB 37577204378</item>
    </izvorni_sadrzaj>
    <derivirana_varijabla naziv="DomainObject.Predmet.OstaliListFormatedOIB_1">
      <item>ŽDO GUO OSIJEK</item>
      <item>FINA OSIJEK</item>
      <item>Perica Medaković, OIB 37577204378</item>
    </derivirana_varijabla>
  </DomainObject.Predmet.OstaliListFormatedOIB>
  <DomainObject.Predmet.OstaliListFormatedWithAdress>
    <izvorni_sadrzaj>
      <item>ŽDO GUO OSIJEK</item>
      <item>FINA OSIJEK</item>
      <item>Perica Medaković, Ivana Mažuranića 2d, 43500 Daruvar</item>
    </izvorni_sadrzaj>
    <derivirana_varijabla naziv="DomainObject.Predmet.OstaliListFormatedWithAdress_1">
      <item>ŽDO GUO OSIJEK</item>
      <item>FINA OSIJEK</item>
      <item>Perica Medaković, Ivana Mažuranića 2d, 43500 Daruvar</item>
    </derivirana_varijabla>
  </DomainObject.Predmet.OstaliListFormatedWithAdress>
  <DomainObject.Predmet.OstaliListFormatedWithAdressOIB>
    <izvorni_sadrzaj>
      <item>ŽDO GUO OSIJEK</item>
      <item>FINA OSIJEK</item>
      <item>Perica Medaković, OIB 37577204378, Ivana Mažuranića 2d, 43500 Daruvar</item>
    </izvorni_sadrzaj>
    <derivirana_varijabla naziv="DomainObject.Predmet.OstaliListFormatedWithAdressOIB_1">
      <item>ŽDO GUO OSIJEK</item>
      <item>FINA OSIJEK</item>
      <item>Perica Medaković, OIB 37577204378, Ivana Mažuranića 2d, 43500 Daruvar</item>
    </derivirana_varijabla>
  </DomainObject.Predmet.OstaliListFormatedWithAdressOIB>
  <DomainObject.Predmet.OstaliListNazivFormated>
    <izvorni_sadrzaj>
      <item>ŽDO GUO OSIJEK</item>
      <item>FINA OSIJEK</item>
      <item>Perica Medaković</item>
    </izvorni_sadrzaj>
    <derivirana_varijabla naziv="DomainObject.Predmet.OstaliListNazivFormated_1">
      <item>ŽDO GUO OSIJEK</item>
      <item>FINA OSIJEK</item>
      <item>Perica Medaković</item>
    </derivirana_varijabla>
  </DomainObject.Predmet.OstaliListNazivFormated>
  <DomainObject.Predmet.OstaliListNazivFormatedOIB>
    <izvorni_sadrzaj>
      <item>ŽDO GUO OSIJEK</item>
      <item>FINA OSIJEK</item>
      <item>Perica Medaković, OIB 37577204378</item>
    </izvorni_sadrzaj>
    <derivirana_varijabla naziv="DomainObject.Predmet.OstaliListNazivFormatedOIB_1">
      <item>ŽDO GUO OSIJEK</item>
      <item>FINA OSIJEK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Dimnjašević</izvorni_sadrzaj>
    <derivirana_varijabla naziv="DomainObject.Predmet.StrankaIDrugi_1">Josip Dimnjašević</derivirana_varijabla>
  </DomainObject.Predmet.StrankaIDrugi>
  <DomainObject.Predmet.ProtustrankaIDrugi>
    <izvorni_sadrzaj>ZAJEDNICA ŠPORTSKIH RIBOLOVNIH DRUŠTAVA OSIJEK</izvorni_sadrzaj>
    <derivirana_varijabla naziv="DomainObject.Predmet.ProtustrankaIDrugi_1">ZAJEDNICA ŠPORTSKIH RIBOLOVNIH DRUŠTAVA OSIJEK</derivirana_varijabla>
  </DomainObject.Predmet.ProtustrankaIDrugi>
  <DomainObject.Predmet.StrankaIDrugiAdressOIB>
    <izvorni_sadrzaj>Josip Dimnjašević, OIB 38140852101, Trpanjska 8, 31000 Osijek</izvorni_sadrzaj>
    <derivirana_varijabla naziv="DomainObject.Predmet.StrankaIDrugiAdressOIB_1">Josip Dimnjašević, OIB 38140852101, Trpanjska 8, 31000 Osijek</derivirana_varijabla>
  </DomainObject.Predmet.StrankaIDrugiAdressOIB>
  <DomainObject.Predmet.ProtustrankaIDrugiAdressOIB>
    <izvorni_sadrzaj>ZAJEDNICA ŠPORTSKIH RIBOLOVNIH DRUŠTAVA OSIJEK, OIB 29325054571, Donjodravska obala 8, 31000 Osijek</izvorni_sadrzaj>
    <derivirana_varijabla naziv="DomainObject.Predmet.ProtustrankaIDrugiAdressOIB_1">ZAJEDNICA ŠPORTSKIH RIBOLOVNIH DRUŠTAVA OSIJEK, OIB 29325054571, Donjodravska obala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Dimnjašević</item>
      <item>ZAJEDNICA ŠPORTSKIH RIBOLOVNIH DRUŠTAVA OSIJEK</item>
      <item>ŽDO GUO OSIJEK</item>
      <item>FINA OSIJEK</item>
      <item>Perica Medaković</item>
    </izvorni_sadrzaj>
    <derivirana_varijabla naziv="DomainObject.Predmet.SudioniciListNaziv_1">
      <item>Josip Dimnjašević</item>
      <item>ZAJEDNICA ŠPORTSKIH RIBOLOVNIH DRUŠTAVA OSIJEK</item>
      <item>ŽDO GUO OSIJEK</item>
      <item>FINA OSIJEK</item>
      <item>Perica Medaković</item>
    </derivirana_varijabla>
  </DomainObject.Predmet.SudioniciListNaziv>
  <DomainObject.Predmet.SudioniciListAdressOIB>
    <izvorni_sadrzaj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izvorni_sadrzaj>
    <derivirana_varijabla naziv="DomainObject.Predmet.SudioniciListAdressOIB_1"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38140852101</item>
      <item>, OIB 29325054571</item>
      <item>, OIB null</item>
      <item>, OIB null</item>
      <item>, OIB 37577204378</item>
    </izvorni_sadrzaj>
    <derivirana_varijabla naziv="DomainObject.Predmet.SudioniciListNazivOIB_1">
      <item>, OIB 38140852101</item>
      <item>, OIB 29325054571</item>
      <item>, OIB null</item>
      <item>, OIB null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376</properties:Words>
  <properties:Characters>2161</properties:Characters>
  <properties:Lines>64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2016-08-29T06:35:00Z</dcterms:created>
  <dc:creator>banka</dc:creator>
  <cp:lastModifiedBy>Elizabeta Đeke</cp:lastModifiedBy>
  <cp:lastPrinted>2016-08-29T05:53:00Z</cp:lastPrinted>
  <dcterms:modified xmlns:xsi="http://www.w3.org/2001/XMLSchema-instance" xsi:type="dcterms:W3CDTF">2016-08-29T06:36:00Z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