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f1b9" w14:paraId="cecf1b9" w:rsidRDefault="00774B6C" w:rsidR="00DD7199" w:rsidRPr="00C731A7">
      <w:pPr>
        <w15:collapsed w:val="false"/>
        <w:rPr>
          <w:bCs/>
        </w:rPr>
      </w:pPr>
      <w:bookmarkStart w:name="_GoBack" w:id="0"/>
      <w:bookmarkEnd w:id="0"/>
      <w:r w:rsidRPr="00C731A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731A7">
        <w:rPr>
          <w:bCs/>
        </w:rPr>
        <w:t xml:space="preserve"> </w:t>
      </w:r>
    </w:p>
    <w:p w:rsidRDefault="00095A3D" w:rsidR="00095A3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731A7">
      <w:pPr>
        <w:rPr>
          <w:bCs/>
        </w:rPr>
      </w:pPr>
      <w:r w:rsidRPr="00C731A7">
        <w:rPr>
          <w:bCs/>
        </w:rPr>
        <w:t xml:space="preserve">TRGOVAČKI </w:t>
      </w:r>
      <w:r w:rsidR="00467371" w:rsidRPr="00C731A7">
        <w:rPr>
          <w:bCs/>
        </w:rPr>
        <w:t>SUD U ZAGREBU</w:t>
      </w:r>
    </w:p>
    <w:p w:rsidRDefault="00467371" w:rsidR="00A232E1" w:rsidRPr="00C731A7">
      <w:pPr>
        <w:rPr>
          <w:bCs/>
        </w:rPr>
      </w:pPr>
      <w:r w:rsidRPr="00C731A7">
        <w:rPr>
          <w:bCs/>
        </w:rPr>
        <w:t>Zagreb, Amruševa 2/II</w:t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85029E" w:rsidRPr="00C731A7">
        <w:rPr>
          <w:bCs/>
        </w:rPr>
        <w:tab/>
      </w:r>
      <w:r w:rsidR="00074FC2" w:rsidRPr="00C731A7">
        <w:rPr>
          <w:bCs/>
        </w:rPr>
        <w:t xml:space="preserve">               </w:t>
      </w:r>
    </w:p>
    <w:p w:rsidRDefault="00A232E1" w:rsidP="00D96F52" w:rsidR="007356D2" w:rsidRPr="00C731A7">
      <w:pPr>
        <w:jc w:val="center"/>
        <w:rPr>
          <w:bCs/>
        </w:rPr>
      </w:pPr>
      <w:r w:rsidRPr="00C731A7">
        <w:rPr>
          <w:bCs/>
        </w:rPr>
        <w:t xml:space="preserve">R E P U B L I K A   H R V A T S K A </w:t>
      </w:r>
    </w:p>
    <w:p w:rsidRDefault="00AC528D" w:rsidP="00D96F52" w:rsidR="00AC528D" w:rsidRPr="00C731A7">
      <w:pPr>
        <w:jc w:val="center"/>
        <w:rPr>
          <w:bCs/>
        </w:rPr>
      </w:pPr>
    </w:p>
    <w:p w:rsidRDefault="00D96F52" w:rsidP="00D96F52" w:rsidR="00D96F52" w:rsidRPr="00C731A7">
      <w:pPr>
        <w:jc w:val="center"/>
        <w:rPr>
          <w:bCs/>
        </w:rPr>
      </w:pPr>
      <w:r w:rsidRPr="00C731A7">
        <w:rPr>
          <w:bCs/>
        </w:rPr>
        <w:t>R J E Š E NJ E</w:t>
      </w:r>
    </w:p>
    <w:p w:rsidRDefault="00AC528D" w:rsidP="00D96F52" w:rsidR="00AC528D" w:rsidRPr="00C731A7">
      <w:pPr>
        <w:jc w:val="center"/>
        <w:rPr>
          <w:bCs/>
        </w:rPr>
      </w:pPr>
    </w:p>
    <w:p w:rsidRDefault="00871E92" w:rsidP="00871E92" w:rsidR="007A793A">
      <w:pPr>
        <w:ind w:firstLine="708"/>
        <w:jc w:val="both"/>
      </w:pPr>
      <w:r>
        <w:rPr>
          <w:bCs/>
        </w:rPr>
        <w:t>Trgovački sud u Zagrebu, p</w:t>
      </w:r>
      <w:r>
        <w:t xml:space="preserve">o sucu toga suda Vesni Sremac Šoštar, a povodom prijedloga predlagatelja FINA, Regionalni centar Zagreb, Trg svibanjskih žrtava 1995. 1., OIB: </w:t>
      </w:r>
      <w:r w:rsidRPr="000B1511">
        <w:t>85821130368</w:t>
      </w:r>
      <w:r>
        <w:t>, radi otvaranja stečajnog postupka nad stečajnim dužnikom SILVIA d.o.o., Zagreb, Savska cesta 100, OIB: 99408509249,  dana 26. veljače 2018. godine</w:t>
      </w:r>
    </w:p>
    <w:p w:rsidRDefault="00871E92" w:rsidR="00871E92">
      <w:pPr>
        <w:jc w:val="center"/>
        <w:rPr>
          <w:bCs/>
        </w:rPr>
      </w:pPr>
    </w:p>
    <w:p w:rsidRDefault="00D96F52" w:rsidR="00E70CFA" w:rsidRPr="00C731A7">
      <w:pPr>
        <w:jc w:val="center"/>
        <w:rPr>
          <w:bCs/>
        </w:rPr>
      </w:pPr>
      <w:r w:rsidRPr="00C731A7">
        <w:rPr>
          <w:bCs/>
        </w:rPr>
        <w:t>r i j e š i o</w:t>
      </w:r>
      <w:r w:rsidR="00E70CFA" w:rsidRPr="00C731A7">
        <w:rPr>
          <w:bCs/>
        </w:rPr>
        <w:t xml:space="preserve">   j e </w:t>
      </w:r>
    </w:p>
    <w:p w:rsidRDefault="00E70CFA" w:rsidR="00E70CFA" w:rsidRPr="00C731A7">
      <w:pPr>
        <w:jc w:val="center"/>
        <w:rPr>
          <w:bCs/>
        </w:rPr>
      </w:pPr>
    </w:p>
    <w:p w:rsidRDefault="00324EEA" w:rsidP="001B7547" w:rsidR="00E014FF">
      <w:pPr>
        <w:jc w:val="both"/>
      </w:pPr>
      <w:r w:rsidRPr="00C731A7">
        <w:rPr>
          <w:bCs/>
        </w:rPr>
        <w:tab/>
      </w:r>
      <w:r w:rsidR="00D96F52" w:rsidRPr="00C731A7">
        <w:rPr>
          <w:bCs/>
        </w:rPr>
        <w:t xml:space="preserve">Ispravlja se rješenje ovog suda, poslovni broj </w:t>
      </w:r>
      <w:r w:rsidR="00AC528D" w:rsidRPr="00C731A7">
        <w:rPr>
          <w:bCs/>
        </w:rPr>
        <w:t>gornji,</w:t>
      </w:r>
      <w:r w:rsidR="00D96F52" w:rsidRPr="00C731A7">
        <w:rPr>
          <w:bCs/>
        </w:rPr>
        <w:t xml:space="preserve"> </w:t>
      </w:r>
      <w:r w:rsidR="00F77F57" w:rsidRPr="00C731A7">
        <w:rPr>
          <w:bCs/>
        </w:rPr>
        <w:t xml:space="preserve">od </w:t>
      </w:r>
      <w:r w:rsidR="007A793A">
        <w:rPr>
          <w:bCs/>
        </w:rPr>
        <w:t>21</w:t>
      </w:r>
      <w:r w:rsidR="00FE676D" w:rsidRPr="00C731A7">
        <w:rPr>
          <w:bCs/>
        </w:rPr>
        <w:t>. prosinca</w:t>
      </w:r>
      <w:r w:rsidR="00D96F52" w:rsidRPr="00C731A7">
        <w:rPr>
          <w:bCs/>
        </w:rPr>
        <w:t xml:space="preserve"> 2017.</w:t>
      </w:r>
      <w:r w:rsidR="00AC528D" w:rsidRPr="00C731A7">
        <w:rPr>
          <w:bCs/>
        </w:rPr>
        <w:t>,</w:t>
      </w:r>
      <w:r w:rsidR="00D96F52" w:rsidRPr="00C731A7">
        <w:rPr>
          <w:bCs/>
        </w:rPr>
        <w:t xml:space="preserve"> </w:t>
      </w:r>
      <w:r w:rsidR="00871E92">
        <w:rPr>
          <w:bCs/>
        </w:rPr>
        <w:t>u izreci, pod točkom 11. na način da s</w:t>
      </w:r>
      <w:r w:rsidR="00FD682F">
        <w:rPr>
          <w:bCs/>
        </w:rPr>
        <w:t>e iza broja čestice i zk. ulošaka</w:t>
      </w:r>
      <w:r w:rsidR="00871E92">
        <w:rPr>
          <w:bCs/>
        </w:rPr>
        <w:t xml:space="preserve"> na nekretninama dužnika dodaje kat</w:t>
      </w:r>
      <w:r w:rsidR="00FD682F">
        <w:rPr>
          <w:bCs/>
        </w:rPr>
        <w:t>astarska</w:t>
      </w:r>
      <w:r w:rsidR="00871E92">
        <w:rPr>
          <w:bCs/>
        </w:rPr>
        <w:t xml:space="preserve"> općina k.o. Funtana.</w:t>
      </w:r>
    </w:p>
    <w:p w:rsidRDefault="00423B9F" w:rsidP="001B7547" w:rsidR="00423B9F" w:rsidRPr="001B7547">
      <w:pPr>
        <w:jc w:val="both"/>
      </w:pPr>
    </w:p>
    <w:p w:rsidRDefault="00D96F52" w:rsidP="00D96F52" w:rsidR="00D96F52" w:rsidRPr="00C731A7">
      <w:pPr>
        <w:rPr>
          <w:bCs/>
        </w:rPr>
      </w:pPr>
      <w:r w:rsidRPr="00C731A7">
        <w:rPr>
          <w:bCs/>
        </w:rPr>
        <w:t xml:space="preserve">                                                              </w:t>
      </w:r>
      <w:r w:rsidR="000151CA" w:rsidRPr="00C731A7">
        <w:rPr>
          <w:bCs/>
        </w:rPr>
        <w:t xml:space="preserve">   </w:t>
      </w:r>
      <w:r w:rsidRPr="00C731A7">
        <w:rPr>
          <w:bCs/>
        </w:rPr>
        <w:t>Obrazloženje</w:t>
      </w:r>
    </w:p>
    <w:p w:rsidRDefault="00797665" w:rsidP="00D96F52" w:rsidR="00797665" w:rsidRPr="00C731A7">
      <w:pPr>
        <w:rPr>
          <w:bCs/>
        </w:rPr>
      </w:pPr>
    </w:p>
    <w:p w:rsidRDefault="00D96F52" w:rsidP="00797665" w:rsidR="00095A3D" w:rsidRPr="00C731A7">
      <w:pPr>
        <w:jc w:val="both"/>
      </w:pPr>
      <w:r w:rsidRPr="00C731A7">
        <w:rPr>
          <w:bCs/>
        </w:rPr>
        <w:tab/>
        <w:t xml:space="preserve">U pisanju rješenja ovog suda, poslovni broj </w:t>
      </w:r>
      <w:r w:rsidR="00AC528D" w:rsidRPr="00C731A7">
        <w:rPr>
          <w:bCs/>
        </w:rPr>
        <w:t xml:space="preserve">gornji, od </w:t>
      </w:r>
      <w:r w:rsidR="001B7547">
        <w:rPr>
          <w:bCs/>
        </w:rPr>
        <w:t>21</w:t>
      </w:r>
      <w:r w:rsidR="00FE676D" w:rsidRPr="00C731A7">
        <w:rPr>
          <w:bCs/>
        </w:rPr>
        <w:t>. prosinca</w:t>
      </w:r>
      <w:r w:rsidR="00F81FE4" w:rsidRPr="00C731A7">
        <w:rPr>
          <w:bCs/>
        </w:rPr>
        <w:t xml:space="preserve"> 2017., </w:t>
      </w:r>
      <w:r w:rsidR="00FD682F">
        <w:rPr>
          <w:bCs/>
        </w:rPr>
        <w:t xml:space="preserve">u izreci, pod točkom 11. </w:t>
      </w:r>
      <w:r w:rsidR="00FE676D" w:rsidRPr="00C731A7">
        <w:rPr>
          <w:bCs/>
        </w:rPr>
        <w:t xml:space="preserve">došlo je do očite greške u pisanju </w:t>
      </w:r>
      <w:r w:rsidR="00FD682F">
        <w:rPr>
          <w:bCs/>
        </w:rPr>
        <w:t>u pogledu navođenja katastarske općine iza broja čestica i zk. uložaka nekretnina u vlasništvu stečajnog dužnika</w:t>
      </w:r>
      <w:r w:rsidR="00FE676D" w:rsidRPr="00C731A7">
        <w:rPr>
          <w:bCs/>
        </w:rPr>
        <w:t xml:space="preserve">, </w:t>
      </w:r>
      <w:r w:rsidRPr="00C731A7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731A7">
        <w:rPr>
          <w:bCs/>
        </w:rPr>
        <w:t>, a u svezi s člankom 10 SZ-a (NN 71/15</w:t>
      </w:r>
      <w:r w:rsidR="00FE676D" w:rsidRPr="00C731A7">
        <w:rPr>
          <w:bCs/>
        </w:rPr>
        <w:t>, 104/17</w:t>
      </w:r>
      <w:r w:rsidR="00E014FF" w:rsidRPr="00C731A7">
        <w:rPr>
          <w:bCs/>
        </w:rPr>
        <w:t>),</w:t>
      </w:r>
      <w:r w:rsidRPr="00C731A7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731A7">
      <w:r w:rsidRPr="00C731A7">
        <w:t xml:space="preserve"> </w:t>
      </w:r>
    </w:p>
    <w:p w:rsidRDefault="008E55ED" w:rsidP="007014D3" w:rsidR="00901671" w:rsidRPr="00C731A7">
      <w:pPr>
        <w:jc w:val="center"/>
      </w:pPr>
      <w:r w:rsidRPr="00C731A7">
        <w:t xml:space="preserve">U Zagrebu, </w:t>
      </w:r>
      <w:r w:rsidR="00D933A8">
        <w:t xml:space="preserve">26. veljače </w:t>
      </w:r>
      <w:r w:rsidR="00797665" w:rsidRPr="00C731A7">
        <w:t>2018</w:t>
      </w:r>
      <w:r w:rsidR="007B1F7D" w:rsidRPr="00C731A7">
        <w:t>.</w:t>
      </w:r>
      <w:r w:rsidR="00797665" w:rsidRPr="00C731A7">
        <w:t xml:space="preserve"> godine</w:t>
      </w:r>
      <w:r w:rsidR="007B1F7D" w:rsidRPr="00C731A7">
        <w:t xml:space="preserve"> </w:t>
      </w:r>
      <w:r w:rsidR="000F172F" w:rsidRPr="00C731A7">
        <w:t xml:space="preserve"> </w:t>
      </w:r>
      <w:r w:rsidR="0042103F" w:rsidRPr="00C731A7">
        <w:t xml:space="preserve"> </w:t>
      </w:r>
      <w:r w:rsidR="00824C2D" w:rsidRPr="00C731A7">
        <w:t xml:space="preserve"> </w:t>
      </w:r>
    </w:p>
    <w:p w:rsidRDefault="00AD5649" w:rsidP="007014D3" w:rsidR="00AD5649" w:rsidRPr="00C731A7">
      <w:pPr>
        <w:jc w:val="center"/>
      </w:pPr>
    </w:p>
    <w:p w:rsidRDefault="00E70CFA" w:rsidR="00E70CFA" w:rsidRPr="00C731A7"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="00773C20" w:rsidRPr="00C731A7">
        <w:t xml:space="preserve">         </w:t>
      </w:r>
      <w:r w:rsidR="00797665" w:rsidRPr="00C731A7">
        <w:tab/>
      </w:r>
      <w:r w:rsidR="00797665" w:rsidRPr="00C731A7">
        <w:tab/>
      </w:r>
      <w:r w:rsidR="00797665" w:rsidRPr="00C731A7">
        <w:tab/>
      </w:r>
      <w:r w:rsidR="00773C20" w:rsidRPr="00C731A7">
        <w:t xml:space="preserve"> </w:t>
      </w:r>
      <w:r w:rsidRPr="00C731A7">
        <w:t>SUDAC</w:t>
      </w:r>
      <w:r w:rsidR="00773C20" w:rsidRPr="00C731A7">
        <w:t>:</w:t>
      </w:r>
    </w:p>
    <w:p w:rsidRDefault="008E70E5" w:rsidP="00E53D3D" w:rsidR="00D933A8">
      <w:pPr>
        <w:pStyle w:val="Uvuenotijeloteksta"/>
        <w:ind w:firstLine="141" w:left="1983"/>
        <w:jc w:val="right"/>
      </w:pPr>
      <w:r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74FC2" w:rsidRPr="00C731A7">
        <w:t>Vesna Sremac Šoštar</w:t>
      </w:r>
      <w:r w:rsidR="00D933A8">
        <w:t>,v.r.</w:t>
      </w:r>
    </w:p>
    <w:p w:rsidRDefault="00D933A8" w:rsidP="00D338FD" w:rsidR="00D933A8">
      <w:pPr>
        <w:pStyle w:val="Uvuenotijeloteksta"/>
        <w:ind w:firstLine="141" w:left="1983"/>
        <w:jc w:val="right"/>
      </w:pPr>
      <w:r>
        <w:t>Za točnost otpravka</w:t>
      </w:r>
    </w:p>
    <w:p w:rsidRDefault="00D933A8" w:rsidP="00D933A8" w:rsidR="00DA015A" w:rsidRPr="00C731A7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>POUKA O PRAVNOM LIJEKU</w:t>
      </w:r>
      <w:r w:rsidR="00D96F52" w:rsidRPr="00C731A7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731A7">
      <w:r w:rsidRPr="00C731A7">
        <w:t xml:space="preserve">Protiv ovog rješenja dopuštena je  žalba Visokom trgovačkom sudu RH, a koja se podnosi u roku od 8 dana ovome sudu u 3 primjerka.  </w:t>
      </w:r>
    </w:p>
    <w:p w:rsidRDefault="000151CA" w:rsidP="00AC528D" w:rsidR="000151CA" w:rsidRPr="00C731A7"/>
    <w:p w:rsidRDefault="003A586E" w:rsidP="003A586E" w:rsidR="003A586E"/>
    <w:sectPr w:rsidSect="00150B87" w:rsidR="003A586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3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3A586E">
      <w:t>390/17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871E92">
          <w:t>5207/16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1003CC5"/>
    <w:multiLevelType w:val="hybridMultilevel"/>
    <w:tmpl w:val="76680C5E"/>
    <w:lvl w:tplc="9FE0F65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4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14"/>
  </w:num>
  <w:num w:numId="5">
    <w:abstractNumId w:val="13"/>
  </w:num>
  <w:num w:numId="6">
    <w:abstractNumId w:val="4"/>
  </w:num>
  <w:num w:numId="7">
    <w:abstractNumId w:val="15"/>
  </w:num>
  <w:num w:numId="8">
    <w:abstractNumId w:val="9"/>
  </w:num>
  <w:num w:numId="9">
    <w:abstractNumId w:val="10"/>
  </w:num>
  <w:num w:numId="10">
    <w:abstractNumId w:val="1"/>
  </w:num>
  <w:num w:numId="11">
    <w:abstractNumId w:val="8"/>
  </w:num>
  <w:num w:numId="12">
    <w:abstractNumId w:val="0"/>
  </w:num>
  <w:num w:numId="13">
    <w:abstractNumId w:val="6"/>
  </w:num>
  <w:num w:numId="14">
    <w:abstractNumId w:val="2"/>
  </w:num>
  <w:num w:numId="15">
    <w:abstractNumId w:val="3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17A2"/>
    <w:rsid w:val="008062E7"/>
    <w:rsid w:val="00824C2D"/>
    <w:rsid w:val="0083419D"/>
    <w:rsid w:val="00834C1F"/>
    <w:rsid w:val="00840101"/>
    <w:rsid w:val="00841019"/>
    <w:rsid w:val="008443A1"/>
    <w:rsid w:val="00845E7E"/>
    <w:rsid w:val="0085029E"/>
    <w:rsid w:val="0085642D"/>
    <w:rsid w:val="00856AFB"/>
    <w:rsid w:val="00871E92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33A8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077BC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D682F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0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10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10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10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10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0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10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10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10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10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5207</izvorni_sadrzaj>
    <derivirana_varijabla naziv="DomainObject.Predmet.Broj_1">5207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
.</izvorni_sadrzaj>
    <derivirana_varijabla naziv="DomainObject.Predmet.Opis_1">br.5 Su-867/2015 od 16.06.2016.
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St-5207/2016</izvorni_sadrzaj>
    <derivirana_varijabla naziv="DomainObject.Predmet.OznakaBroj_1">St-5207/2016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SILVIA d.o.o. zastupanog po punomoćniku Vid Kuzmić; Alen Blagajac</izvorni_sadrzaj>
    <derivirana_varijabla naziv="DomainObject.Predmet.ProtustrankaFormated_1">  SILVIA d.o.o. zastupanog po punomoćniku Vid Kuzmić; Alen Blagajac</derivirana_varijabla>
  </DomainObject.Predmet.ProtustrankaFormated>
  <DomainObject.Predmet.ProtustrankaFormatedOIB>
    <izvorni_sadrzaj>  SILVIA d.o.o., OIB 99408509249 zastupanog po punomoćniku Vid Kuzmić; Alen Blagajac</izvorni_sadrzaj>
    <derivirana_varijabla naziv="DomainObject.Predmet.ProtustrankaFormatedOIB_1">  SILVIA d.o.o., OIB 99408509249 zastupanog po punomoćniku Vid Kuzmić; Alen Blagajac</derivirana_varijabla>
  </DomainObject.Predmet.ProtustrankaFormatedOIB>
  <DomainObject.Predmet.ProtustrankaFormatedWithAdress>
    <izvorni_sadrzaj> SILVIA d.o.o., Savska cesta 100, 10000 Zagreb zastupanog po punomoćniku Vid Kuzmić; Alen Blagajac</izvorni_sadrzaj>
    <derivirana_varijabla naziv="DomainObject.Predmet.ProtustrankaFormatedWithAdress_1"> SILVIA d.o.o., Savska cesta 100, 10000 Zagreb zastupanog po punomoćniku Vid Kuzmić; Alen Blagajac</derivirana_varijabla>
  </DomainObject.Predmet.ProtustrankaFormatedWithAdress>
  <DomainObject.Predmet.ProtustrankaFormatedWithAdressOIB>
    <izvorni_sadrzaj> SILVIA d.o.o., OIB 99408509249, Savska cesta 100, 10000 Zagreb zastupanog po punomoćniku Vid Kuzmić; Alen Blagajac</izvorni_sadrzaj>
    <derivirana_varijabla naziv="DomainObject.Predmet.ProtustrankaFormatedWithAdressOIB_1"> SILVIA d.o.o., OIB 99408509249, Savska cesta 100, 10000 Zagreb zastupanog po punomoćniku Vid Kuzmić; Alen Blagajac</derivirana_varijabla>
  </DomainObject.Predmet.ProtustrankaFormatedWithAdressOIB>
  <DomainObject.Predmet.ProtustrankaWithAdress>
    <izvorni_sadrzaj>SILVIA d.o.o. Savska cesta 100, 10000 Zagreb</izvorni_sadrzaj>
    <derivirana_varijabla naziv="DomainObject.Predmet.ProtustrankaWithAdress_1">SILVIA d.o.o. Savska cesta 100, 10000 Zagreb</derivirana_varijabla>
  </DomainObject.Predmet.ProtustrankaWithAdress>
  <DomainObject.Predmet.ProtustrankaWithAdressOIB>
    <izvorni_sadrzaj>SILVIA d.o.o., OIB 99408509249, Savska cesta 100, 10000 Zagreb</izvorni_sadrzaj>
    <derivirana_varijabla naziv="DomainObject.Predmet.ProtustrankaWithAdressOIB_1">SILVIA d.o.o., OIB 99408509249, Savska cesta 100, 10000 Zagreb</derivirana_varijabla>
  </DomainObject.Predmet.ProtustrankaWithAdressOIB>
  <DomainObject.Predmet.ProtustrankaNazivFormated>
    <izvorni_sadrzaj>SILVIA d.o.o.</izvorni_sadrzaj>
    <derivirana_varijabla naziv="DomainObject.Predmet.ProtustrankaNazivFormated_1">SILVIA d.o.o.</derivirana_varijabla>
  </DomainObject.Predmet.ProtustrankaNazivFormated>
  <DomainObject.Predmet.ProtustrankaNazivFormatedOIB>
    <izvorni_sadrzaj>SILVIA d.o.o., OIB 99408509249</izvorni_sadrzaj>
    <derivirana_varijabla naziv="DomainObject.Predmet.ProtustrankaNazivFormatedOIB_1">SILVIA d.o.o., OIB 99408509249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Vid Kuzmić; RAIFFEISENLANDESBANK KARNTEN KLGFT</izvorni_sadrzaj>
    <derivirana_varijabla naziv="DomainObject.Predmet.StrankaFormated_1">  FINA Regionalni centar Zagreb; Vid Kuzmić; RAIFFEISENLANDESBANK KARNTEN KLGFT</derivirana_varijabla>
  </DomainObject.Predmet.StrankaFormated>
  <DomainObject.Predmet.StrankaFormatedOIB>
    <izvorni_sadrzaj>  FINA Regionalni centar Zagreb, OIB 85821130368; Vid Kuzmić, OIB 30359073052; RAIFFEISENLANDESBANK KARNTEN KLGFT</izvorni_sadrzaj>
    <derivirana_varijabla naziv="DomainObject.Predmet.StrankaFormatedOIB_1">  FINA Regionalni centar Zagreb, OIB 85821130368; Vid Kuzmić, OIB 30359073052; RAIFFEISENLANDESBANK KARNTEN KLGFT</derivirana_varijabla>
  </DomainObject.Predmet.StrankaFormatedOIB>
  <DomainObject.Predmet.StrankaFormatedWithAdress>
    <izvorni_sadrzaj> FINA Regionalni centar Zagreb, Trg svibanjskih žrtava 1995. 1, 10000 Zagreb; Vid Kuzmić, Savska Cesta 100, 10000 Zagreb; RAIFFEISENLANDESBANK KARNTEN KLGFT</izvorni_sadrzaj>
    <derivirana_varijabla naziv="DomainObject.Predmet.StrankaFormatedWithAdress_1"> FINA Regionalni centar Zagreb, Trg svibanjskih žrtava 1995. 1, 10000 Zagreb; Vid Kuzmić, Savska Cesta 100, 10000 Zagreb; RAIFFEISENLANDESBANK KARNTEN KLGFT</derivirana_varijabla>
  </DomainObject.Predmet.StrankaFormatedWithAdress>
  <DomainObject.Predmet.StrankaFormatedWithAdressOIB>
    <izvorni_sadrzaj> FINA Regionalni centar Zagreb, OIB 85821130368, Trg svibanjskih žrtava 1995. 1, 10000 Zagreb; Vid Kuzmić, OIB 30359073052, Savska Cesta 100, 10000 Zagreb; RAIFFEISENLANDESBANK KARNTEN KLGFT</izvorni_sadrzaj>
    <derivirana_varijabla naziv="DomainObject.Predmet.StrankaFormatedWithAdressOIB_1"> FINA Regionalni centar Zagreb, OIB 85821130368, Trg svibanjskih žrtava 1995. 1, 10000 Zagreb; Vid Kuzmić, OIB 30359073052, Savska Cesta 100, 10000 Zagreb; RAIFFEISENLANDESBANK KARNTEN KLGFT</derivirana_varijabla>
  </DomainObject.Predmet.StrankaFormatedWithAdressOIB>
  <DomainObject.Predmet.StrankaWithAdress>
    <izvorni_sadrzaj>FINA Regionalni centar Zagreb Trg svibanjskih žrtava 1995. 1,10000 Zagreb,Vid Kuzmić Savska Cesta 100,10000 Zagreb,RAIFFEISENLANDESBANK KARNTEN KLGFT </izvorni_sadrzaj>
    <derivirana_varijabla naziv="DomainObject.Predmet.StrankaWithAdress_1">FINA Regionalni centar Zagreb Trg svibanjskih žrtava 1995. 1,10000 Zagreb,Vid Kuzmić Savska Cesta 100,10000 Zagreb,RAIFFEISENLANDESBANK KARNTEN KLGFT </derivirana_varijabla>
  </DomainObject.Predmet.StrankaWithAdress>
  <DomainObject.Predmet.StrankaWithAdressOIB>
    <izvorni_sadrzaj>FINA Regionalni centar Zagreb, OIB 85821130368, Trg svibanjskih žrtava 1995. 1,10000 Zagreb,Vid Kuzmić, OIB 30359073052, Savska Cesta 100,10000 Zagreb,RAIFFEISENLANDESBANK KARNTEN KLGFT</izvorni_sadrzaj>
    <derivirana_varijabla naziv="DomainObject.Predmet.StrankaWithAdressOIB_1">FINA Regionalni centar Zagreb, OIB 85821130368, Trg svibanjskih žrtava 1995. 1,10000 Zagreb,Vid Kuzmić, OIB 30359073052, Savska Cesta 100,10000 Zagreb,RAIFFEISENLANDESBANK KARNTEN KLGFT</derivirana_varijabla>
  </DomainObject.Predmet.StrankaWithAdressOIB>
  <DomainObject.Predmet.StrankaNazivFormated>
    <izvorni_sadrzaj>FINA Regionalni centar Zagreb,Vid Kuzmić,RAIFFEISENLANDESBANK KARNTEN KLGFT</izvorni_sadrzaj>
    <derivirana_varijabla naziv="DomainObject.Predmet.StrankaNazivFormated_1">FINA Regionalni centar Zagreb,Vid Kuzmić,RAIFFEISENLANDESBANK KARNTEN KLGFT</derivirana_varijabla>
  </DomainObject.Predmet.StrankaNazivFormated>
  <DomainObject.Predmet.StrankaNazivFormatedOIB>
    <izvorni_sadrzaj>FINA Regionalni centar Zagreb, OIB 85821130368,Vid Kuzmić, OIB 30359073052,RAIFFEISENLANDESBANK KARNTEN KLGFT</izvorni_sadrzaj>
    <derivirana_varijabla naziv="DomainObject.Predmet.StrankaNazivFormatedOIB_1">FINA Regionalni centar Zagreb, OIB 85821130368,Vid Kuzmić, OIB 30359073052,RAIFFEISENLANDESBANK KARNTEN KLGFT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Vid Kuzmić</item>
      <item>RAIFFEISENLANDESBANK KARNTEN KLGFT</item>
    </izvorni_sadrzaj>
    <derivirana_varijabla naziv="DomainObject.Predmet.StrankaListFormated_1">
      <item>FINA Regionalni centar Zagreb</item>
      <item>Vid Kuzmić</item>
      <item>RAIFFEISENLANDESBANK KARNTEN KLGFT</item>
    </derivirana_varijabla>
  </DomainObject.Predmet.StrankaListFormated>
  <DomainObject.Predmet.StrankaList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FormatedOIB_1">
      <item>FINA Regionalni centar Zagreb, OIB 85821130368</item>
      <item>Vid Kuzmić, OIB 30359073052</item>
      <item>RAIFFEISENLANDESBANK KARNTEN KLGFT</item>
    </derivirana_varijabla>
  </DomainObject.Predmet.StrankaListFormatedOIB>
  <DomainObject.Predmet.StrankaListFormatedWithAdress>
    <izvorni_sadrzaj>
      <item>FINA Regionalni centar Zagreb, Trg svibanjskih žrtava 1995. 1, 10000 Zagreb</item>
      <item>Vid Kuzmić, Savska Cesta 100, 10000 Zagreb</item>
      <item>RAIFFEISENLANDESBANK KARNTEN KLGFT</item>
    </izvorni_sadrzaj>
    <derivirana_varijabla naziv="DomainObject.Predmet.StrankaListFormatedWithAdress_1">
      <item>FINA Regionalni centar Zagreb, Trg svibanjskih žrtava 1995. 1, 10000 Zagreb</item>
      <item>Vid Kuzmić, Savska Cesta 100, 10000 Zagreb</item>
      <item>RAIFFEISENLANDESBANK KARNTEN KLGFT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Vid Kuzmić, OIB 30359073052, Savska Cesta 100, 10000 Zagreb</item>
      <item>RAIFFEISENLANDESBANK KARNTEN KLGFT</item>
    </izvorni_sadrzaj>
    <derivirana_varijabla naziv="DomainObject.Predmet.StrankaListFormatedWithAdressOIB_1">
      <item>FINA Regionalni centar Zagreb, OIB 85821130368, Trg svibanjskih žrtava 1995. 1, 10000 Zagreb</item>
      <item>Vid Kuzmić, OIB 30359073052, Savska Cesta 100, 10000 Zagreb</item>
      <item>RAIFFEISENLANDESBANK KARNTEN KLGFT</item>
    </derivirana_varijabla>
  </DomainObject.Predmet.StrankaListFormatedWithAdressOIB>
  <DomainObject.Predmet.StrankaListNazivFormated>
    <izvorni_sadrzaj>
      <item>FINA Regionalni centar Zagreb</item>
      <item>Vid Kuzmić</item>
      <item>RAIFFEISENLANDESBANK KARNTEN KLGFT</item>
    </izvorni_sadrzaj>
    <derivirana_varijabla naziv="DomainObject.Predmet.StrankaListNazivFormated_1">
      <item>FINA Regionalni centar Zagreb</item>
      <item>Vid Kuzmić</item>
      <item>RAIFFEISENLANDESBANK KARNTEN KLGFT</item>
    </derivirana_varijabla>
  </DomainObject.Predmet.StrankaListNazivFormated>
  <DomainObject.Predmet.StrankaListNaziv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NazivFormatedOIB_1">
      <item>FINA Regionalni centar Zagreb, OIB 85821130368</item>
      <item>Vid Kuzmić, OIB 30359073052</item>
      <item>RAIFFEISENLANDESBANK KARNTEN KLGFT</item>
    </derivirana_varijabla>
  </DomainObject.Predmet.StrankaListNazivFormatedOIB>
  <DomainObject.Predmet.ProtuStrankaListFormated>
    <izvorni_sadrzaj>
      <item>SILVIA d.o.o. zastupanog po punomoćniku Vid Kuzmić; Alen Blagajac</item>
    </izvorni_sadrzaj>
    <derivirana_varijabla naziv="DomainObject.Predmet.ProtuStrankaListFormated_1">
      <item>SILVIA d.o.o. zastupanog po punomoćniku Vid Kuzmić; Alen Blagajac</item>
    </derivirana_varijabla>
  </DomainObject.Predmet.ProtuStrankaListFormated>
  <DomainObject.Predmet.ProtuStrankaListFormatedOIB>
    <izvorni_sadrzaj>
      <item>SILVIA d.o.o., OIB 99408509249 zastupanog po punomoćniku Vid Kuzmić; Alen Blagajac</item>
    </izvorni_sadrzaj>
    <derivirana_varijabla naziv="DomainObject.Predmet.ProtuStrankaListFormatedOIB_1">
      <item>SILVIA d.o.o., OIB 99408509249 zastupanog po punomoćniku Vid Kuzmić; Alen Blagajac</item>
    </derivirana_varijabla>
  </DomainObject.Predmet.ProtuStrankaListFormatedOIB>
  <DomainObject.Predmet.ProtuStrankaListFormatedWithAdress>
    <izvorni_sadrzaj>
      <item>SILVIA d.o.o., Savska cesta 100, 10000 Zagreb zastupanog po punomoćniku Vid Kuzmić; Alen Blagajac</item>
    </izvorni_sadrzaj>
    <derivirana_varijabla naziv="DomainObject.Predmet.ProtuStrankaListFormatedWithAdress_1">
      <item>SILVIA d.o.o., Savska cesta 100, 10000 Zagreb zastupanog po punomoćniku Vid Kuzmić; Alen Blagajac</item>
    </derivirana_varijabla>
  </DomainObject.Predmet.ProtuStrankaListFormatedWithAdress>
  <DomainObject.Predmet.ProtuStrankaListFormatedWithAdressOIB>
    <izvorni_sadrzaj>
      <item>SILVIA d.o.o., OIB 99408509249, Savska cesta 100, 10000 Zagreb zastupanog po punomoćniku Vid Kuzmić; Alen Blagajac</item>
    </izvorni_sadrzaj>
    <derivirana_varijabla naziv="DomainObject.Predmet.ProtuStrankaListFormatedWithAdressOIB_1">
      <item>SILVIA d.o.o., OIB 99408509249, Savska cesta 100, 10000 Zagreb zastupanog po punomoćniku Vid Kuzmić; Alen Blagajac</item>
    </derivirana_varijabla>
  </DomainObject.Predmet.ProtuStrankaListFormatedWithAdressOIB>
  <DomainObject.Predmet.ProtuStrankaListNazivFormated>
    <izvorni_sadrzaj>
      <item>SILVIA d.o.o.</item>
    </izvorni_sadrzaj>
    <derivirana_varijabla naziv="DomainObject.Predmet.ProtuStrankaListNazivFormated_1">
      <item>SILVIA d.o.o.</item>
    </derivirana_varijabla>
  </DomainObject.Predmet.ProtuStrankaListNazivFormated>
  <DomainObject.Predmet.ProtuStrankaListNazivFormatedOIB>
    <izvorni_sadrzaj>
      <item>SILVIA d.o.o., OIB 99408509249</item>
    </izvorni_sadrzaj>
    <derivirana_varijabla naziv="DomainObject.Predmet.ProtuStrankaListNazivFormatedOIB_1">
      <item>SILVIA d.o.o., OIB 99408509249</item>
    </derivirana_varijabla>
  </DomainObject.Predmet.ProtuStrankaListNazivFormatedOIB>
  <DomainObject.Predmet.OstaliListFormated>
    <izvorni_sadrzaj>
      <item>Vid Kuzmić punomoćnik sudionika u postupku SILVIA d.o.o.</item>
      <item>Alen Blagajac punomoćnik sudionika u postupku SILVIA d.o.o.</item>
    </izvorni_sadrzaj>
    <derivirana_varijabla naziv="DomainObject.Predmet.OstaliListFormated_1">
      <item>Vid Kuzmić punomoćnik sudionika u postupku SILVIA d.o.o.</item>
      <item>Alen Blagajac punomoćnik sudionika u postupku SILVIA d.o.o.</item>
    </derivirana_varijabla>
  </DomainObject.Predmet.OstaliListFormated>
  <DomainObject.Predmet.OstaliListFormatedOIB>
    <izvorni_sadrzaj>
      <item>Vid Kuzmić, OIB 30359073052 punomoćnik sudionika u postupku SILVIA d.o.o.</item>
      <item>Alen Blagajac punomoćnik sudionika u postupku SILVIA d.o.o.</item>
    </izvorni_sadrzaj>
    <derivirana_varijabla naziv="DomainObject.Predmet.OstaliListFormatedOIB_1">
      <item>Vid Kuzmić, OIB 30359073052 punomoćnik sudionika u postupku SILVIA d.o.o.</item>
      <item>Alen Blagajac punomoćnik sudionika u postupku SILVIA d.o.o.</item>
    </derivirana_varijabla>
  </DomainObject.Predmet.OstaliListFormatedOIB>
  <DomainObject.Predmet.OstaliListFormatedWithAdress>
    <izvorni_sadrzaj>
      <item>Vid Kuzmić,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_1">
      <item>Vid Kuzmić, Savska Cesta 100, 10000 Zagreb punomoćnik sudionika u postupku SILVIA d.o.o.</item>
      <item>Alen Blagajac, Petrova 81, 10000 Zagreb punomoćnik sudionika u postupku SILVIA d.o.o.</item>
    </derivirana_varijabla>
  </DomainObject.Predmet.OstaliListFormatedWithAdress>
  <DomainObject.Predmet.OstaliListFormatedWithAdressOIB>
    <izvorni_sadrzaj>
      <item>Vid Kuzmić, OIB 30359073052,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OIB_1">
      <item>Vid Kuzmić, OIB 30359073052, Savska Cesta 100, 10000 Zagreb punomoćnik sudionika u postupku SILVIA d.o.o.</item>
      <item>Alen Blagajac, Petrova 81, 10000 Zagreb punomoćnik sudionika u postupku SILVIA d.o.o.</item>
    </derivirana_varijabla>
  </DomainObject.Predmet.OstaliListFormatedWithAdressOIB>
  <DomainObject.Predmet.OstaliListNazivFormated>
    <izvorni_sadrzaj>
      <item>Vid Kuzmić</item>
      <item>Alen Blagajac</item>
    </izvorni_sadrzaj>
    <derivirana_varijabla naziv="DomainObject.Predmet.OstaliListNazivFormated_1">
      <item>Vid Kuzmić</item>
      <item>Alen Blagajac</item>
    </derivirana_varijabla>
  </DomainObject.Predmet.OstaliListNazivFormated>
  <DomainObject.Predmet.OstaliListNazivFormatedOIB>
    <izvorni_sadrzaj>
      <item>Vid Kuzmić, OIB 30359073052</item>
      <item>Alen Blagajac</item>
    </izvorni_sadrzaj>
    <derivirana_varijabla naziv="DomainObject.Predmet.OstaliListNazivFormatedOIB_1">
      <item>Vid Kuzmić, OIB 30359073052</item>
      <item>Alen Blagajac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SILVIA d.o.o.</izvorni_sadrzaj>
    <derivirana_varijabla naziv="DomainObject.Predmet.ProtustrankaIDrugi_1">SILVIA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SILVIA d.o.o., OIB 99408509249, Savska cesta 100, 10000 Zagreb</izvorni_sadrzaj>
    <derivirana_varijabla naziv="DomainObject.Predmet.ProtustrankaIDrugiAdressOIB_1">SILVIA d.o.o., OIB 99408509249, Savska cesta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SILVIA d.o.o.</item>
      <item>Vid Kuzmić</item>
      <item>RAIFFEISENLANDESBANK KARNTEN KLGFT</item>
      <item>Vid Kuzmić</item>
      <item>Alen Blagajac</item>
    </izvorni_sadrzaj>
    <derivirana_varijabla naziv="DomainObject.Predmet.SudioniciListNaziv_1">
      <item>FINA Regionalni centar Zagreb</item>
      <item>SILVIA d.o.o.</item>
      <item>Vid Kuzmić</item>
      <item>RAIFFEISENLANDESBANK KARNTEN KLGFT</item>
      <item>Vid Kuzmić</item>
      <item>Alen Blagajac</item>
    </derivirana_varijabla>
  </DomainObject.Predmet.SudioniciListNaziv>
  <DomainObject.Predmet.SudioniciListAdressOIB>
    <izvorni_sadrzaj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RAIFFEISENLANDESBANK KARNTEN KLGFT</item>
      <item>Vid Kuzmić, OIB 30359073052, Savska Cesta 100,10000 Zagreb</item>
      <item>Alen Blagajac, Petrova 81,10000 Zagreb</item>
    </izvorni_sadrzaj>
    <derivirana_varijabla naziv="DomainObject.Predmet.SudioniciListAdressOIB_1"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RAIFFEISENLANDESBANK KARNTEN KLGFT</item>
      <item>Vid Kuzmić, OIB 30359073052, Savska Cesta 100,10000 Zagreb</item>
      <item>Alen Blagajac, Petrova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99408509249</item>
      <item>, OIB 30359073052</item>
      <item>, OIB null</item>
      <item>, OIB 30359073052</item>
      <item>, OIB null</item>
    </izvorni_sadrzaj>
    <derivirana_varijabla naziv="DomainObject.Predmet.SudioniciListNazivOIB_1">
      <item>, OIB 85821130368</item>
      <item>, OIB 99408509249</item>
      <item>, OIB 30359073052</item>
      <item>, OIB null</item>
      <item>, OIB 30359073052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263</properties:Words>
  <properties:Characters>1265</properties:Characters>
  <properties:Lines>41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2018-02-26T13:29:00Z</dcterms:created>
  <dc:creator>Nada Kraljić</dc:creator>
  <cp:lastModifiedBy>Matea Bizjak</cp:lastModifiedBy>
  <cp:lastPrinted>2018-02-26T13:36:00Z</cp:lastPrinted>
  <dcterms:modified xmlns:xsi="http://www.w3.org/2001/XMLSchema-instance" xsi:type="dcterms:W3CDTF">2018-02-26T13:36:00Z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(St-5207-16-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