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158D7" w:rsidR="007C308F" w:rsidRPr="002A37B5">
        <w:trPr>
          <w:gridAfter w:val="1"/>
          <w:wAfter w:type="dxa" w:w="284"/>
        </w:trPr>
        <w:tc>
          <w:tcPr>
            <w:tcW w:type="dxa" w:w="2943"/>
          </w:tcPr>
          <w:p w:rsidRDefault="007C308F" w:rsidP="00E158D7" w:rsidR="007C308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158D7" w:rsidR="007C308F" w:rsidRPr="002A37B5">
        <w:tc>
          <w:tcPr>
            <w:tcW w:type="dxa" w:w="3227"/>
            <w:gridSpan w:val="2"/>
          </w:tcPr>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Republika Hrvatska</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Trgovački sud u Zadru</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3ec87d8" w14:paraId="3ec87d8" w:rsidRDefault="005C4636" w:rsidP="005C4636" w:rsidR="005C4636" w:rsidRPr="00481F14">
      <w:pPr>
        <w15:collapsed w:val="false"/>
      </w:pPr>
    </w:p>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DB7CB6" w:rsidR="000458F1" w:rsidRPr="00DB7CB6">
      <w:pPr>
        <w:ind w:firstLine="708"/>
        <w:jc w:val="both"/>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DB7CB6">
        <w:t xml:space="preserve">22. kolovoza </w:t>
      </w:r>
      <w:r w:rsidR="000458F1">
        <w:t>2018.,</w:t>
      </w:r>
      <w:r w:rsidR="00DB5F6E">
        <w:t xml:space="preserve"> </w:t>
      </w:r>
      <w:r w:rsidR="00DB5F6E" w:rsidRPr="00D36AA1">
        <w:t xml:space="preserve"> </w:t>
      </w: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DB7CB6" w:rsidP="000458F1" w:rsidR="00DB7CB6">
      <w:pPr>
        <w:ind w:firstLine="708"/>
        <w:jc w:val="both"/>
      </w:pPr>
      <w:r>
        <w:t xml:space="preserve">Poziva se Općinski sud u Šibeniku, Zemljišnoknjižni odjel da ovom sud odmah po zaprimanju ovog zaključka dostavi podatak je li isti zaprimio pravomoćno rješenje Ministarstva kulture, Uprave za zaštitu kulturne baštine, Klasa:UP-I-612-08/07-06/345, </w:t>
      </w:r>
      <w:proofErr w:type="spellStart"/>
      <w:r>
        <w:t>Urbroj</w:t>
      </w:r>
      <w:proofErr w:type="spellEnd"/>
      <w:r>
        <w:t xml:space="preserve">:532-0401-I/4-07-2 od 14. studenog 2007., a koje rješenje se odnosi na zgradu bivšeg hotela "Krka" u Šibeniku, kat.čest.2622 (zk.ul.7881), k.o. Šibenik, te ukoliko je iz kojeg razloga nije postupio po točki 5. predmetnog rješenja. </w:t>
      </w:r>
    </w:p>
    <w:p w:rsidRDefault="004F06C6" w:rsidP="00DB7CB6" w:rsidR="004F06C6">
      <w:pPr>
        <w:jc w:val="both"/>
      </w:pPr>
    </w:p>
    <w:p w:rsidRDefault="00004043" w:rsidP="00481F14" w:rsidR="00281502">
      <w:pPr>
        <w:jc w:val="center"/>
      </w:pPr>
      <w:r>
        <w:t>U Zadru</w:t>
      </w:r>
      <w:r w:rsidR="00511649" w:rsidRPr="005C4636">
        <w:t xml:space="preserve"> </w:t>
      </w:r>
      <w:r w:rsidR="00DB7CB6">
        <w:t>22</w:t>
      </w:r>
      <w:r w:rsidR="00384BF9">
        <w:t xml:space="preserve">. kolovoza </w:t>
      </w:r>
      <w:r w:rsidR="00481F14">
        <w:t xml:space="preserve">2018. </w:t>
      </w:r>
    </w:p>
    <w:p w:rsidRDefault="00061975" w:rsidP="00BB3E4D" w:rsidR="00BB3E4D">
      <w:r>
        <w:tab/>
      </w:r>
      <w:r>
        <w:tab/>
        <w:t xml:space="preserve">          </w:t>
      </w:r>
      <w:r w:rsidR="00BB3E4D">
        <w:t xml:space="preserve">                               </w:t>
      </w:r>
      <w:r w:rsidR="00523B54" w:rsidRPr="00AD2980">
        <w:tab/>
        <w:t xml:space="preserve"> </w:t>
      </w:r>
      <w:r w:rsidR="00523B54">
        <w:tab/>
      </w:r>
    </w:p>
    <w:p w:rsidRDefault="00BB3E4D" w:rsidP="00BB3E4D" w:rsidR="00BB3E4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BB3E4D" w:rsidP="00BB3E4D" w:rsidR="00BB3E4D">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BB3E4D" w:rsidP="00BB3E4D" w:rsidR="00BB3E4D"/>
    <w:p w:rsidRDefault="00BB3E4D" w:rsidP="00BB3E4D" w:rsidR="00BB3E4D">
      <w:pPr>
        <w:rPr>
          <w:szCs w:val="22"/>
        </w:rPr>
      </w:pPr>
    </w:p>
    <w:p w:rsidRDefault="00523B54" w:rsidP="00BB3E4D" w:rsidR="00523B54">
      <w:pPr>
        <w:jc w:val="right"/>
      </w:pPr>
    </w:p>
    <w:p w:rsidRDefault="00523B54" w:rsidP="00523B54" w:rsidR="00523B54">
      <w:pPr>
        <w:rPr>
          <w:szCs w:val="22"/>
        </w:rPr>
      </w:pPr>
    </w:p>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A9035E" w:rsidP="00BB0BB9" w:rsidR="00A9035E">
      <w:pPr>
        <w:pStyle w:val="Odlomakpopisa"/>
      </w:pPr>
    </w:p>
    <w:sectPr w:rsidR="00A9035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w:t>
    </w:r>
    <w:r w:rsidR="007C308F">
      <w:t xml:space="preserve">ovni broj: </w:t>
    </w:r>
    <w:r>
      <w:t>2</w:t>
    </w:r>
    <w:r w:rsidRPr="005C4636">
      <w:t xml:space="preserve"> St-</w:t>
    </w:r>
    <w:r w:rsidR="00481F14">
      <w:t>1081/</w:t>
    </w:r>
    <w:r w:rsidR="00586F87">
      <w:t>20</w:t>
    </w:r>
    <w:r w:rsidR="00DB7CB6">
      <w:t>16-252</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458F1"/>
    <w:rsid w:val="00061975"/>
    <w:rsid w:val="00082FAA"/>
    <w:rsid w:val="000E2B91"/>
    <w:rsid w:val="00131C13"/>
    <w:rsid w:val="00156047"/>
    <w:rsid w:val="001829D5"/>
    <w:rsid w:val="001847FA"/>
    <w:rsid w:val="001965E7"/>
    <w:rsid w:val="001F1829"/>
    <w:rsid w:val="002031CB"/>
    <w:rsid w:val="002159D7"/>
    <w:rsid w:val="00281502"/>
    <w:rsid w:val="002D0398"/>
    <w:rsid w:val="003214BC"/>
    <w:rsid w:val="00331DF4"/>
    <w:rsid w:val="00384BF9"/>
    <w:rsid w:val="00387627"/>
    <w:rsid w:val="00394897"/>
    <w:rsid w:val="003B11E4"/>
    <w:rsid w:val="00401983"/>
    <w:rsid w:val="00422334"/>
    <w:rsid w:val="00423644"/>
    <w:rsid w:val="00467CF4"/>
    <w:rsid w:val="00481F14"/>
    <w:rsid w:val="004C23AC"/>
    <w:rsid w:val="004E5615"/>
    <w:rsid w:val="004F06C6"/>
    <w:rsid w:val="00511649"/>
    <w:rsid w:val="00523B54"/>
    <w:rsid w:val="00586F87"/>
    <w:rsid w:val="005C4636"/>
    <w:rsid w:val="00626967"/>
    <w:rsid w:val="006B1EE7"/>
    <w:rsid w:val="007C308F"/>
    <w:rsid w:val="00801998"/>
    <w:rsid w:val="008977C4"/>
    <w:rsid w:val="008C0B0A"/>
    <w:rsid w:val="008E0DE8"/>
    <w:rsid w:val="008F6302"/>
    <w:rsid w:val="00944C2B"/>
    <w:rsid w:val="00950B06"/>
    <w:rsid w:val="00974B89"/>
    <w:rsid w:val="009B13DB"/>
    <w:rsid w:val="009B1E65"/>
    <w:rsid w:val="009B3989"/>
    <w:rsid w:val="009C23AF"/>
    <w:rsid w:val="00A02B33"/>
    <w:rsid w:val="00A03834"/>
    <w:rsid w:val="00A05090"/>
    <w:rsid w:val="00A241EB"/>
    <w:rsid w:val="00A319B3"/>
    <w:rsid w:val="00A31AF7"/>
    <w:rsid w:val="00A52447"/>
    <w:rsid w:val="00A8009C"/>
    <w:rsid w:val="00A9035E"/>
    <w:rsid w:val="00AE0A12"/>
    <w:rsid w:val="00B355AE"/>
    <w:rsid w:val="00B41701"/>
    <w:rsid w:val="00B7484B"/>
    <w:rsid w:val="00BA5A9C"/>
    <w:rsid w:val="00BB0BB9"/>
    <w:rsid w:val="00BB3E4D"/>
    <w:rsid w:val="00BE1412"/>
    <w:rsid w:val="00C43370"/>
    <w:rsid w:val="00C72B31"/>
    <w:rsid w:val="00CA7947"/>
    <w:rsid w:val="00D42FEC"/>
    <w:rsid w:val="00DA2983"/>
    <w:rsid w:val="00DA47F4"/>
    <w:rsid w:val="00DB5F6E"/>
    <w:rsid w:val="00DB7CB6"/>
    <w:rsid w:val="00E02717"/>
    <w:rsid w:val="00E76DE1"/>
    <w:rsid w:val="00E835BE"/>
    <w:rsid w:val="00E8572A"/>
    <w:rsid w:val="00E8758E"/>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B0BB9"/>
    <w:rPr>
      <w:color w:val="808080"/>
      <w:bdr w:space="0" w:sz="0" w:color="auto" w:val="none"/>
      <w:shd w:fill="auto" w:color="auto" w:val="clear"/>
    </w:rPr>
  </w:style>
  <w:style w:customStyle="true" w:styleId="eSPISCCParagraphDefaultFont" w:type="character">
    <w:name w:val="eSPIS_CC_Paragraph Default Font"/>
    <w:basedOn w:val="Zadanifontodlomka"/>
    <w:rsid w:val="00BB0BB9"/>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BB0BB9"/>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BB0BB9"/>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B0BB9"/>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B0BB9"/>
    <w:rPr>
      <w:color w:val="808080"/>
      <w:bdr w:color="auto" w:space="0" w:sz="0" w:val="none"/>
      <w:shd w:color="auto" w:fill="auto" w:val="clear"/>
    </w:rPr>
  </w:style>
  <w:style w:customStyle="1" w:styleId="eSPISCCParagraphDefaultFont" w:type="character">
    <w:name w:val="eSPIS_CC_Paragraph Default Font"/>
    <w:basedOn w:val="Zadanifontodlomka"/>
    <w:rsid w:val="00BB0BB9"/>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BB0BB9"/>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BB0BB9"/>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B0BB9"/>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 OD 31.7.2018.
OSTATAK SPISA U PISARNICI ISPOD STOLA 
GDJE STOJE SPIS</izvorni_sadrzaj>
    <derivirana_varijabla naziv="DomainObject.Predmet.Opis_1">ORIGINAL SPISA U REF. OD 31.7.2018.
OSTATAK SPISA U PISARNICI ISPOD STOLA 
GDJE STOJE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kolovoza 2018.</izvorni_sadrzaj>
    <derivirana_varijabla naziv="DomainObject.Predmet.SpisIzvanSuda.DatumIzlazaSpisa_1">2. kolovoza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59F3A7-2A87-4E33-B664-A6836B15F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178</properties:Words>
  <properties:Characters>912</properties:Characters>
  <properties:Lines>34</properties:Lines>
  <properties:Paragraphs>13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2018-08-22T10:49:00Z</dcterms:created>
  <dc:creator>Administrator</dc:creator>
  <cp:lastModifiedBy>Vedrana Raspović</cp:lastModifiedBy>
  <cp:lastPrinted>2018-08-20T11:05:00Z</cp:lastPrinted>
  <dcterms:modified xmlns:xsi="http://www.w3.org/2001/XMLSchema-instance" xsi:type="dcterms:W3CDTF">2018-08-22T11:27:00Z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 poziv na dostavu podataka Općinski sud u Šibeniku 22.8.2018. docx.docx)</vt:lpwstr>
  </prop:property>
  <prop:property name="CC_coloring" pid="4" fmtid="{D5CDD505-2E9C-101B-9397-08002B2CF9AE}">
    <vt:bool>false</vt:bool>
  </prop:property>
  <prop:property name="BrojStranica" pid="5" fmtid="{D5CDD505-2E9C-101B-9397-08002B2CF9AE}">
    <vt:i4>1</vt:i4>
  </prop:property>
</prop:Properties>
</file>