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0eea2" w14:paraId="560eea2" w:rsidRDefault="00DD2365" w:rsidP="00A27295" w:rsidR="004B741D">
      <w:pPr>
        <w:jc w:val="right"/>
        <w15:collapsed w:val="false"/>
      </w:pPr>
      <w:r>
        <w:t>Broj: St-</w:t>
      </w:r>
      <w:r w:rsidR="00833ACB">
        <w:t>107</w:t>
      </w:r>
      <w:r w:rsidR="00F27F6F">
        <w:t>/18-</w:t>
      </w:r>
      <w:r w:rsidR="00833ACB">
        <w:t>7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bookmarkStart w:name="_GoBack" w:id="0"/>
      <w:r w:rsidR="00451DD6" w:rsidRPr="00451DD6">
        <w:t>Trgovački sud u Osijeku, po stečajno</w:t>
      </w:r>
      <w:r w:rsidR="006E35F4">
        <w:t xml:space="preserve">j sutkinji </w:t>
      </w:r>
      <w:r w:rsidR="00451DD6" w:rsidRPr="00451DD6">
        <w:t>Nadi Roso, u stečajnom postupku</w:t>
      </w:r>
      <w:r w:rsidR="00AD76C3">
        <w:t xml:space="preserve"> predlagatelja</w:t>
      </w:r>
      <w:r w:rsidR="00795D52">
        <w:t xml:space="preserve"> </w:t>
      </w:r>
      <w:r w:rsidR="00F128A4">
        <w:t>RH MF Porezna uprava zastupani po ŽDO Osijek</w:t>
      </w:r>
      <w:r w:rsidR="00F27F6F">
        <w:t xml:space="preserve"> </w:t>
      </w:r>
      <w:r w:rsidR="006E35F4">
        <w:t>za otvaranje stečajnog p</w:t>
      </w:r>
      <w:r w:rsidR="009A1E35">
        <w:t xml:space="preserve">ostupka nad </w:t>
      </w:r>
      <w:r w:rsidR="00833ACB" w:rsidRPr="00833ACB">
        <w:rPr>
          <w:b/>
        </w:rPr>
        <w:t xml:space="preserve">MILERAM j.d.o.o. za proizvodnju, trgovinu i usluge, Osijek, </w:t>
      </w:r>
      <w:proofErr w:type="spellStart"/>
      <w:r w:rsidR="00833ACB" w:rsidRPr="00833ACB">
        <w:rPr>
          <w:b/>
        </w:rPr>
        <w:t>Reisnerova</w:t>
      </w:r>
      <w:proofErr w:type="spellEnd"/>
      <w:r w:rsidR="00833ACB" w:rsidRPr="00833ACB">
        <w:rPr>
          <w:b/>
        </w:rPr>
        <w:t xml:space="preserve"> 46, MBS: 030168583, OIB: 14059579430</w:t>
      </w:r>
      <w:r w:rsidR="0072710A">
        <w:t xml:space="preserve">, </w:t>
      </w:r>
      <w:r w:rsidR="003B4C28">
        <w:t xml:space="preserve">dana </w:t>
      </w:r>
      <w:r w:rsidR="00833ACB">
        <w:t>15</w:t>
      </w:r>
      <w:r w:rsidR="00E16539">
        <w:t>. veljače</w:t>
      </w:r>
      <w:r w:rsidR="006E35F4">
        <w:t xml:space="preserve"> 2018. g.</w:t>
      </w:r>
      <w:r w:rsidR="002A6867">
        <w:t>,</w:t>
      </w:r>
      <w:r w:rsidR="003B4C28">
        <w:t xml:space="preserve"> </w:t>
      </w:r>
      <w:r>
        <w:t xml:space="preserve"> </w:t>
      </w:r>
    </w:p>
    <w:bookmarkEnd w:id="0"/>
    <w:p w:rsidRDefault="00857D02" w:rsidP="00857D02" w:rsidR="00857D02">
      <w:pPr>
        <w:pStyle w:val="Tijeloteksta"/>
      </w:pPr>
    </w:p>
    <w:p w:rsidRDefault="00366021" w:rsidP="004B741D" w:rsidR="00366021">
      <w:pPr>
        <w:jc w:val="both"/>
      </w:pPr>
    </w:p>
    <w:p w:rsidRDefault="005E5D90" w:rsidP="004B741D" w:rsidR="004B741D" w:rsidRPr="00CC7F3D">
      <w:pPr>
        <w:jc w:val="center"/>
      </w:pPr>
      <w:r w:rsidRPr="00CC7F3D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833ACB" w:rsidR="00833ACB" w:rsidRPr="00833ACB">
      <w:pPr>
        <w:numPr>
          <w:ilvl w:val="0"/>
          <w:numId w:val="10"/>
        </w:numPr>
        <w:ind w:firstLine="708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833ACB">
        <w:t xml:space="preserve">Mira </w:t>
      </w:r>
      <w:proofErr w:type="spellStart"/>
      <w:r w:rsidR="00833ACB">
        <w:t>Stokić</w:t>
      </w:r>
      <w:proofErr w:type="spellEnd"/>
      <w:r w:rsidR="00833ACB">
        <w:t xml:space="preserve">, Osijek, </w:t>
      </w:r>
      <w:proofErr w:type="spellStart"/>
      <w:r w:rsidR="00833ACB">
        <w:t>Reisnerova</w:t>
      </w:r>
      <w:proofErr w:type="spellEnd"/>
      <w:r w:rsidR="00833ACB">
        <w:t xml:space="preserve"> ulica 46, OIB: 73906391637</w:t>
      </w:r>
      <w:r w:rsidR="00795D52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833ACB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833ACB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833ACB">
        <w:rPr>
          <w:b/>
        </w:rPr>
        <w:t>8500</w:t>
      </w:r>
      <w:r w:rsidR="006E35F4" w:rsidRPr="00833ACB">
        <w:rPr>
          <w:b/>
        </w:rPr>
        <w:t>-</w:t>
      </w:r>
      <w:r w:rsidR="00833ACB" w:rsidRPr="00833ACB">
        <w:rPr>
          <w:b/>
        </w:rPr>
        <w:t>107</w:t>
      </w:r>
      <w:r w:rsidR="00F27F6F" w:rsidRPr="00833ACB">
        <w:rPr>
          <w:b/>
        </w:rPr>
        <w:t>-18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833ACB" w:rsidRPr="00833ACB">
        <w:rPr>
          <w:b/>
        </w:rPr>
        <w:t xml:space="preserve">MILERAM j.d.o.o. za proizvodnju, trgovinu i usluge, Osijek, </w:t>
      </w:r>
      <w:proofErr w:type="spellStart"/>
      <w:r w:rsidR="00833ACB" w:rsidRPr="00833ACB">
        <w:rPr>
          <w:b/>
        </w:rPr>
        <w:t>Reisnerova</w:t>
      </w:r>
      <w:proofErr w:type="spellEnd"/>
      <w:r w:rsidR="00833ACB" w:rsidRPr="00833ACB">
        <w:rPr>
          <w:b/>
        </w:rPr>
        <w:t xml:space="preserve"> 46, MBS: 030168583, OIB: 14059579430</w:t>
      </w:r>
      <w:r w:rsidR="00833ACB">
        <w:rPr>
          <w:b/>
        </w:rPr>
        <w:t xml:space="preserve"> </w:t>
      </w:r>
      <w:r w:rsidR="00833ACB">
        <w:t>(čl. 113 st. 1 Stečajnog zakona – NN 71/15 u vezi s čl. 114 st. 1 SZ).</w:t>
      </w:r>
      <w:r w:rsidR="00833ACB" w:rsidRPr="00833ACB">
        <w:rPr>
          <w:b/>
        </w:rPr>
        <w:t xml:space="preserve"> </w:t>
      </w:r>
    </w:p>
    <w:p w:rsidRDefault="00A55821" w:rsidP="00833ACB" w:rsidR="00A55821">
      <w:pPr>
        <w:ind w:firstLine="708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833ACB">
        <w:t xml:space="preserve">Mira </w:t>
      </w:r>
      <w:proofErr w:type="spellStart"/>
      <w:r w:rsidR="00833ACB">
        <w:t>Stokić</w:t>
      </w:r>
      <w:proofErr w:type="spellEnd"/>
      <w:r w:rsidR="00833ACB">
        <w:t xml:space="preserve">, Osijek, </w:t>
      </w:r>
      <w:proofErr w:type="spellStart"/>
      <w:r w:rsidR="00833ACB">
        <w:t>Reisnerova</w:t>
      </w:r>
      <w:proofErr w:type="spellEnd"/>
      <w:r w:rsidR="00833ACB">
        <w:t xml:space="preserve"> ulica 46, OIB: 73906391637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85153E" w:rsidR="00A55821">
      <w:pPr>
        <w:ind w:firstLine="720"/>
        <w:jc w:val="both"/>
      </w:pPr>
      <w:r>
        <w:t xml:space="preserve">3.       Poziva se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833ACB">
        <w:t xml:space="preserve">Mira </w:t>
      </w:r>
      <w:proofErr w:type="spellStart"/>
      <w:r w:rsidR="00833ACB">
        <w:t>Stokić</w:t>
      </w:r>
      <w:proofErr w:type="spellEnd"/>
      <w:r w:rsidR="00833ACB">
        <w:t xml:space="preserve">, Osijek, </w:t>
      </w:r>
      <w:proofErr w:type="spellStart"/>
      <w:r w:rsidR="00833ACB">
        <w:t>Reisnerova</w:t>
      </w:r>
      <w:proofErr w:type="spellEnd"/>
      <w:r w:rsidR="00833ACB">
        <w:t xml:space="preserve"> ulica 46, OIB: 73906391637</w:t>
      </w:r>
      <w:r>
        <w:t>, da u roku od 8 dana od dana primitka ovog zaključka preda sudu, pozivom na gornji broj predmeta, pisano izvješće o financijsko-gospodarskom stanju dužnika u 2 primjerka.</w:t>
      </w:r>
    </w:p>
    <w:p w:rsidRDefault="00A55821" w:rsidP="00833ACB" w:rsidR="002A6867">
      <w:pPr>
        <w:ind w:firstLine="720"/>
        <w:jc w:val="both"/>
      </w:pPr>
      <w:r>
        <w:t xml:space="preserve">4. </w:t>
      </w:r>
      <w:r>
        <w:tab/>
        <w:t xml:space="preserve">Ukoliko </w:t>
      </w:r>
      <w:r w:rsidR="002A6867">
        <w:t>zakonski zastupni</w:t>
      </w:r>
      <w:r w:rsidR="0085153E">
        <w:t>k</w:t>
      </w:r>
      <w:r w:rsidR="002A6867">
        <w:t xml:space="preserve"> dužnika </w:t>
      </w:r>
      <w:r w:rsidR="00833ACB">
        <w:t xml:space="preserve">Mira </w:t>
      </w:r>
      <w:proofErr w:type="spellStart"/>
      <w:r w:rsidR="00833ACB">
        <w:t>Stokić</w:t>
      </w:r>
      <w:proofErr w:type="spellEnd"/>
      <w:r w:rsidR="00833ACB">
        <w:t xml:space="preserve">, Osijek, </w:t>
      </w:r>
      <w:proofErr w:type="spellStart"/>
      <w:r w:rsidR="00833ACB">
        <w:t>Reisnerova</w:t>
      </w:r>
      <w:proofErr w:type="spellEnd"/>
      <w:r w:rsidR="00833ACB">
        <w:t xml:space="preserve"> ulica 46, OIB: 73906391637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davanjem netočnih ili nepotpunih podataka, obavijesti i izvješća prema odredbama st. 1 i 2 čl. 117 SZ.</w:t>
      </w:r>
    </w:p>
    <w:p w:rsidRDefault="002A6867" w:rsidP="00A55821" w:rsidR="002A6867">
      <w:pPr>
        <w:ind w:firstLine="720"/>
        <w:jc w:val="both"/>
      </w:pPr>
    </w:p>
    <w:p w:rsidRDefault="00A55821" w:rsidP="002A6867" w:rsidR="00A55821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A55821" w:rsidP="00A55821" w:rsidR="00A55821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833ACB" w:rsidP="00833ACB" w:rsidR="00833ACB">
      <w:pPr>
        <w:jc w:val="right"/>
      </w:pPr>
      <w:r>
        <w:t>Broj: St-107/18-7</w:t>
      </w: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33ACB" w:rsidP="00833ACB" w:rsidR="00833ACB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Mira </w:t>
      </w:r>
      <w:proofErr w:type="spellStart"/>
      <w:r>
        <w:t>Stokić</w:t>
      </w:r>
      <w:proofErr w:type="spellEnd"/>
      <w:r>
        <w:t xml:space="preserve">, Osijek, </w:t>
      </w:r>
      <w:proofErr w:type="spellStart"/>
      <w:r>
        <w:t>Reisnerova</w:t>
      </w:r>
      <w:proofErr w:type="spellEnd"/>
      <w:r>
        <w:t xml:space="preserve"> ulica 46, OIB: 73906391637, da sačini Zapisnik o izlučenoj arhivskoj građi koji će potpisati te dostaviti ovome sudu na gornji broj predmeta, u roku od 3 dana od dana primitka ovoga Zaključka.</w:t>
      </w: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833ACB">
        <w:t>15</w:t>
      </w:r>
      <w:r w:rsidR="00E16539">
        <w:t>. veljače</w:t>
      </w:r>
      <w:r w:rsidR="006E35F4">
        <w:t xml:space="preserve"> 2018. g.</w:t>
      </w:r>
    </w:p>
    <w:p w:rsidRDefault="007242CD" w:rsidP="005E5D90" w:rsidR="007242CD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85153E" w:rsidR="00F27F6F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833ACB">
        <w:t xml:space="preserve">Mira </w:t>
      </w:r>
      <w:proofErr w:type="spellStart"/>
      <w:r w:rsidR="00833ACB">
        <w:t>Stokić</w:t>
      </w:r>
      <w:proofErr w:type="spellEnd"/>
      <w:r w:rsidR="00833ACB">
        <w:t xml:space="preserve">, Osijek, </w:t>
      </w:r>
      <w:proofErr w:type="spellStart"/>
      <w:r w:rsidR="00833ACB">
        <w:t>Reisnerova</w:t>
      </w:r>
      <w:proofErr w:type="spellEnd"/>
      <w:r w:rsidR="00833ACB">
        <w:t xml:space="preserve"> ulica 46</w:t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</w:t>
      </w:r>
    </w:p>
    <w:p w:rsidRDefault="00CC7F3D" w:rsidP="00470B34" w:rsidR="00470B34">
      <w:pPr>
        <w:numPr>
          <w:ilvl w:val="0"/>
          <w:numId w:val="6"/>
        </w:numPr>
        <w:jc w:val="both"/>
      </w:pPr>
      <w:r>
        <w:t>K-15.3.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E538CF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3FA4" w:rsidR="000C3FA4">
      <w:r>
        <w:separator/>
      </w:r>
    </w:p>
  </w:endnote>
  <w:endnote w:id="0" w:type="continuationSeparator">
    <w:p w:rsidRDefault="000C3FA4" w:rsidR="000C3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3FA4" w:rsidR="000C3FA4">
      <w:r>
        <w:separator/>
      </w:r>
    </w:p>
  </w:footnote>
  <w:footnote w:id="0" w:type="continuationSeparator">
    <w:p w:rsidRDefault="000C3FA4" w:rsidR="000C3F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128A4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70ED6"/>
    <w:rsid w:val="00086232"/>
    <w:rsid w:val="00090ED3"/>
    <w:rsid w:val="000C20F1"/>
    <w:rsid w:val="000C3FA4"/>
    <w:rsid w:val="000C7F37"/>
    <w:rsid w:val="000E414B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E75FC"/>
    <w:rsid w:val="002142C7"/>
    <w:rsid w:val="0021564C"/>
    <w:rsid w:val="00215870"/>
    <w:rsid w:val="00223C8E"/>
    <w:rsid w:val="00252C63"/>
    <w:rsid w:val="00255E1A"/>
    <w:rsid w:val="00291B9C"/>
    <w:rsid w:val="002A6867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6E35F4"/>
    <w:rsid w:val="0071683B"/>
    <w:rsid w:val="007242CD"/>
    <w:rsid w:val="00725641"/>
    <w:rsid w:val="0072710A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55821"/>
    <w:rsid w:val="00A91ED3"/>
    <w:rsid w:val="00A96A2B"/>
    <w:rsid w:val="00AB56F9"/>
    <w:rsid w:val="00AD24AA"/>
    <w:rsid w:val="00AD76C3"/>
    <w:rsid w:val="00B11D59"/>
    <w:rsid w:val="00B41F79"/>
    <w:rsid w:val="00B923EB"/>
    <w:rsid w:val="00BC33DE"/>
    <w:rsid w:val="00BF7940"/>
    <w:rsid w:val="00C15361"/>
    <w:rsid w:val="00C26291"/>
    <w:rsid w:val="00C3548B"/>
    <w:rsid w:val="00C9197B"/>
    <w:rsid w:val="00CA5EA9"/>
    <w:rsid w:val="00CB0F92"/>
    <w:rsid w:val="00CC0A3F"/>
    <w:rsid w:val="00CC5360"/>
    <w:rsid w:val="00CC7F3D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6539"/>
    <w:rsid w:val="00E33E37"/>
    <w:rsid w:val="00E430E2"/>
    <w:rsid w:val="00E538CF"/>
    <w:rsid w:val="00E55AA4"/>
    <w:rsid w:val="00E73CF8"/>
    <w:rsid w:val="00E91BC9"/>
    <w:rsid w:val="00E9392A"/>
    <w:rsid w:val="00EB3D75"/>
    <w:rsid w:val="00EC7AC7"/>
    <w:rsid w:val="00ED0232"/>
    <w:rsid w:val="00ED3737"/>
    <w:rsid w:val="00F128A4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538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538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8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8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8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538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538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8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8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8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St-107/2018-2</izvorni_sadrzaj>
    <derivirana_varijabla naziv="DomainObject.Oznaka_1">St-107/2018-2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St-107/2018</izvorni_sadrzaj>
    <derivirana_varijabla naziv="DomainObject.Predmet.OznakaBroj_1">St-107/2018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MILERAM jednostavno društvo s ograničenom odgovornošću za proizvodnju, trgovinu i usluge</izvorni_sadrzaj>
    <derivirana_varijabla naziv="DomainObject.Predmet.ProtustrankaFormated_1">  MILERAM jednostavno društvo s ograničenom odgovornošću za proizvodnju, trgovinu i usluge</derivirana_varijabla>
  </DomainObject.Predmet.ProtustrankaFormated>
  <DomainObject.Predmet.ProtustrankaFormatedOIB>
    <izvorni_sadrzaj>  MILERAM jednostavno društvo s ograničenom odgovornošću za proizvodnju, trgovinu i usluge, OIB 14059579430</izvorni_sadrzaj>
    <derivirana_varijabla naziv="DomainObject.Predmet.ProtustrankaFormatedOIB_1">  MILERAM jednostavno društvo s ograničenom odgovornošću za proizvodnju, trgovinu i usluge, OIB 14059579430</derivirana_varijabla>
  </DomainObject.Predmet.ProtustrankaFormatedOIB>
  <DomainObject.Predmet.ProtustrankaFormatedWithAdress>
    <izvorni_sadrzaj> MILERAM jednostavno društvo s ograničenom odgovornošću za proizvodnju, trgovinu i usluge, Reisnerova 46, 31000 Osijek</izvorni_sadrzaj>
    <derivirana_varijabla naziv="DomainObject.Predmet.ProtustrankaFormatedWithAdress_1"> MILERAM jednostavno društvo s ograničenom odgovornošću za proizvodnju, trgovinu i usluge, Reisnerova 46, 31000 Osijek</derivirana_varijabla>
  </DomainObject.Predmet.ProtustrankaFormatedWithAdress>
  <DomainObject.Predmet.ProtustrankaFormatedWithAdressOIB>
    <izvorni_sadrzaj> MILERAM jednostavno društvo s ograničenom odgovornošću za proizvodnju, trgovinu i usluge, OIB 14059579430, Reisnerova 46, 31000 Osijek</izvorni_sadrzaj>
    <derivirana_varijabla naziv="DomainObject.Predmet.ProtustrankaFormatedWithAdressOIB_1"> MILERAM jednostavno društvo s ograničenom odgovornošću za proizvodnju, trgovinu i usluge, OIB 14059579430, Reisnerova 46, 31000 Osijek</derivirana_varijabla>
  </DomainObject.Predmet.ProtustrankaFormatedWithAdressOIB>
  <DomainObject.Predmet.ProtustrankaWithAdress>
    <izvorni_sadrzaj>MILERAM jednostavno društvo s ograničenom odgovornošću za proizvodnju, trgovinu i usluge Reisnerova 46, 31000 Osijek</izvorni_sadrzaj>
    <derivirana_varijabla naziv="DomainObject.Predmet.ProtustrankaWithAdress_1">MILERAM jednostavno društvo s ograničenom odgovornošću za proizvodnju, trgovinu i usluge Reisnerova 46, 31000 Osijek</derivirana_varijabla>
  </DomainObject.Predmet.ProtustrankaWithAdress>
  <DomainObject.Predmet.ProtustrankaWithAdressOIB>
    <izvorni_sadrzaj>MILERAM jednostavno društvo s ograničenom odgovornošću za proizvodnju, trgovinu i usluge, OIB 14059579430, Reisnerova 46, 31000 Osijek</izvorni_sadrzaj>
    <derivirana_varijabla naziv="DomainObject.Predmet.ProtustrankaWithAdressOIB_1">MILERAM jednostavno društvo s ograničenom odgovornošću za proizvodnju, trgovinu i usluge, OIB 14059579430, Reisnerova 46, 31000 Osijek</derivirana_varijabla>
  </DomainObject.Predmet.ProtustrankaWithAdressOIB>
  <DomainObject.Predmet.ProtustrankaNazivFormated>
    <izvorni_sadrzaj>MILERAM jednostavno društvo s ograničenom odgovornošću za proizvodnju, trgovinu i usluge</izvorni_sadrzaj>
    <derivirana_varijabla naziv="DomainObject.Predmet.ProtustrankaNazivFormated_1">MILERAM jednostavno društvo s ograničenom odgovornošću za proizvodnju, trgovinu i usluge</derivirana_varijabla>
  </DomainObject.Predmet.ProtustrankaNazivFormated>
  <DomainObject.Predmet.ProtustrankaNazivFormatedOIB>
    <izvorni_sadrzaj>MILERAM jednostavno društvo s ograničenom odgovornošću za proizvodnju, trgovinu i usluge, OIB 14059579430</izvorni_sadrzaj>
    <derivirana_varijabla naziv="DomainObject.Predmet.ProtustrankaNazivFormatedOIB_1">MILERAM jednostavno društvo s ograničenom odgovornošću za proizvodnju, trgovinu i usluge, OIB 14059579430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MILERAM jednostavno društvo s ograničenom odgovornošću za proizvodnju, trgovinu i usluge</item>
    </izvorni_sadrzaj>
    <derivirana_varijabla naziv="DomainObject.Predmet.ProtuStrankaListFormated_1">
      <item>MILERAM jednostavno društvo s ograničenom odgovornošću za proizvodnju, trgovinu i usluge</item>
    </derivirana_varijabla>
  </DomainObject.Predmet.ProtuStrankaListFormated>
  <DomainObject.Predmet.ProtuStrankaListFormatedOIB>
    <izvorni_sadrzaj>
      <item>MILERAM jednostavno društvo s ograničenom odgovornošću za proizvodnju, trgovinu i usluge, OIB 14059579430</item>
    </izvorni_sadrzaj>
    <derivirana_varijabla naziv="DomainObject.Predmet.ProtuStrankaListFormatedOIB_1">
      <item>MILERAM jednostavno društvo s ograničenom odgovornošću za proizvodnju, trgovinu i usluge, OIB 14059579430</item>
    </derivirana_varijabla>
  </DomainObject.Predmet.ProtuStrankaListFormatedOIB>
  <DomainObject.Predmet.ProtuStrankaListFormatedWithAdress>
    <izvorni_sadrzaj>
      <item>MILERAM jednostavno društvo s ograničenom odgovornošću za proizvodnju, trgovinu i usluge, Reisnerova 46, 31000 Osijek</item>
    </izvorni_sadrzaj>
    <derivirana_varijabla naziv="DomainObject.Predmet.ProtuStrankaListFormatedWithAdress_1">
      <item>MILERAM jednostavno društvo s ograničenom odgovornošću za proizvodnju, trgovinu i usluge, Reisnerova 46, 31000 Osijek</item>
    </derivirana_varijabla>
  </DomainObject.Predmet.ProtuStrankaListFormatedWithAdress>
  <DomainObject.Predmet.ProtuStrankaListFormatedWithAdressOIB>
    <izvorni_sadrzaj>
      <item>MILERAM jednostavno društvo s ograničenom odgovornošću za proizvodnju, trgovinu i usluge, OIB 14059579430, Reisnerova 46, 31000 Osijek</item>
    </izvorni_sadrzaj>
    <derivirana_varijabla naziv="DomainObject.Predmet.ProtuStrankaListFormatedWithAdressOIB_1">
      <item>MILERAM jednostavno društvo s ograničenom odgovornošću za proizvodnju, trgovinu i usluge, OIB 14059579430, Reisnerova 46, 31000 Osijek</item>
    </derivirana_varijabla>
  </DomainObject.Predmet.ProtuStrankaListFormatedWithAdressOIB>
  <DomainObject.Predmet.ProtuStrankaListNazivFormated>
    <izvorni_sadrzaj>
      <item>MILERAM jednostavno društvo s ograničenom odgovornošću za proizvodnju, trgovinu i usluge</item>
    </izvorni_sadrzaj>
    <derivirana_varijabla naziv="DomainObject.Predmet.ProtuStrankaListNazivFormated_1">
      <item>MILERAM jednostavno društvo s ograničenom odgovornošću za proizvodnju, trgovinu i usluge</item>
    </derivirana_varijabla>
  </DomainObject.Predmet.ProtuStrankaListNazivFormated>
  <DomainObject.Predmet.ProtuStrankaListNazivFormatedOIB>
    <izvorni_sadrzaj>
      <item>MILERAM jednostavno društvo s ograničenom odgovornošću za proizvodnju, trgovinu i usluge, OIB 14059579430</item>
    </izvorni_sadrzaj>
    <derivirana_varijabla naziv="DomainObject.Predmet.ProtuStrankaListNazivFormatedOIB_1">
      <item>MILERAM jednostavno društvo s ograničenom odgovornošću za proizvodnju, trgovinu i usluge, OIB 14059579430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>St-107/2018-2</izvorni_sadrzaj>
    <derivirana_varijabla naziv="DomainObject.PoslovniBrojDokumenta_1">St-107/2018-2</derivirana_varijabla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MILERAM jednostavno društvo s ograničenom odgovornošću za proizvodnju, trgovinu i usluge</izvorni_sadrzaj>
    <derivirana_varijabla naziv="DomainObject.Predmet.ProtustrankaIDrugi_1">MILERAM jednostavno društvo s ograničenom odgovornošću za proizvodnju, trgovinu i usluge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MILERAM jednostavno društvo s ograničenom odgovornošću za proizvodnju, trgovinu i usluge, OIB 14059579430, Reisnerova 46, 31000 Osijek</izvorni_sadrzaj>
    <derivirana_varijabla naziv="DomainObject.Predmet.ProtustrankaIDrugiAdressOIB_1">MILERAM jednostavno društvo s ograničenom odgovornošću za proizvodnju, trgovinu i usluge, OIB 14059579430, Reisnerova 46,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MILERAM jednostavno društvo s ograničenom odgovornošću za proizvodnju, trgovinu i usluge</item>
      <item>RH MF PU PODRUČNI URED OSIJEK</item>
    </izvorni_sadrzaj>
    <derivirana_varijabla naziv="DomainObject.Predmet.SudioniciListNaziv_1">
      <item>MILERAM jednostavno društvo s ograničenom odgovornošću za proizvodnju, trgovinu i usluge</item>
      <item>RH MF PU PODRUČNI URED OSIJEK</item>
    </derivirana_varijabla>
  </DomainObject.Predmet.SudioniciListNaziv>
  <DomainObject.Predmet.SudioniciListAdressOIB>
    <izvorni_sadrzaj>
      <item>MILERAM jednostavno društvo s ograničenom odgovornošću za proizvodnju, trgovinu i usluge, OIB 14059579430, Reisnerova 46,31000 Osijek</item>
      <item>RH MF PU PODRUČNI URED OSIJEK, OIB 18683136487</item>
    </izvorni_sadrzaj>
    <derivirana_varijabla naziv="DomainObject.Predmet.SudioniciListAdressOIB_1">
      <item>MILERAM jednostavno društvo s ograničenom odgovornošću za proizvodnju, trgovinu i usluge, OIB 14059579430, Reisnerova 46,31000 Osijek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14059579430</item>
      <item>, OIB 18683136487</item>
    </izvorni_sadrzaj>
    <derivirana_varijabla naziv="DomainObject.Predmet.SudioniciListNazivOIB_1">
      <item>, OIB 14059579430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1A7DFC-FDED-4905-8720-E89420CC62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493</properties:Words>
  <properties:Characters>2470</properties:Characters>
  <properties:Lines>124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2018-02-15T07:30:00Z</cp:lastPrinted>
  <dcterms:modified xmlns:xsi="http://www.w3.org/2001/XMLSchema-instance" xsi:type="dcterms:W3CDTF">2018-02-15T07:34:00Z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St-107/2018-2 / Odluka - Zaključak za plaćanje predujma za pokriće troškova prethodnog postupka/stečajnog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