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8c651" w14:paraId="fc8c651" w:rsidRDefault="00971271" w:rsidP="002459A6" w:rsidR="002459A6">
      <w:pPr>
        <w:jc w:val="right"/>
        <w15:collapsed w:val="false"/>
      </w:pPr>
      <w:bookmarkStart w:name="_GoBack" w:id="0"/>
      <w:bookmarkEnd w:id="0"/>
      <w:r>
        <w:rPr>
          <w:rStyle w:val="Naglaeno"/>
        </w:rPr>
        <w:t xml:space="preserve">    </w:t>
      </w:r>
      <w:r w:rsidR="00BE3282">
        <w:t>13 St-602/16-</w:t>
      </w:r>
      <w:r w:rsidR="00556246">
        <w:t>16</w:t>
      </w:r>
    </w:p>
    <w:p w:rsidRDefault="002459A6" w:rsidP="00971271" w:rsidR="002459A6">
      <w:pPr>
        <w:rPr>
          <w:rStyle w:val="Naglaeno"/>
        </w:rPr>
      </w:pPr>
    </w:p>
    <w:p w:rsidRDefault="00971271" w:rsidP="00971271" w:rsidR="00971271">
      <w:r>
        <w:rPr>
          <w:rStyle w:val="Naglaeno"/>
        </w:rPr>
        <w:t xml:space="preserve">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1271" w:rsidP="00971271" w:rsidR="00971271">
      <w:pPr>
        <w:ind w:hanging="720" w:left="360"/>
      </w:pPr>
      <w:r>
        <w:t xml:space="preserve">     REPUBLIKA HRVATSKA</w:t>
      </w:r>
    </w:p>
    <w:p w:rsidRDefault="00971271" w:rsidP="00971271" w:rsidR="0097127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971271" w:rsidP="00971271" w:rsidR="00971271">
      <w:pPr>
        <w:jc w:val="right"/>
      </w:pPr>
    </w:p>
    <w:p w:rsidRDefault="00971271" w:rsidP="00971271" w:rsidR="00971271"/>
    <w:p w:rsidRDefault="00971271" w:rsidP="00971271" w:rsidR="00971271">
      <w:pPr>
        <w:jc w:val="center"/>
      </w:pPr>
      <w:r>
        <w:t>R E P U B L I K A   H R V A T S K A</w:t>
      </w:r>
    </w:p>
    <w:p w:rsidRDefault="00971271" w:rsidP="00971271" w:rsidR="00971271">
      <w:pPr>
        <w:jc w:val="center"/>
        <w:rPr>
          <w:b/>
        </w:rPr>
      </w:pPr>
      <w:r>
        <w:t>R J E Š E N J E</w:t>
      </w:r>
    </w:p>
    <w:p w:rsidRDefault="00971271" w:rsidP="00971271" w:rsidR="00971271">
      <w:pPr>
        <w:rPr>
          <w:b/>
        </w:rPr>
      </w:pPr>
    </w:p>
    <w:p w:rsidRDefault="00BE3282" w:rsidP="00BE3282" w:rsidR="00BE3282">
      <w:pPr>
        <w:rPr>
          <w:b/>
        </w:rPr>
      </w:pPr>
    </w:p>
    <w:p w:rsidRDefault="00BE3282" w:rsidP="00BE3282" w:rsidR="00BE3282">
      <w:pPr>
        <w:pStyle w:val="Tijeloteksta"/>
      </w:pPr>
      <w:r>
        <w:tab/>
        <w:t xml:space="preserve">Trgovački sud u Osijeku, po sucu Jadranki Herman, kao stečajnom sucu, povodom prijedloga FINANCIJSKE AGENCIJE ZAGREB  Regionalni centar Osijek, Podružnica Osijek, Lorenza Jegera 3, za otvaranje stečajnog  postupka nad dužnikom  </w:t>
      </w:r>
      <w:r>
        <w:rPr>
          <w:color w:val="000000"/>
        </w:rPr>
        <w:t>B-art j.d.o.o., Osijek, Pavla Pejačevića 7, MBS: 030129398, OIB: 28495269247, dana 15. veljače  2017.</w:t>
      </w:r>
      <w:r>
        <w:t xml:space="preserve">                                      </w:t>
      </w:r>
    </w:p>
    <w:p w:rsidRDefault="00971271" w:rsidP="00971271" w:rsidR="00971271">
      <w:pPr>
        <w:pStyle w:val="Tijeloteksta"/>
      </w:pPr>
    </w:p>
    <w:p w:rsidRDefault="005A2A88" w:rsidP="005A2A88" w:rsidR="005A2A88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provede stečajni postupak nad dužnikom</w:t>
      </w:r>
      <w:r w:rsidR="00556246">
        <w:t xml:space="preserve">  </w:t>
      </w:r>
      <w:r w:rsidR="00556246">
        <w:rPr>
          <w:color w:val="000000"/>
        </w:rPr>
        <w:t>B-art j.d.o.o., Osijek, Pavla Pejačevića 7, MBS: 030129398, OIB: 28495269247</w:t>
      </w:r>
      <w:r w:rsidR="0011468C">
        <w:t xml:space="preserve">, </w:t>
      </w:r>
      <w:r>
        <w:t xml:space="preserve">da u roku od 15 dana solidarno uplate na sudski depozit ovog suda broj HR31 2390 0011 3000 0020 </w:t>
      </w:r>
      <w:r w:rsidR="00556246">
        <w:t>0 s pozivom na broj HR05 272-602</w:t>
      </w:r>
      <w:r w:rsidR="0011468C">
        <w:t>-16</w:t>
      </w:r>
      <w:r>
        <w:t xml:space="preserve"> kod Hrv</w:t>
      </w:r>
      <w:r w:rsidR="0011468C">
        <w:t>a</w:t>
      </w:r>
      <w:r w:rsidR="00556246">
        <w:t>tske poštanske banke iznos od 15.00</w:t>
      </w:r>
      <w:r w:rsidR="00971271">
        <w:t>0,</w:t>
      </w:r>
      <w:r>
        <w:t>00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>či u skladu s odredbom članka 132</w:t>
      </w:r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556246" w:rsidP="00556246" w:rsidR="002459A6">
      <w:pPr>
        <w:pStyle w:val="Tijeloteksta"/>
        <w:ind w:firstLine="708"/>
      </w:pPr>
      <w:r>
        <w:rPr>
          <w:bCs/>
        </w:rPr>
        <w:t xml:space="preserve">Predlagatelj FINA je dana 16. ožujka 2016. podnijela ovom sudu prijedlog za pokretanje stečajnog postupka nad dužnikom </w:t>
      </w:r>
      <w:r>
        <w:rPr>
          <w:color w:val="000000"/>
        </w:rPr>
        <w:t xml:space="preserve">B-art j.d.o.o., Osijek, Pavla Pejačevića 7, MBS: 030129398, OIB: 28495269247, </w:t>
      </w:r>
      <w:r>
        <w:t>temeljem odredbe članka 110. stav 1. Stečajnog zakona (Narodne novine 71/15) .</w:t>
      </w:r>
    </w:p>
    <w:p w:rsidRDefault="00556246" w:rsidP="00556246" w:rsidR="00556246">
      <w:pPr>
        <w:pStyle w:val="Tijeloteksta"/>
        <w:ind w:firstLine="708"/>
      </w:pPr>
    </w:p>
    <w:p w:rsidRDefault="00865CEE" w:rsidP="00865CEE" w:rsidR="00905232">
      <w:pPr>
        <w:jc w:val="both"/>
      </w:pPr>
      <w:r>
        <w:tab/>
        <w:t xml:space="preserve">Na ročištu radi izjašnjenja o prijedlogu za otvaranje stečajnog postupka nad dužnikom, održanom </w:t>
      </w:r>
      <w:r w:rsidR="0011468C">
        <w:t>15.</w:t>
      </w:r>
      <w:r w:rsidR="002459A6">
        <w:t xml:space="preserve"> veljače 2017. godine, i</w:t>
      </w:r>
      <w:r>
        <w:t>zvršen</w:t>
      </w:r>
      <w:r w:rsidR="002459A6">
        <w:t xml:space="preserve"> </w:t>
      </w:r>
      <w:r>
        <w:t xml:space="preserve"> je </w:t>
      </w:r>
      <w:r w:rsidR="002459A6">
        <w:t xml:space="preserve"> </w:t>
      </w:r>
      <w:r>
        <w:t>uvid</w:t>
      </w:r>
      <w:r w:rsidR="002459A6">
        <w:t xml:space="preserve">  </w:t>
      </w:r>
      <w:r>
        <w:t xml:space="preserve"> u </w:t>
      </w:r>
      <w:r w:rsidR="00905232">
        <w:t xml:space="preserve"> </w:t>
      </w:r>
      <w:r>
        <w:t xml:space="preserve">dokumentaciju </w:t>
      </w:r>
      <w:r w:rsidR="00905232">
        <w:t xml:space="preserve"> </w:t>
      </w:r>
      <w:r>
        <w:t>u</w:t>
      </w:r>
      <w:r w:rsidR="00905232">
        <w:t xml:space="preserve"> </w:t>
      </w:r>
      <w:r>
        <w:t xml:space="preserve"> spisu</w:t>
      </w:r>
      <w:r w:rsidR="002459A6">
        <w:t xml:space="preserve"> </w:t>
      </w:r>
      <w:r>
        <w:t xml:space="preserve">iz </w:t>
      </w:r>
      <w:r w:rsidR="002459A6">
        <w:t xml:space="preserve"> k</w:t>
      </w:r>
      <w:r>
        <w:t xml:space="preserve">oje je </w:t>
      </w:r>
    </w:p>
    <w:p w:rsidRDefault="00905232" w:rsidP="00865CEE" w:rsidR="00905232">
      <w:pPr>
        <w:jc w:val="both"/>
      </w:pPr>
    </w:p>
    <w:p w:rsidRDefault="00905232" w:rsidP="00905232" w:rsidR="00905232">
      <w:pPr>
        <w:jc w:val="center"/>
      </w:pPr>
      <w:r>
        <w:lastRenderedPageBreak/>
        <w:t>2</w:t>
      </w:r>
    </w:p>
    <w:p w:rsidRDefault="002459A6" w:rsidP="002459A6" w:rsidR="002459A6">
      <w:pPr>
        <w:jc w:val="right"/>
      </w:pPr>
      <w:r>
        <w:t>13 St-550/16-18</w:t>
      </w:r>
    </w:p>
    <w:p w:rsidRDefault="00905232" w:rsidP="00905232" w:rsidR="00905232">
      <w:pPr>
        <w:jc w:val="center"/>
      </w:pPr>
    </w:p>
    <w:p w:rsidRDefault="002459A6" w:rsidP="00905232" w:rsidR="00905232">
      <w:pPr>
        <w:jc w:val="center"/>
      </w:pPr>
      <w:r>
        <w:t xml:space="preserve"> </w:t>
      </w:r>
    </w:p>
    <w:p w:rsidRDefault="00905232" w:rsidP="00865CEE" w:rsidR="00905232">
      <w:pPr>
        <w:jc w:val="both"/>
      </w:pPr>
    </w:p>
    <w:p w:rsidRDefault="002459A6" w:rsidP="00865CEE" w:rsidR="00865CEE">
      <w:pPr>
        <w:jc w:val="both"/>
      </w:pPr>
      <w:r>
        <w:t xml:space="preserve">razvidno da su kod stečajnog dužnika ostvareni stečajni </w:t>
      </w:r>
      <w:r w:rsidR="00865CEE">
        <w:t>razlozi predviđeni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71/15)</w:t>
      </w:r>
      <w:r w:rsidR="00865CEE">
        <w:t xml:space="preserve"> nesposobnost za plaćanje i prezaduženost, no dužnik nema imovine koja bi ušla u stečajnu masu i iz koje bi se mogli namiriti troškovi stečajnog postupka, a na žiro računu dužnika nema novčanih sredstava. Predvidivi troškovi stečajnog postupka prema </w:t>
      </w:r>
      <w:r w:rsidR="00CC749D">
        <w:t>ocijeni ovog</w:t>
      </w:r>
      <w:r w:rsidR="00B53268">
        <w:t xml:space="preserve"> suda iznosili bi 15.00</w:t>
      </w:r>
      <w:r w:rsidR="00865CEE">
        <w:t>0,00 kn, (troškovi sređivanja knjigovodstvene dokumentacije, troškovi stečajnog upravitelja i drugi troškovi).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>Sukladno članku 132.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r w:rsidR="00D55925">
        <w:t>15. veljače 2017.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278.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CD3D56" w:rsidP="00905232" w:rsidR="00905232">
      <w:pPr>
        <w:pStyle w:val="Tijeloteksta"/>
        <w:jc w:val="left"/>
      </w:pPr>
      <w:r>
        <w:t>DNA</w:t>
      </w:r>
    </w:p>
    <w:p w:rsidRDefault="00B53268" w:rsidP="00B53268" w:rsidR="00B53268">
      <w:pPr>
        <w:pStyle w:val="Tijeloteksta"/>
        <w:numPr>
          <w:ilvl w:val="0"/>
          <w:numId w:val="10"/>
        </w:numPr>
        <w:jc w:val="left"/>
      </w:pPr>
      <w:r>
        <w:t>Predlagatelj- FINA Regionalni centar Osijek,  Osijek, L. Jagera 1</w:t>
      </w:r>
    </w:p>
    <w:p w:rsidRDefault="00B53268" w:rsidP="00B53268" w:rsidR="00B53268">
      <w:pPr>
        <w:pStyle w:val="Tijeloteksta"/>
        <w:numPr>
          <w:ilvl w:val="0"/>
          <w:numId w:val="10"/>
        </w:numPr>
        <w:jc w:val="left"/>
      </w:pPr>
      <w:r>
        <w:t xml:space="preserve">Dužnik – </w:t>
      </w:r>
      <w:r>
        <w:rPr>
          <w:color w:val="000000"/>
        </w:rPr>
        <w:t xml:space="preserve">B-art j.d.o.o., Osijek, Pavla Pejačevića 7, </w:t>
      </w:r>
    </w:p>
    <w:p w:rsidRDefault="00B53268" w:rsidP="00B53268" w:rsidR="00B53268">
      <w:pPr>
        <w:pStyle w:val="Tijeloteksta"/>
        <w:numPr>
          <w:ilvl w:val="0"/>
          <w:numId w:val="10"/>
        </w:numPr>
        <w:jc w:val="left"/>
      </w:pPr>
      <w:r>
        <w:t xml:space="preserve">Privremeni stečajni upravitelj Davor Lamza, Osijek </w:t>
      </w:r>
    </w:p>
    <w:p w:rsidRDefault="00B53268" w:rsidP="00B53268" w:rsidR="00B53268">
      <w:pPr>
        <w:pStyle w:val="Tijeloteksta"/>
        <w:numPr>
          <w:ilvl w:val="0"/>
          <w:numId w:val="10"/>
        </w:numPr>
      </w:pPr>
      <w:r>
        <w:t xml:space="preserve">zz dužnika </w:t>
      </w:r>
      <w:r>
        <w:rPr>
          <w:color w:val="000000"/>
        </w:rPr>
        <w:t xml:space="preserve">Branka Mrkšić-Kettler , Novi Vinodolski, Zagosnka 19, </w:t>
      </w:r>
    </w:p>
    <w:p w:rsidRDefault="00B53268" w:rsidP="00B53268" w:rsidR="00B53268">
      <w:pPr>
        <w:pStyle w:val="Tijeloteksta"/>
        <w:numPr>
          <w:ilvl w:val="0"/>
          <w:numId w:val="10"/>
        </w:numPr>
      </w:pPr>
      <w:r>
        <w:t>ŽDO Osijek</w:t>
      </w:r>
    </w:p>
    <w:p w:rsidRDefault="00B53268" w:rsidP="00B53268" w:rsidR="00B53268">
      <w:pPr>
        <w:pStyle w:val="Tijeloteksta"/>
        <w:numPr>
          <w:ilvl w:val="0"/>
          <w:numId w:val="10"/>
        </w:numPr>
      </w:pPr>
      <w:r>
        <w:t xml:space="preserve">e-oglasna ploča </w:t>
      </w:r>
    </w:p>
    <w:p w:rsidRDefault="00D55925" w:rsidP="00D55925" w:rsidR="00D55925">
      <w:pPr>
        <w:pStyle w:val="Tijeloteksta"/>
        <w:numPr>
          <w:ilvl w:val="0"/>
          <w:numId w:val="10"/>
        </w:numPr>
      </w:pPr>
      <w:r>
        <w:t>kal. 15/3</w:t>
      </w:r>
    </w:p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435401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D9D" w:rsidR="00275D9D">
      <w:r>
        <w:separator/>
      </w:r>
    </w:p>
  </w:endnote>
  <w:endnote w:id="0" w:type="continuationSeparator">
    <w:p w:rsidRDefault="00275D9D" w:rsidR="00275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D9D" w:rsidR="00275D9D">
      <w:r>
        <w:separator/>
      </w:r>
    </w:p>
  </w:footnote>
  <w:footnote w:id="0" w:type="continuationSeparator">
    <w:p w:rsidRDefault="00275D9D" w:rsidR="00275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D5D8B"/>
    <w:rsid w:val="000F1D3A"/>
    <w:rsid w:val="0010048F"/>
    <w:rsid w:val="0011468C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348D6"/>
    <w:rsid w:val="002459A6"/>
    <w:rsid w:val="00275D9D"/>
    <w:rsid w:val="00280570"/>
    <w:rsid w:val="002937FB"/>
    <w:rsid w:val="002B62B4"/>
    <w:rsid w:val="002F4F26"/>
    <w:rsid w:val="00312B4C"/>
    <w:rsid w:val="00337B6B"/>
    <w:rsid w:val="00342B9D"/>
    <w:rsid w:val="003465FB"/>
    <w:rsid w:val="00397533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511E82"/>
    <w:rsid w:val="005241C4"/>
    <w:rsid w:val="00556246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711E3C"/>
    <w:rsid w:val="00750269"/>
    <w:rsid w:val="007E41DD"/>
    <w:rsid w:val="008219B7"/>
    <w:rsid w:val="00825B4D"/>
    <w:rsid w:val="00856AD5"/>
    <w:rsid w:val="00865CEE"/>
    <w:rsid w:val="00894FC5"/>
    <w:rsid w:val="00905232"/>
    <w:rsid w:val="0093013D"/>
    <w:rsid w:val="00971271"/>
    <w:rsid w:val="009E6571"/>
    <w:rsid w:val="009F55F2"/>
    <w:rsid w:val="00A32502"/>
    <w:rsid w:val="00A41D98"/>
    <w:rsid w:val="00A57238"/>
    <w:rsid w:val="00A65909"/>
    <w:rsid w:val="00AE015B"/>
    <w:rsid w:val="00B05391"/>
    <w:rsid w:val="00B35E7C"/>
    <w:rsid w:val="00B37EA9"/>
    <w:rsid w:val="00B46D29"/>
    <w:rsid w:val="00B53268"/>
    <w:rsid w:val="00B74F73"/>
    <w:rsid w:val="00BC3825"/>
    <w:rsid w:val="00BE3282"/>
    <w:rsid w:val="00BF2834"/>
    <w:rsid w:val="00BF3D56"/>
    <w:rsid w:val="00C04DD2"/>
    <w:rsid w:val="00C121ED"/>
    <w:rsid w:val="00C572BE"/>
    <w:rsid w:val="00CA624B"/>
    <w:rsid w:val="00CC749D"/>
    <w:rsid w:val="00CD3D56"/>
    <w:rsid w:val="00D146C1"/>
    <w:rsid w:val="00D52CA6"/>
    <w:rsid w:val="00D55925"/>
    <w:rsid w:val="00D74D63"/>
    <w:rsid w:val="00D752C9"/>
    <w:rsid w:val="00D80DC9"/>
    <w:rsid w:val="00D84C83"/>
    <w:rsid w:val="00D90419"/>
    <w:rsid w:val="00D923C9"/>
    <w:rsid w:val="00DD6C09"/>
    <w:rsid w:val="00E05D86"/>
    <w:rsid w:val="00E13A1B"/>
    <w:rsid w:val="00E30251"/>
    <w:rsid w:val="00E56C03"/>
    <w:rsid w:val="00E94538"/>
    <w:rsid w:val="00EA7A61"/>
    <w:rsid w:val="00EB3125"/>
    <w:rsid w:val="00F17DA4"/>
    <w:rsid w:val="00F65328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11E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11E8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11E8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1E8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1E8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11E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11E8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11E8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1E8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1E8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089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846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153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616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731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548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St-602/2016</izvorni_sadrzaj>
    <derivirana_varijabla naziv="DomainObject.Predmet.OznakaBroj_1">St-602/2016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B-art  jednostavno društvo s ograničenom odgovornošću za proizvodnju, trgovinu i usluge</izvorni_sadrzaj>
    <derivirana_varijabla naziv="DomainObject.Predmet.ProtustrankaFormated_1">  B-art  jednostavno društvo s ograničenom odgovornošću za proizvodnju, trgovinu i usluge</derivirana_varijabla>
  </DomainObject.Predmet.ProtustrankaFormated>
  <DomainObject.Predmet.ProtustrankaFormatedOIB>
    <izvorni_sadrzaj>  B-art  jednostavno društvo s ograničenom odgovornošću za proizvodnju, trgovinu i usluge, OIB 28495269247</izvorni_sadrzaj>
    <derivirana_varijabla naziv="DomainObject.Predmet.ProtustrankaFormatedOIB_1">  B-art  jednostavno društvo s ograničenom odgovornošću za proizvodnju, trgovinu i usluge, OIB 28495269247</derivirana_varijabla>
  </DomainObject.Predmet.ProtustrankaFormatedOIB>
  <DomainObject.Predmet.ProtustrankaFormatedWithAdress>
    <izvorni_sadrzaj> B-art  jednostavno društvo s ograničenom odgovornošću za proizvodnju, trgovinu i usluge, Pavla Pejačevića 7, 31000 Osijek</izvorni_sadrzaj>
    <derivirana_varijabla naziv="DomainObject.Predmet.ProtustrankaFormatedWithAdress_1"> B-art  jednostavno društvo s ograničenom odgovornošću za proizvodnju, trgovinu i usluge, Pavla Pejačevića 7, 31000 Osijek</derivirana_varijabla>
  </DomainObject.Predmet.ProtustrankaFormatedWithAdress>
  <DomainObject.Predmet.ProtustrankaFormatedWithAdressOIB>
    <izvorni_sadrzaj> B-art  jednostavno društvo s ograničenom odgovornošću za proizvodnju, trgovinu i usluge, OIB 28495269247, Pavla Pejačevića 7, 31000 Osijek</izvorni_sadrzaj>
    <derivirana_varijabla naziv="DomainObject.Predmet.ProtustrankaFormatedWithAdressOIB_1"> B-art  jednostavno društvo s ograničenom odgovornošću za proizvodnju, trgovinu i usluge, OIB 28495269247, Pavla Pejačevića 7, 31000 Osijek</derivirana_varijabla>
  </DomainObject.Predmet.ProtustrankaFormatedWithAdressOIB>
  <DomainObject.Predmet.ProtustrankaWithAdress>
    <izvorni_sadrzaj>B-art  jednostavno društvo s ograničenom odgovornošću za proizvodnju, trgovinu i usluge Pavla Pejačevića 7, 31000 Osijek</izvorni_sadrzaj>
    <derivirana_varijabla naziv="DomainObject.Predmet.ProtustrankaWithAdress_1">B-art  jednostavno društvo s ograničenom odgovornošću za proizvodnju, trgovinu i usluge Pavla Pejačevića 7, 31000 Osijek</derivirana_varijabla>
  </DomainObject.Predmet.ProtustrankaWithAdress>
  <DomainObject.Predmet.ProtustrankaWithAdressOIB>
    <izvorni_sadrzaj>B-art  jednostavno društvo s ograničenom odgovornošću za proizvodnju, trgovinu i usluge, OIB 28495269247, Pavla Pejačevića 7, 31000 Osijek</izvorni_sadrzaj>
    <derivirana_varijabla naziv="DomainObject.Predmet.ProtustrankaWithAdressOIB_1">B-art  jednostavno društvo s ograničenom odgovornošću za proizvodnju, trgovinu i usluge, OIB 28495269247, Pavla Pejačevića 7, 31000 Osijek</derivirana_varijabla>
  </DomainObject.Predmet.ProtustrankaWithAdressOIB>
  <DomainObject.Predmet.ProtustrankaNazivFormated>
    <izvorni_sadrzaj>B-art  jednostavno društvo s ograničenom odgovornošću za proizvodnju, trgovinu i usluge</izvorni_sadrzaj>
    <derivirana_varijabla naziv="DomainObject.Predmet.ProtustrankaNazivFormated_1">B-art  jednostavno društvo s ograničenom odgovornošću za proizvodnju, trgovinu i usluge</derivirana_varijabla>
  </DomainObject.Predmet.ProtustrankaNazivFormated>
  <DomainObject.Predmet.ProtustrankaNazivFormatedOIB>
    <izvorni_sadrzaj>B-art  jednostavno društvo s ograničenom odgovornošću za proizvodnju, trgovinu i usluge, OIB 28495269247</izvorni_sadrzaj>
    <derivirana_varijabla naziv="DomainObject.Predmet.ProtustrankaNazivFormatedOIB_1">B-art  jednostavno društvo s ograničenom odgovornošću za proizvodnju, trgovinu i usluge, OIB 28495269247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B-art  jednostavno društvo s ograničenom odgovornošću za proizvodnju, trgovinu i usluge</item>
    </izvorni_sadrzaj>
    <derivirana_varijabla naziv="DomainObject.Predmet.ProtuStrankaListFormated_1">
      <item>B-art  jednostavno društvo s ograničenom odgovornošću za proizvodnju, trgovinu i usluge</item>
    </derivirana_varijabla>
  </DomainObject.Predmet.ProtuStrankaListFormated>
  <DomainObject.Predmet.ProtuStrankaListFormatedOIB>
    <izvorni_sadrzaj>
      <item>B-art  jednostavno društvo s ograničenom odgovornošću za proizvodnju, trgovinu i usluge, OIB 28495269247</item>
    </izvorni_sadrzaj>
    <derivirana_varijabla naziv="DomainObject.Predmet.ProtuStrankaListFormatedOIB_1">
      <item>B-art  jednostavno društvo s ograničenom odgovornošću za proizvodnju, trgovinu i usluge, OIB 28495269247</item>
    </derivirana_varijabla>
  </DomainObject.Predmet.ProtuStrankaListFormatedOIB>
  <DomainObject.Predmet.ProtuStrankaListFormatedWithAdress>
    <izvorni_sadrzaj>
      <item>B-art  jednostavno društvo s ograničenom odgovornošću za proizvodnju, trgovinu i usluge, Pavla Pejačevića 7, 31000 Osijek</item>
    </izvorni_sadrzaj>
    <derivirana_varijabla naziv="DomainObject.Predmet.ProtuStrankaListFormatedWithAdress_1">
      <item>B-art  jednostavno društvo s ograničenom odgovornošću za proizvodnju, trgovinu i usluge, Pavla Pejačevića 7, 31000 Osijek</item>
    </derivirana_varijabla>
  </DomainObject.Predmet.ProtuStrankaListFormatedWithAdress>
  <DomainObject.Predmet.ProtuStrankaListFormatedWithAdressOIB>
    <izvorni_sadrzaj>
      <item>B-art  jednostavno društvo s ograničenom odgovornošću za proizvodnju, trgovinu i usluge, OIB 28495269247, Pavla Pejačevića 7, 31000 Osijek</item>
    </izvorni_sadrzaj>
    <derivirana_varijabla naziv="DomainObject.Predmet.ProtuStrankaListFormatedWithAdressOIB_1">
      <item>B-art  jednostavno društvo s ograničenom odgovornošću za proizvodnju, trgovinu i usluge, OIB 28495269247, Pavla Pejačevića 7, 31000 Osijek</item>
    </derivirana_varijabla>
  </DomainObject.Predmet.ProtuStrankaListFormatedWithAdressOIB>
  <DomainObject.Predmet.ProtuStrankaListNazivFormated>
    <izvorni_sadrzaj>
      <item>B-art  jednostavno društvo s ograničenom odgovornošću za proizvodnju, trgovinu i usluge</item>
    </izvorni_sadrzaj>
    <derivirana_varijabla naziv="DomainObject.Predmet.ProtuStrankaListNazivFormated_1">
      <item>B-art  jednostavno društvo s ograničenom odgovornošću za proizvodnju, trgovinu i usluge</item>
    </derivirana_varijabla>
  </DomainObject.Predmet.ProtuStrankaListNazivFormated>
  <DomainObject.Predmet.ProtuStrankaListNazivFormatedOIB>
    <izvorni_sadrzaj>
      <item>B-art  jednostavno društvo s ograničenom odgovornošću za proizvodnju, trgovinu i usluge, OIB 28495269247</item>
    </izvorni_sadrzaj>
    <derivirana_varijabla naziv="DomainObject.Predmet.ProtuStrankaListNazivFormatedOIB_1">
      <item>B-art  jednostavno društvo s ograničenom odgovornošću za proizvodnju, trgovinu i usluge, OIB 28495269247</item>
    </derivirana_varijabla>
  </DomainObject.Predmet.ProtuStrankaListNazivFormatedOIB>
  <DomainObject.Predmet.OstaliListFormated>
    <izvorni_sadrzaj>
      <item>Ministarstvo pravosuđa RH</item>
      <item>ŽDO Osijek</item>
      <item>Branka Mrkšić-kettler</item>
      <item>B-art j.d.o.o.o.  Osijek - javnost</item>
    </izvorni_sadrzaj>
    <derivirana_varijabla naziv="DomainObject.Predmet.OstaliListFormated_1">
      <item>Ministarstvo pravosuđa RH</item>
      <item>ŽDO Osijek</item>
      <item>Branka Mrkšić-kettler</item>
      <item>B-art j.d.o.o.o.  Osijek - javnost</item>
    </derivirana_varijabla>
  </DomainObject.Predmet.OstaliListFormated>
  <DomainObject.Predmet.OstaliListFormatedOIB>
    <izvorni_sadrzaj>
      <item>Ministarstvo pravosuđa RH</item>
      <item>ŽDO Osijek</item>
      <item>Branka Mrkšić-kettler, OIB 55647534600</item>
      <item>B-art j.d.o.o.o.  Osijek - javnost, OIB 28495269247</item>
    </izvorni_sadrzaj>
    <derivirana_varijabla naziv="DomainObject.Predmet.OstaliListFormatedOIB_1">
      <item>Ministarstvo pravosuđa RH</item>
      <item>ŽDO Osijek</item>
      <item>Branka Mrkšić-kettler, OIB 55647534600</item>
      <item>B-art j.d.o.o.o.  Osijek - javnost, OIB 28495269247</item>
    </derivirana_varijabla>
  </DomainObject.Predmet.OstaliListFormatedOIB>
  <DomainObject.Predmet.OstaliListFormatedWithAdress>
    <izvorni_sadrzaj>
      <item>Ministarstvo pravosuđa RH, Ul. grada Vukovara 49, 10000 Zagreb</item>
      <item>ŽDO Osijek</item>
      <item>Branka Mrkšić-kettler, Zagonjska 19, 51250 Novi Vinodolski</item>
      <item>B-art j.d.o.o.o.  Osijek - javnost</item>
    </izvorni_sadrzaj>
    <derivirana_varijabla naziv="DomainObject.Predmet.OstaliListFormatedWithAdress_1">
      <item>Ministarstvo pravosuđa RH, Ul. grada Vukovara 49, 10000 Zagreb</item>
      <item>ŽDO Osijek</item>
      <item>Branka Mrkšić-kettler, Zagonjska 19, 51250 Novi Vinodolski</item>
      <item>B-art j.d.o.o.o.  Osijek - javnost</item>
    </derivirana_varijabla>
  </DomainObject.Predmet.OstaliListFormatedWithAdress>
  <DomainObject.Predmet.OstaliListFormatedWithAdressOIB>
    <izvorni_sadrzaj>
      <item>Ministarstvo pravosuđa RH, Ul. grada Vukovara 49, 10000 Zagreb</item>
      <item>ŽDO Osijek</item>
      <item>Branka Mrkšić-kettler, OIB 55647534600, Zagonjska 19, 51250 Novi Vinodolski</item>
      <item>B-art j.d.o.o.o.  Osijek - javnost, OIB 28495269247</item>
    </izvorni_sadrzaj>
    <derivirana_varijabla naziv="DomainObject.Predmet.OstaliListFormatedWithAdressOIB_1">
      <item>Ministarstvo pravosuđa RH, Ul. grada Vukovara 49, 10000 Zagreb</item>
      <item>ŽDO Osijek</item>
      <item>Branka Mrkšić-kettler, OIB 55647534600, Zagonjska 19, 51250 Novi Vinodolski</item>
      <item>B-art j.d.o.o.o.  Osijek - javnost, OIB 28495269247</item>
    </derivirana_varijabla>
  </DomainObject.Predmet.OstaliListFormatedWithAdressOIB>
  <DomainObject.Predmet.OstaliListNazivFormated>
    <izvorni_sadrzaj>
      <item>Ministarstvo pravosuđa RH</item>
      <item>ŽDO Osijek</item>
      <item>Branka Mrkšić-kettler</item>
      <item>B-art j.d.o.o.o.  Osijek - javnost</item>
    </izvorni_sadrzaj>
    <derivirana_varijabla naziv="DomainObject.Predmet.OstaliListNazivFormated_1">
      <item>Ministarstvo pravosuđa RH</item>
      <item>ŽDO Osijek</item>
      <item>Branka Mrkšić-kettler</item>
      <item>B-art j.d.o.o.o.  Osijek - javnost</item>
    </derivirana_varijabla>
  </DomainObject.Predmet.OstaliListNazivFormated>
  <DomainObject.Predmet.OstaliListNazivFormatedOIB>
    <izvorni_sadrzaj>
      <item>Ministarstvo pravosuđa RH</item>
      <item>ŽDO Osijek</item>
      <item>Branka Mrkšić-kettler, OIB 55647534600</item>
      <item>B-art j.d.o.o.o.  Osijek - javnost, OIB 28495269247</item>
    </izvorni_sadrzaj>
    <derivirana_varijabla naziv="DomainObject.Predmet.OstaliListNazivFormatedOIB_1">
      <item>Ministarstvo pravosuđa RH</item>
      <item>ŽDO Osijek</item>
      <item>Branka Mrkšić-kettler, OIB 55647534600</item>
      <item>B-art j.d.o.o.o.  Osijek - javnost, OIB 28495269247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B-art  jednostavno društvo s ograničenom odgovornošću za proizvodnju, trgovinu i usluge</izvorni_sadrzaj>
    <derivirana_varijabla naziv="DomainObject.Predmet.ProtustrankaIDrugi_1">B-art 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B-art  jednostavno društvo s ograničenom odgovornošću za proizvodnju, trgovinu i usluge, OIB 28495269247, Pavla Pejačevića 7, 31000 Osijek</izvorni_sadrzaj>
    <derivirana_varijabla naziv="DomainObject.Predmet.ProtustrankaIDrugiAdressOIB_1">B-art  jednostavno društvo s ograničenom odgovornošću za proizvodnju, trgovinu i usluge, OIB 28495269247, Pavla Pejačevića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B-art  jednostavno društvo s ograničenom odgovornošću za proizvodnju, trgovinu i usluge</item>
      <item>Ministarstvo pravosuđa RH</item>
      <item>ŽDO Osijek</item>
      <item>Branka Mrkšić-kettler</item>
      <item>B-art j.d.o.o.o.  Osijek - javnost</item>
    </izvorni_sadrzaj>
    <derivirana_varijabla naziv="DomainObject.Predmet.SudioniciListNaziv_1">
      <item>FINA RC OSIJEK</item>
      <item>B-art  jednostavno društvo s ograničenom odgovornošću za proizvodnju, trgovinu i usluge</item>
      <item>Ministarstvo pravosuđa RH</item>
      <item>ŽDO Osijek</item>
      <item>Branka Mrkšić-kettler</item>
      <item>B-art j.d.o.o.o.  Osijek - javnost</item>
    </derivirana_varijabla>
  </DomainObject.Predmet.SudioniciListNaziv>
  <DomainObject.Predmet.SudioniciListAdressOIB>
    <izvorni_sadrzaj>
      <item>FINA RC OSIJEK, OIB 85821130368</item>
      <item>B-art  jednostavno društvo s ograničenom odgovornošću za proizvodnju, trgovinu i usluge, OIB 28495269247, Pavla Pejačevića 7,31000 Osijek</item>
      <item>Ministarstvo pravosuđa RH, Ul. grada Vukovara 49,10000 Zagreb</item>
      <item>ŽDO Osijek</item>
      <item>Branka Mrkšić-kettler, OIB 55647534600, Zagonjska 19,51250 Novi Vinodolski</item>
      <item>B-art j.d.o.o.o.  Osijek - javnost, OIB 28495269247</item>
    </izvorni_sadrzaj>
    <derivirana_varijabla naziv="DomainObject.Predmet.SudioniciListAdressOIB_1">
      <item>FINA RC OSIJEK, OIB 85821130368</item>
      <item>B-art  jednostavno društvo s ograničenom odgovornošću za proizvodnju, trgovinu i usluge, OIB 28495269247, Pavla Pejačevića 7,31000 Osijek</item>
      <item>Ministarstvo pravosuđa RH, Ul. grada Vukovara 49,10000 Zagreb</item>
      <item>ŽDO Osijek</item>
      <item>Branka Mrkšić-kettler, OIB 55647534600, Zagonjska 19,51250 Novi Vinodolski</item>
      <item>B-art j.d.o.o.o.  Osijek - javnost, OIB 28495269247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28495269247</item>
      <item>, OIB null</item>
      <item>, OIB null</item>
      <item>, OIB 55647534600</item>
      <item>, OIB 28495269247</item>
    </izvorni_sadrzaj>
    <derivirana_varijabla naziv="DomainObject.Predmet.SudioniciListNazivOIB_1">
      <item>, OIB 85821130368</item>
      <item>, OIB 28495269247</item>
      <item>, OIB null</item>
      <item>, OIB null</item>
      <item>, OIB 55647534600</item>
      <item>, OIB 28495269247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2653</properties:Characters>
  <properties:Lines>85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2017-02-15T09:32:00Z</dcterms:created>
  <dc:creator>..</dc:creator>
  <cp:lastModifiedBy>Maja Kocijan</cp:lastModifiedBy>
  <cp:lastPrinted>2017-02-15T10:09:00Z</cp:lastPrinted>
  <dcterms:modified xmlns:xsi="http://www.w3.org/2001/XMLSchema-instance" xsi:type="dcterms:W3CDTF">2017-02-15T10:16:00Z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