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4dc53" w14:paraId="684dc53" w:rsidRDefault="00D23C6A" w:rsidP="00D23C6A" w:rsidR="00D23C6A" w:rsidRPr="00A86DAA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86DAA">
        <w:rPr>
          <w:rFonts w:hAnsi="Times New Roman" w:ascii="Times New Roman"/>
          <w:sz w:val="24"/>
          <w:szCs w:val="24"/>
        </w:rPr>
        <w:t>Poslovni broj 1 St-718/2016-60</w:t>
      </w:r>
    </w:p>
    <w:p w:rsidRDefault="00D43ADF" w:rsidP="00D23C6A" w:rsidR="00D43ADF" w:rsidRPr="00A86DAA">
      <w:pPr>
        <w:jc w:val="right"/>
        <w:rPr>
          <w:rFonts w:hAnsi="Times New Roman" w:ascii="Times New Roman"/>
          <w:sz w:val="24"/>
          <w:szCs w:val="24"/>
        </w:rPr>
      </w:pPr>
    </w:p>
    <w:p w:rsidRDefault="00D23C6A" w:rsidP="00D23C6A" w:rsidR="00D23C6A" w:rsidRPr="00A86DAA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D23C6A" w:rsidP="00D23C6A" w:rsidR="00D23C6A" w:rsidRPr="00A86DAA">
      <w:pPr>
        <w:pStyle w:val="Naslov6"/>
        <w:tabs>
          <w:tab w:pos="2410" w:val="left"/>
        </w:tabs>
        <w:ind w:right="6238"/>
        <w:rPr>
          <w:rFonts w:cs="Times New Roman" w:hAnsi="Times New Roman" w:ascii="Times New Roman"/>
          <w:b w:val="false"/>
          <w:sz w:val="24"/>
        </w:rPr>
      </w:pPr>
      <w:r w:rsidRPr="00A86DAA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Trgovački sud u Zadru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Dr. Franje Tuđmana 35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23000 Zadar</w:t>
      </w:r>
    </w:p>
    <w:p w:rsidRDefault="00D43ADF" w:rsidP="00D43ADF" w:rsidR="00D43ADF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J E Š E N J E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 xml:space="preserve">Trgovački sud u Zadru po sucu tog suda Ardeni Bajlo u stečajnom postupku nad stečajnim dužnikom </w:t>
      </w:r>
      <w:r w:rsidR="00A86DAA" w:rsidRPr="00A86DAA">
        <w:rPr>
          <w:rFonts w:hAnsi="Times New Roman" w:ascii="Times New Roman"/>
          <w:sz w:val="24"/>
          <w:szCs w:val="24"/>
        </w:rPr>
        <w:t>DOMINIK INTERNATIONAL d.o.o. u stečaju Zadar, Ul. Slave Raškaj 14 A-</w:t>
      </w:r>
      <w:proofErr w:type="spellStart"/>
      <w:r w:rsidR="00A86DAA" w:rsidRPr="00A86DAA">
        <w:rPr>
          <w:rFonts w:hAnsi="Times New Roman" w:ascii="Times New Roman"/>
          <w:sz w:val="24"/>
          <w:szCs w:val="24"/>
        </w:rPr>
        <w:t>A</w:t>
      </w:r>
      <w:proofErr w:type="spellEnd"/>
      <w:r w:rsidR="00A86DAA" w:rsidRPr="00A86DAA">
        <w:rPr>
          <w:rFonts w:hAnsi="Times New Roman" w:ascii="Times New Roman"/>
          <w:sz w:val="24"/>
          <w:szCs w:val="24"/>
        </w:rPr>
        <w:t xml:space="preserve"> 10, OIB: 70950178353, zastupanom po stečajnoj upraviteljici Ivanki </w:t>
      </w:r>
      <w:proofErr w:type="spellStart"/>
      <w:r w:rsidR="00A86DAA" w:rsidRPr="00A86DAA">
        <w:rPr>
          <w:rFonts w:hAnsi="Times New Roman" w:ascii="Times New Roman"/>
          <w:sz w:val="24"/>
          <w:szCs w:val="24"/>
        </w:rPr>
        <w:t>Bosotini</w:t>
      </w:r>
      <w:proofErr w:type="spellEnd"/>
      <w:r w:rsidRPr="00A86DAA">
        <w:rPr>
          <w:rFonts w:hAnsi="Times New Roman" w:ascii="Times New Roman"/>
          <w:sz w:val="24"/>
          <w:szCs w:val="24"/>
        </w:rPr>
        <w:t xml:space="preserve">, </w:t>
      </w:r>
      <w:r w:rsidR="00D23C6A" w:rsidRPr="00A86DAA">
        <w:rPr>
          <w:rFonts w:hAnsi="Times New Roman" w:ascii="Times New Roman"/>
          <w:sz w:val="24"/>
          <w:szCs w:val="24"/>
        </w:rPr>
        <w:t>30. listopada</w:t>
      </w:r>
      <w:r w:rsidRPr="00A86DAA">
        <w:rPr>
          <w:rFonts w:hAnsi="Times New Roman" w:ascii="Times New Roman"/>
          <w:sz w:val="24"/>
          <w:szCs w:val="24"/>
        </w:rPr>
        <w:t xml:space="preserve"> 2017.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i j e š i o  j 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I. Ispra</w:t>
      </w:r>
      <w:r w:rsidR="00D23C6A" w:rsidRPr="00A86DAA">
        <w:rPr>
          <w:rFonts w:hAnsi="Times New Roman" w:ascii="Times New Roman"/>
          <w:sz w:val="24"/>
          <w:szCs w:val="24"/>
        </w:rPr>
        <w:t xml:space="preserve">vlja se rješenje ovog suda poslovni </w:t>
      </w:r>
      <w:r w:rsidRPr="00A86DAA">
        <w:rPr>
          <w:rFonts w:hAnsi="Times New Roman" w:ascii="Times New Roman"/>
          <w:sz w:val="24"/>
          <w:szCs w:val="24"/>
        </w:rPr>
        <w:t>br</w:t>
      </w:r>
      <w:r w:rsidR="00D23C6A" w:rsidRPr="00A86DAA">
        <w:rPr>
          <w:rFonts w:hAnsi="Times New Roman" w:ascii="Times New Roman"/>
          <w:sz w:val="24"/>
          <w:szCs w:val="24"/>
        </w:rPr>
        <w:t>oj</w:t>
      </w:r>
      <w:r w:rsidRPr="00A86DAA">
        <w:rPr>
          <w:rFonts w:hAnsi="Times New Roman" w:ascii="Times New Roman"/>
          <w:sz w:val="24"/>
          <w:szCs w:val="24"/>
        </w:rPr>
        <w:t xml:space="preserve"> 1 St-</w:t>
      </w:r>
      <w:r w:rsidR="00D23C6A" w:rsidRPr="00A86DAA">
        <w:rPr>
          <w:rFonts w:hAnsi="Times New Roman" w:ascii="Times New Roman"/>
          <w:sz w:val="24"/>
          <w:szCs w:val="24"/>
        </w:rPr>
        <w:t>718/2016-58</w:t>
      </w:r>
      <w:r w:rsidRPr="00A86DAA">
        <w:rPr>
          <w:rFonts w:hAnsi="Times New Roman" w:ascii="Times New Roman"/>
          <w:sz w:val="24"/>
          <w:szCs w:val="24"/>
        </w:rPr>
        <w:t xml:space="preserve"> od </w:t>
      </w:r>
      <w:r w:rsidR="00D23C6A" w:rsidRPr="00A86DAA">
        <w:rPr>
          <w:rFonts w:hAnsi="Times New Roman" w:ascii="Times New Roman"/>
          <w:sz w:val="24"/>
          <w:szCs w:val="24"/>
        </w:rPr>
        <w:t>20. listopada</w:t>
      </w:r>
      <w:r w:rsidRPr="00A86DAA">
        <w:rPr>
          <w:rFonts w:hAnsi="Times New Roman" w:ascii="Times New Roman"/>
          <w:sz w:val="24"/>
          <w:szCs w:val="24"/>
        </w:rPr>
        <w:t xml:space="preserve"> 2017. godine na način </w:t>
      </w:r>
      <w:r w:rsidR="00D23C6A" w:rsidRPr="00A86DAA">
        <w:rPr>
          <w:rFonts w:hAnsi="Times New Roman" w:ascii="Times New Roman"/>
          <w:sz w:val="24"/>
          <w:szCs w:val="24"/>
        </w:rPr>
        <w:t>da se u točci I. istog tekst:''30. siječnja 2017.''</w:t>
      </w:r>
      <w:r w:rsidRPr="00A86DAA">
        <w:rPr>
          <w:rFonts w:hAnsi="Times New Roman" w:ascii="Times New Roman"/>
          <w:sz w:val="24"/>
          <w:szCs w:val="24"/>
        </w:rPr>
        <w:t xml:space="preserve"> zamjenjuje tekstom:</w:t>
      </w:r>
      <w:r w:rsidR="00D23C6A" w:rsidRPr="00A86DAA">
        <w:rPr>
          <w:rFonts w:hAnsi="Times New Roman" w:ascii="Times New Roman"/>
          <w:sz w:val="24"/>
          <w:szCs w:val="24"/>
        </w:rPr>
        <w:t>'' 26. travnja 2017.''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Obrazloženje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 xml:space="preserve">U rješenju ovog suda od  </w:t>
      </w:r>
      <w:r w:rsidR="00D23C6A" w:rsidRPr="00A86DAA">
        <w:rPr>
          <w:rFonts w:hAnsi="Times New Roman" w:ascii="Times New Roman"/>
          <w:sz w:val="24"/>
          <w:szCs w:val="24"/>
        </w:rPr>
        <w:t>20. listopada</w:t>
      </w:r>
      <w:r w:rsidRPr="00A86DAA">
        <w:rPr>
          <w:rFonts w:hAnsi="Times New Roman" w:ascii="Times New Roman"/>
          <w:sz w:val="24"/>
          <w:szCs w:val="24"/>
        </w:rPr>
        <w:t xml:space="preserve"> 2017. </w:t>
      </w:r>
      <w:r w:rsidR="00D23C6A" w:rsidRPr="00A86DAA">
        <w:rPr>
          <w:rFonts w:hAnsi="Times New Roman" w:ascii="Times New Roman"/>
          <w:sz w:val="24"/>
          <w:szCs w:val="24"/>
        </w:rPr>
        <w:t xml:space="preserve">poslovni </w:t>
      </w:r>
      <w:r w:rsidRPr="00A86DAA">
        <w:rPr>
          <w:rFonts w:hAnsi="Times New Roman" w:ascii="Times New Roman"/>
          <w:sz w:val="24"/>
          <w:szCs w:val="24"/>
        </w:rPr>
        <w:t>broj 1 St-</w:t>
      </w:r>
      <w:r w:rsidR="00D23C6A" w:rsidRPr="00A86DAA">
        <w:rPr>
          <w:rFonts w:hAnsi="Times New Roman" w:ascii="Times New Roman"/>
          <w:sz w:val="24"/>
          <w:szCs w:val="24"/>
        </w:rPr>
        <w:t>718/2016-58</w:t>
      </w:r>
      <w:r w:rsidRPr="00A86DAA">
        <w:rPr>
          <w:rFonts w:hAnsi="Times New Roman" w:ascii="Times New Roman"/>
          <w:sz w:val="24"/>
          <w:szCs w:val="24"/>
        </w:rPr>
        <w:t xml:space="preserve"> došlo je do očite pogreške u pisanju teksta.  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 xml:space="preserve">           Stoga je sud temeljem članka 10. Stečajnog zakona (Narodne novine br. 71/15), a primjenjujući odredbe članka 342. stavka 1 i 2. Zakona o parničnom postupku (Narodne novine broj 53/91, 91/92, 112/99, 117/03, 88/05, 2/07, 84/08, 123/08, 57/11 i 25/13) donio ovo rješenje.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U Zadru</w:t>
      </w:r>
      <w:r w:rsidR="00D23C6A" w:rsidRPr="00A86DAA">
        <w:rPr>
          <w:rFonts w:hAnsi="Times New Roman" w:ascii="Times New Roman"/>
          <w:sz w:val="24"/>
          <w:szCs w:val="24"/>
        </w:rPr>
        <w:t xml:space="preserve"> 30. listopada</w:t>
      </w:r>
      <w:r w:rsidRPr="00A86DAA">
        <w:rPr>
          <w:rFonts w:hAnsi="Times New Roman" w:ascii="Times New Roman"/>
          <w:sz w:val="24"/>
          <w:szCs w:val="24"/>
        </w:rPr>
        <w:t xml:space="preserve"> 2017.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23C6A" w:rsidP="00D23C6A" w:rsidR="00D23C6A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A86DAA">
        <w:rPr>
          <w:rFonts w:hAnsi="Times New Roman" w:ascii="Times New Roman"/>
          <w:sz w:val="24"/>
          <w:szCs w:val="24"/>
        </w:rPr>
        <w:t>otpravka</w:t>
      </w:r>
      <w:proofErr w:type="spellEnd"/>
      <w:r w:rsidRPr="00A86DAA">
        <w:rPr>
          <w:rFonts w:hAnsi="Times New Roman" w:ascii="Times New Roman"/>
          <w:sz w:val="24"/>
          <w:szCs w:val="24"/>
        </w:rPr>
        <w:t xml:space="preserve"> – ovlaštena službenica                                                              sutkinja</w:t>
      </w:r>
    </w:p>
    <w:p w:rsidRDefault="00D23C6A" w:rsidP="00D23C6A" w:rsidR="00D23C6A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Martina Kalmeta</w:t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  <w:t xml:space="preserve">        Ardena Bajlo, v.r.</w:t>
      </w:r>
    </w:p>
    <w:p w:rsidRDefault="00D43ADF" w:rsidP="00D43ADF" w:rsidR="00D43ADF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 xml:space="preserve">      </w:t>
      </w:r>
    </w:p>
    <w:p w:rsidRDefault="00D23C6A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Pouka o pravnom lijeku</w:t>
      </w:r>
      <w:r w:rsidR="00D43ADF" w:rsidRPr="00A86DAA">
        <w:rPr>
          <w:rFonts w:hAnsi="Times New Roman" w:ascii="Times New Roman"/>
          <w:sz w:val="24"/>
          <w:szCs w:val="24"/>
        </w:rPr>
        <w:t xml:space="preserve">         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>Protiv  ovog  rješenja nezadovoljna stranka može podnijeti žalbu u roku od 8 dana od dana dostave istog. Žalba  se podnosi putem ovog  suda u tri  istovjetna primjerka, a o žalbi odlučuje Visoki trgovački sud  Republike  Hrvatske.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</w:p>
    <w:p w:rsidRDefault="00D23C6A" w:rsidP="00D43ADF" w:rsidR="00D23C6A" w:rsidRPr="00A86DAA">
      <w:pPr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Dostaviti: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- E-oglasna ploča suda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-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Pr="00A86DAA">
        <w:rPr>
          <w:rFonts w:hAnsi="Times New Roman" w:ascii="Times New Roman"/>
          <w:sz w:val="24"/>
          <w:szCs w:val="24"/>
        </w:rPr>
        <w:t>u spis</w:t>
      </w:r>
    </w:p>
    <w:p w:rsidRDefault="0031259B" w:rsidP="00D43ADF" w:rsidR="0031259B" w:rsidRPr="00A86DAA">
      <w:pPr>
        <w:rPr>
          <w:rFonts w:hAnsi="Times New Roman" w:ascii="Times New Roman"/>
          <w:sz w:val="24"/>
          <w:szCs w:val="24"/>
        </w:rPr>
      </w:pPr>
    </w:p>
    <w:sectPr w:rsidSect="00AE1639" w:rsidR="0031259B" w:rsidRPr="00A86DAA">
      <w:pgSz w:h="15842" w:w="12242"/>
      <w:pgMar w:gutter="0" w:footer="720" w:header="720" w:left="1797" w:bottom="1258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1347F0"/>
    <w:rsid w:val="00136821"/>
    <w:rsid w:val="00144F05"/>
    <w:rsid w:val="00232437"/>
    <w:rsid w:val="00260BFB"/>
    <w:rsid w:val="002A53C1"/>
    <w:rsid w:val="0031259B"/>
    <w:rsid w:val="0032280F"/>
    <w:rsid w:val="00366A89"/>
    <w:rsid w:val="003749D9"/>
    <w:rsid w:val="003C269A"/>
    <w:rsid w:val="00476965"/>
    <w:rsid w:val="004C58A8"/>
    <w:rsid w:val="005A64CD"/>
    <w:rsid w:val="006345B1"/>
    <w:rsid w:val="007236DB"/>
    <w:rsid w:val="00725ADC"/>
    <w:rsid w:val="00741B44"/>
    <w:rsid w:val="007A1078"/>
    <w:rsid w:val="008041F5"/>
    <w:rsid w:val="0082594F"/>
    <w:rsid w:val="008E454C"/>
    <w:rsid w:val="00974B89"/>
    <w:rsid w:val="009E2090"/>
    <w:rsid w:val="009E7DA7"/>
    <w:rsid w:val="00A00D27"/>
    <w:rsid w:val="00A241EB"/>
    <w:rsid w:val="00A41E71"/>
    <w:rsid w:val="00A8376E"/>
    <w:rsid w:val="00A86DAA"/>
    <w:rsid w:val="00AA193D"/>
    <w:rsid w:val="00AC5922"/>
    <w:rsid w:val="00AD46D8"/>
    <w:rsid w:val="00AE1639"/>
    <w:rsid w:val="00AF2BB5"/>
    <w:rsid w:val="00B83EA2"/>
    <w:rsid w:val="00BB24F7"/>
    <w:rsid w:val="00BD3628"/>
    <w:rsid w:val="00C07F33"/>
    <w:rsid w:val="00C64692"/>
    <w:rsid w:val="00CB2275"/>
    <w:rsid w:val="00D23C6A"/>
    <w:rsid w:val="00D43ADF"/>
    <w:rsid w:val="00D46139"/>
    <w:rsid w:val="00DC4235"/>
    <w:rsid w:val="00E8758E"/>
    <w:rsid w:val="00E93D3F"/>
    <w:rsid w:val="00EE2919"/>
    <w:rsid w:val="00F0098B"/>
    <w:rsid w:val="00F046AF"/>
    <w:rsid w:val="00F9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hAnsi="Times New Roman" w:ascii="Times New Roman"/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D23C6A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2B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B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BB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B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B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D23C6A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2B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B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2BB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2B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2B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367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St-718/2016-59</izvorni_sadrzaj>
    <derivirana_varijabla naziv="DomainObject.Oznaka_1">St-718/2016-59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St-718/2016</izvorni_sadrzaj>
    <derivirana_varijabla naziv="DomainObject.Predmet.OznakaBroj_1">St-718/2016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DOMINIK INTERNATIONAL d.o.o. za poslovanje nekretninama</izvorni_sadrzaj>
    <derivirana_varijabla naziv="DomainObject.Predmet.ProtustrankaFormated_1">  DOMINIK INTERNATIONAL d.o.o. za poslovanje nekretninama</derivirana_varijabla>
  </DomainObject.Predmet.ProtustrankaFormated>
  <DomainObject.Predmet.ProtustrankaFormatedOIB>
    <izvorni_sadrzaj>  DOMINIK INTERNATIONAL d.o.o. za poslovanje nekretninama, OIB 70950178353</izvorni_sadrzaj>
    <derivirana_varijabla naziv="DomainObject.Predmet.ProtustrankaFormatedOIB_1">  DOMINIK INTERNATIONAL d.o.o. za poslovanje nekretninama, OIB 70950178353</derivirana_varijabla>
  </DomainObject.Predmet.ProtustrankaFormatedOIB>
  <DomainObject.Predmet.ProtustrankaFormatedWithAdress>
    <izvorni_sadrzaj> DOMINIK INTERNATIONAL d.o.o. za poslovanje nekretninama, Slave Raškaj 14A - A 10, 23000 Zadar</izvorni_sadrzaj>
    <derivirana_varijabla naziv="DomainObject.Predmet.ProtustrankaFormatedWithAdress_1"> DOMINIK INTERNATIONAL d.o.o. za poslovanje nekretninama, Slave Raškaj 14A - A 10, 23000 Zadar</derivirana_varijabla>
  </DomainObject.Predmet.ProtustrankaFormatedWithAdress>
  <DomainObject.Predmet.ProtustrankaFormatedWithAdressOIB>
    <izvorni_sadrzaj> DOMINIK INTERNATIONAL d.o.o. za poslovanje nekretninama, OIB 70950178353, Slave Raškaj 14A - A 10, 23000 Zadar</izvorni_sadrzaj>
    <derivirana_varijabla naziv="DomainObject.Predmet.ProtustrankaFormatedWithAdressOIB_1"> DOMINIK INTERNATIONAL d.o.o. za poslovanje nekretninama, OIB 70950178353, Slave Raškaj 14A - A 10, 23000 Zadar</derivirana_varijabla>
  </DomainObject.Predmet.ProtustrankaFormatedWithAdressOIB>
  <DomainObject.Predmet.ProtustrankaWithAdress>
    <izvorni_sadrzaj>DOMINIK INTERNATIONAL d.o.o. za poslovanje nekretninama Slave Raškaj 14A - A 10, 23000 Zadar</izvorni_sadrzaj>
    <derivirana_varijabla naziv="DomainObject.Predmet.ProtustrankaWithAdress_1">DOMINIK INTERNATIONAL d.o.o. za poslovanje nekretninama Slave Raškaj 14A - A 10, 23000 Zadar</derivirana_varijabla>
  </DomainObject.Predmet.ProtustrankaWithAdress>
  <DomainObject.Predmet.ProtustrankaWithAdressOIB>
    <izvorni_sadrzaj>DOMINIK INTERNATIONAL d.o.o. za poslovanje nekretninama, OIB 70950178353, Slave Raškaj 14A - A 10, 23000 Zadar</izvorni_sadrzaj>
    <derivirana_varijabla naziv="DomainObject.Predmet.ProtustrankaWithAdressOIB_1">DOMINIK INTERNATIONAL d.o.o. za poslovanje nekretninama, OIB 70950178353, Slave Raškaj 14A - A 10, 23000 Zadar</derivirana_varijabla>
  </DomainObject.Predmet.ProtustrankaWithAdressOIB>
  <DomainObject.Predmet.ProtustrankaNazivFormated>
    <izvorni_sadrzaj>DOMINIK INTERNATIONAL d.o.o. za poslovanje nekretninama</izvorni_sadrzaj>
    <derivirana_varijabla naziv="DomainObject.Predmet.ProtustrankaNazivFormated_1">DOMINIK INTERNATIONAL d.o.o. za poslovanje nekretninama</derivirana_varijabla>
  </DomainObject.Predmet.ProtustrankaNazivFormated>
  <DomainObject.Predmet.ProtustrankaNazivFormatedOIB>
    <izvorni_sadrzaj>DOMINIK INTERNATIONAL d.o.o. za poslovanje nekretninama, OIB 70950178353</izvorni_sadrzaj>
    <derivirana_varijabla naziv="DomainObject.Predmet.ProtustrankaNazivFormatedOIB_1">DOMINIK INTERNATIONAL d.o.o. za poslovanje nekretninama, OIB 70950178353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DOMINIK INTERNATIONAL d.o.o. za poslovanje nekretninama</item>
    </izvorni_sadrzaj>
    <derivirana_varijabla naziv="DomainObject.Predmet.ProtuStrankaListFormated_1">
      <item>DOMINIK INTERNATIONAL d.o.o. za poslovanje nekretninama</item>
    </derivirana_varijabla>
  </DomainObject.Predmet.ProtuStrankaListFormated>
  <DomainObject.Predmet.ProtuStrankaListFormatedOIB>
    <izvorni_sadrzaj>
      <item>DOMINIK INTERNATIONAL d.o.o. za poslovanje nekretninama, OIB 70950178353</item>
    </izvorni_sadrzaj>
    <derivirana_varijabla naziv="DomainObject.Predmet.ProtuStrankaListFormatedOIB_1">
      <item>DOMINIK INTERNATIONAL d.o.o. za poslovanje nekretninama, OIB 70950178353</item>
    </derivirana_varijabla>
  </DomainObject.Predmet.ProtuStrankaListFormatedOIB>
  <DomainObject.Predmet.ProtuStrankaListFormatedWithAdress>
    <izvorni_sadrzaj>
      <item>DOMINIK INTERNATIONAL d.o.o. za poslovanje nekretninama, Slave Raškaj 14A - A 10, 23000 Zadar</item>
    </izvorni_sadrzaj>
    <derivirana_varijabla naziv="DomainObject.Predmet.ProtuStrankaListFormatedWithAdress_1">
      <item>DOMINIK INTERNATIONAL d.o.o. za poslovanje nekretninama, Slave Raškaj 14A - A 10, 23000 Zadar</item>
    </derivirana_varijabla>
  </DomainObject.Predmet.ProtuStrankaListFormatedWithAdress>
  <DomainObject.Predmet.ProtuStrankaListFormatedWithAdressOIB>
    <izvorni_sadrzaj>
      <item>DOMINIK INTERNATIONAL d.o.o. za poslovanje nekretninama, OIB 70950178353, Slave Raškaj 14A - A 10, 23000 Zadar</item>
    </izvorni_sadrzaj>
    <derivirana_varijabla naziv="DomainObject.Predmet.ProtuStrankaListFormatedWithAdressOIB_1">
      <item>DOMINIK INTERNATIONAL d.o.o. za poslovanje nekretninama, OIB 70950178353, Slave Raškaj 14A - A 10, 23000 Zadar</item>
    </derivirana_varijabla>
  </DomainObject.Predmet.ProtuStrankaListFormatedWithAdressOIB>
  <DomainObject.Predmet.ProtuStrankaListNazivFormated>
    <izvorni_sadrzaj>
      <item>DOMINIK INTERNATIONAL d.o.o. za poslovanje nekretninama</item>
    </izvorni_sadrzaj>
    <derivirana_varijabla naziv="DomainObject.Predmet.ProtuStrankaListNazivFormated_1">
      <item>DOMINIK INTERNATIONAL d.o.o. za poslovanje nekretninama</item>
    </derivirana_varijabla>
  </DomainObject.Predmet.ProtuStrankaListNazivFormated>
  <DomainObject.Predmet.ProtuStrankaListNazivFormatedOIB>
    <izvorni_sadrzaj>
      <item>DOMINIK INTERNATIONAL d.o.o. za poslovanje nekretninama, OIB 70950178353</item>
    </izvorni_sadrzaj>
    <derivirana_varijabla naziv="DomainObject.Predmet.ProtuStrankaListNazivFormatedOIB_1">
      <item>DOMINIK INTERNATIONAL d.o.o. za poslovanje nekretninama, OIB 70950178353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>St-718/2016-59</izvorni_sadrzaj>
    <derivirana_varijabla naziv="DomainObject.PoslovniBrojDokumenta_1">St-718/2016-59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DOMINIK INTERNATIONAL d.o.o. za poslovanje nekretninama</izvorni_sadrzaj>
    <derivirana_varijabla naziv="DomainObject.Predmet.ProtustrankaIDrugi_1">DOMINIK INTERNATIONAL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DOMINIK INTERNATIONAL d.o.o. za poslovanje nekretninama, OIB 70950178353, Slave Raškaj 14A - A 10, 23000 Zadar</izvorni_sadrzaj>
    <derivirana_varijabla naziv="DomainObject.Predmet.ProtustrankaIDrugiAdressOIB_1">DOMINIK INTERNATIONAL d.o.o. za poslovanje nekretninama, OIB 70950178353, Slave Raškaj 14A - 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DOMINIK INTERNATIONAL d.o.o. za poslovanje nekretninama</item>
      <item>FINA</item>
    </izvorni_sadrzaj>
    <derivirana_varijabla naziv="DomainObject.Predmet.SudioniciListNaziv_1">
      <item>DOMINIK INTERNATIONAL d.o.o. za poslovanje nekretninama</item>
      <item>FINA</item>
    </derivirana_varijabla>
  </DomainObject.Predmet.SudioniciListNaziv>
  <DomainObject.Predmet.SudioniciListAdressOIB>
    <izvorni_sadrzaj>
      <item>DOMINIK INTERNATIONAL d.o.o. za poslovanje nekretninama, OIB 70950178353, Slave Raškaj 14A - A 10,23000 Zadar</item>
      <item>FINA, OIB 85821130368</item>
    </izvorni_sadrzaj>
    <derivirana_varijabla naziv="DomainObject.Predmet.SudioniciListAdressOIB_1">
      <item>DOMINIK INTERNATIONAL d.o.o. za poslovanje nekretninama, OIB 70950178353, Slave Raškaj 14A - A 10,23000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70950178353</item>
      <item>, OIB 85821130368</item>
    </izvorni_sadrzaj>
    <derivirana_varijabla naziv="DomainObject.Predmet.SudioniciListNazivOIB_1">
      <item>, OIB 70950178353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447582-6582-4339-A76B-2737DD1D9C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230</properties:Words>
  <properties:Characters>1179</properties:Characters>
  <properties:Lines>50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2017-10-30T10:03:00Z</dcterms:created>
  <dc:creator>Administrator</dc:creator>
  <cp:lastModifiedBy>Martina Kalmeta</cp:lastModifiedBy>
  <cp:lastPrinted>2017-10-30T10:01:00Z</cp:lastPrinted>
  <dcterms:modified xmlns:xsi="http://www.w3.org/2001/XMLSchema-instance" xsi:type="dcterms:W3CDTF">2017-10-30T11:54:00Z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St-718/2016-59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