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7da0" w14:paraId="1987da0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7538E2">
        <w:t>AUTO TOMISLAV d.o.o., Varaždin, Eugena Kumičića 62</w:t>
      </w:r>
      <w:r w:rsidR="005737D1">
        <w:t>,</w:t>
      </w:r>
      <w:r w:rsidR="0058263E">
        <w:t xml:space="preserve"> MB</w:t>
      </w:r>
      <w:r w:rsidR="00F10C2B" w:rsidRPr="0058263E">
        <w:t xml:space="preserve">S: </w:t>
      </w:r>
      <w:r w:rsidR="007538E2">
        <w:t>080670983</w:t>
      </w:r>
      <w:r w:rsidR="00F10C2B" w:rsidRPr="0058263E">
        <w:t>, OIB:</w:t>
      </w:r>
      <w:r w:rsidR="0058263E">
        <w:t xml:space="preserve"> </w:t>
      </w:r>
      <w:r w:rsidR="007538E2">
        <w:t>08214873915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7538E2">
        <w:t>AUTO TOMISLAV d.o.o., Varaždin, Eugena Kumičića 62</w:t>
      </w:r>
      <w:r w:rsidR="005737D1">
        <w:t xml:space="preserve">, </w:t>
      </w:r>
      <w:r w:rsidR="0081351D" w:rsidRPr="0058263E">
        <w:t xml:space="preserve">MBS: </w:t>
      </w:r>
      <w:r w:rsidR="007538E2">
        <w:t>080670983</w:t>
      </w:r>
      <w:r w:rsidR="0081351D" w:rsidRPr="0058263E">
        <w:t>, OIB:</w:t>
      </w:r>
      <w:r>
        <w:t xml:space="preserve"> </w:t>
      </w:r>
      <w:r w:rsidR="007538E2">
        <w:t>08214873915</w:t>
      </w:r>
      <w:r w:rsidR="00CB6C18" w:rsidRPr="0058263E">
        <w:t xml:space="preserve"> iznosi </w:t>
      </w:r>
      <w:r w:rsidR="007538E2">
        <w:t xml:space="preserve">1.180.058,77 kn.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7538E2">
        <w:t>Robert Horvatić iz Varaždina, Eugena Kumičića 62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E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7538E2">
      <w:t>170/15-4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2ECA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EC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2ECA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2EC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2EC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EC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2ECA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2EC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2EC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St-170/2015</izvorni_sadrzaj>
    <derivirana_varijabla naziv="DomainObject.Predmet.OznakaBroj_1">St-170/2015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</izvorni_sadrzaj>
    <derivirana_varijabla naziv="DomainObject.Predmet.ProtustrankaFormated_1">  AUTO TOMISLAV d.o.o. za trgovinu i usluge</derivirana_varijabla>
  </DomainObject.Predmet.ProtustrankaFormated>
  <DomainObject.Predmet.ProtustrankaFormatedOIB>
    <izvorni_sadrzaj>  AUTO TOMISLAV d.o.o. za trgovinu i usluge, OIB 08214873915</izvorni_sadrzaj>
    <derivirana_varijabla naziv="DomainObject.Predmet.ProtustrankaFormatedOIB_1">  AUTO TOMISLAV d.o.o. za trgovinu i usluge, OIB 08214873915</derivirana_varijabla>
  </DomainObject.Predmet.ProtustrankaFormatedOIB>
  <DomainObject.Predmet.ProtustrankaFormatedWithAdress>
    <izvorni_sadrzaj> AUTO TOMISLAV d.o.o. za trgovinu i usluge, Eugena Kumičića 62, 42000 Varaždin</izvorni_sadrzaj>
    <derivirana_varijabla naziv="DomainObject.Predmet.ProtustrankaFormatedWithAdress_1"> AUTO TOMISLAV d.o.o. za trgovinu i usluge, Eugena Kumičića 62, 42000 Varaždin</derivirana_varijabla>
  </DomainObject.Predmet.ProtustrankaFormatedWithAdress>
  <DomainObject.Predmet.ProtustrankaFormatedWithAdressOIB>
    <izvorni_sadrzaj> AUTO TOMISLAV d.o.o. za trgovinu i usluge, OIB 08214873915, Eugena Kumičića 62, 42000 Varaždin</izvorni_sadrzaj>
    <derivirana_varijabla naziv="DomainObject.Predmet.ProtustrankaFormatedWithAdressOIB_1"> AUTO TOMISLAV d.o.o. za trgovinu i usluge, OIB 08214873915, Eugena Kumičića 62, 42000 Varaždin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1177293.57</izvorni_sadrzaj>
    <derivirana_varijabla naziv="DomainObject.Predmet.TrenutnaVrijednost_1">1177293.57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AUTO TOMISLAV d.o.o. za trgovinu i usluge</item>
    </izvorni_sadrzaj>
    <derivirana_varijabla naziv="DomainObject.Predmet.ProtuStrankaListFormated_1">
      <item>AUTO TOMISLAV d.o.o. za trgovinu i usluge</item>
    </derivirana_varijabla>
  </DomainObject.Predmet.ProtuStrankaListFormated>
  <DomainObject.Predmet.ProtuStrankaListFormatedOIB>
    <izvorni_sadrzaj>
      <item>AUTO TOMISLAV d.o.o. za trgovinu i usluge, OIB 08214873915</item>
    </izvorni_sadrzaj>
    <derivirana_varijabla naziv="DomainObject.Predmet.ProtuStrankaListFormatedOIB_1">
      <item>AUTO TOMISLAV d.o.o. za trgovinu i usluge, OIB 08214873915</item>
    </derivirana_varijabla>
  </DomainObject.Predmet.ProtuStrankaListFormatedOIB>
  <DomainObject.Predmet.ProtuStrankaListFormatedWithAdress>
    <izvorni_sadrzaj>
      <item>AUTO TOMISLAV d.o.o. za trgovinu i usluge, Eugena Kumičića 62, 42000 Varaždin</item>
    </izvorni_sadrzaj>
    <derivirana_varijabla naziv="DomainObject.Predmet.ProtuStrankaListFormatedWithAdress_1">
      <item>AUTO TOMISLAV d.o.o. za trgovinu i usluge, Eugena Kumičića 62, 42000 Varaždin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</item>
    </izvorni_sadrzaj>
    <derivirana_varijabla naziv="DomainObject.Predmet.ProtuStrankaListFormatedWithAdressOIB_1">
      <item>AUTO TOMISLAV d.o.o. za trgovinu i usluge, OIB 08214873915, Eugena Kumičića 62, 42000 Varaždin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AUTO TOMISLAV d.o.o. za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AUTO TOMISLAV 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AUTO TOMISLAV d.o.o. za trgovinu i usluge, OIB 08214873915, Eugena Kumičića 62,42000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AUTO TOMISLAV d.o.o. za trgovinu i usluge, OIB 08214873915, Eugena Kumičića 62,42000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08214873915</item>
      <item>, OIB null</item>
      <item>, OIB null</item>
    </izvorni_sadrzaj>
    <derivirana_varijabla naziv="DomainObject.Predmet.SudioniciListNazivOIB_1">
      <item>, OIB null</item>
      <item>, OIB 08214873915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14C24-77A9-48D2-8376-562C75988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1853</properties:Characters>
  <properties:Lines>48</properties:Lines>
  <properties:Paragraphs>13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2015-09-24T07:16:00Z</dcterms:modified>
  <cp:revision>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