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975c" w14:paraId="aaa975c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C1C46">
        <w:t>70 St-5635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AC1C46" w:rsidRPr="00AC1C46">
        <w:t>AUTO MATEO PROMET d.o.o.</w:t>
      </w:r>
      <w:r w:rsidR="00AC1C46">
        <w:t xml:space="preserve"> OIB: </w:t>
      </w:r>
      <w:r w:rsidR="00AC1C46" w:rsidRPr="00AC1C46">
        <w:t>07223429242</w:t>
      </w:r>
      <w:r w:rsidR="00AC1C46">
        <w:t xml:space="preserve">, MBS: </w:t>
      </w:r>
      <w:r w:rsidR="00AC1C46" w:rsidRPr="00AC1C46">
        <w:t>080591654</w:t>
      </w:r>
      <w:r w:rsidR="00AC1C46">
        <w:t xml:space="preserve"> iz Zagreba, Međimurska 21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AC1C46" w:rsidRPr="00AC1C46">
        <w:t xml:space="preserve">AUTO MATEO PROMET d.o.o. OIB: 07223429242, MBS: 080591654 iz Zagreba, Međimurska 21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C1C46" w:rsidRPr="00AC1C46">
        <w:t xml:space="preserve"> AUTO MATEO PROMET d.o.o. OIB: 07223429242, MBS: 0805</w:t>
      </w:r>
      <w:r w:rsidR="00AC1C46">
        <w:t>91654 iz Zagreba, Međimurska 21.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5AF3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AC1C46">
          <w:t xml:space="preserve">                      70.St-5635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B7D23"/>
    <w:rsid w:val="002F4E4F"/>
    <w:rsid w:val="00303096"/>
    <w:rsid w:val="0045323B"/>
    <w:rsid w:val="004A7D7A"/>
    <w:rsid w:val="006B7275"/>
    <w:rsid w:val="006E1039"/>
    <w:rsid w:val="0092290B"/>
    <w:rsid w:val="00A167C6"/>
    <w:rsid w:val="00A40A36"/>
    <w:rsid w:val="00A434EE"/>
    <w:rsid w:val="00A5060A"/>
    <w:rsid w:val="00AC1C46"/>
    <w:rsid w:val="00AE3AAD"/>
    <w:rsid w:val="00B208A3"/>
    <w:rsid w:val="00C25AF3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25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25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5635</izvorni_sadrzaj>
    <derivirana_varijabla naziv="DomainObject.Predmet.Broj_1">5635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St-5635/2015</izvorni_sadrzaj>
    <derivirana_varijabla naziv="DomainObject.Predmet.OznakaBroj_1">St-5635/2015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MATEO PROMET d.o.o. zastupanog po punomoćniku MIHAEL RENDULIĆ</izvorni_sadrzaj>
    <derivirana_varijabla naziv="DomainObject.Predmet.ProtustrankaFormated_1">  AUTO MATEO PROMET d.o.o. zastupanog po punomoćniku MIHAEL RENDULIĆ</derivirana_varijabla>
  </DomainObject.Predmet.ProtustrankaFormated>
  <DomainObject.Predmet.ProtustrankaFormatedOIB>
    <izvorni_sadrzaj>  AUTO MATEO PROMET d.o.o., OIB 07223429242 zastupanog po punomoćniku MIHAEL RENDULIĆ</izvorni_sadrzaj>
    <derivirana_varijabla naziv="DomainObject.Predmet.ProtustrankaFormatedOIB_1">  AUTO MATEO PROMET d.o.o., OIB 07223429242 zastupanog po punomoćniku MIHAEL RENDULIĆ</derivirana_varijabla>
  </DomainObject.Predmet.ProtustrankaFormatedOIB>
  <DomainObject.Predmet.ProtustrankaFormatedWithAdress>
    <izvorni_sadrzaj> AUTO MATEO PROMET d.o.o., Međimurska 21, 10000 Zagreb zastupanog po punomoćniku MIHAEL RENDULIĆ</izvorni_sadrzaj>
    <derivirana_varijabla naziv="DomainObject.Predmet.ProtustrankaFormatedWithAdress_1"> AUTO MATEO PROMET d.o.o., Međimurska 21, 10000 Zagreb zastupanog po punomoćniku MIHAEL RENDULIĆ</derivirana_varijabla>
  </DomainObject.Predmet.ProtustrankaFormatedWithAdress>
  <DomainObject.Predmet.ProtustrankaFormatedWithAdressOIB>
    <izvorni_sadrzaj> AUTO MATEO PROMET d.o.o., OIB 07223429242, Međimurska 21, 10000 Zagreb zastupanog po punomoćniku MIHAEL RENDULIĆ</izvorni_sadrzaj>
    <derivirana_varijabla naziv="DomainObject.Predmet.ProtustrankaFormatedWithAdressOIB_1"> AUTO MATEO PROMET d.o.o., OIB 07223429242, Međimurska 21, 10000 Zagreb zastupanog po punomoćniku MIHAEL RENDULIĆ</derivirana_varijabla>
  </DomainObject.Predmet.ProtustrankaFormatedWithAdressOIB>
  <DomainObject.Predmet.ProtustrankaWithAdress>
    <izvorni_sadrzaj>AUTO MATEO PROMET d.o.o. Međimurska 21, 10000 Zagreb</izvorni_sadrzaj>
    <derivirana_varijabla naziv="DomainObject.Predmet.ProtustrankaWithAdress_1">AUTO MATEO PROMET d.o.o. Međimurska 21, 10000 Zagreb</derivirana_varijabla>
  </DomainObject.Predmet.ProtustrankaWithAdress>
  <DomainObject.Predmet.ProtustrankaWithAdressOIB>
    <izvorni_sadrzaj>AUTO MATEO PROMET d.o.o., OIB 07223429242, Međimurska 21, 10000 Zagreb</izvorni_sadrzaj>
    <derivirana_varijabla naziv="DomainObject.Predmet.ProtustrankaWithAdressOIB_1">AUTO MATEO PROMET d.o.o., OIB 07223429242, Međimurska 21, 10000 Zagreb</derivirana_varijabla>
  </DomainObject.Predmet.ProtustrankaWithAdressOIB>
  <DomainObject.Predmet.ProtustrankaNazivFormated>
    <izvorni_sadrzaj>AUTO MATEO PROMET d.o.o.</izvorni_sadrzaj>
    <derivirana_varijabla naziv="DomainObject.Predmet.ProtustrankaNazivFormated_1">AUTO MATEO PROMET d.o.o.</derivirana_varijabla>
  </DomainObject.Predmet.ProtustrankaNazivFormated>
  <DomainObject.Predmet.ProtustrankaNazivFormatedOIB>
    <izvorni_sadrzaj>AUTO MATEO PROMET d.o.o., OIB 07223429242</izvorni_sadrzaj>
    <derivirana_varijabla naziv="DomainObject.Predmet.ProtustrankaNazivFormatedOIB_1">AUTO MATEO PROMET d.o.o., OIB 07223429242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MATEO PROMET d.o.o. zastupanog po punomoćniku MIHAEL RENDULIĆ</item>
    </izvorni_sadrzaj>
    <derivirana_varijabla naziv="DomainObject.Predmet.ProtuStrankaListFormated_1">
      <item>AUTO MATEO PROMET d.o.o. zastupanog po punomoćniku MIHAEL RENDULIĆ</item>
    </derivirana_varijabla>
  </DomainObject.Predmet.ProtuStrankaListFormated>
  <DomainObject.Predmet.ProtuStrankaListFormatedOIB>
    <izvorni_sadrzaj>
      <item>AUTO MATEO PROMET d.o.o., OIB 07223429242 zastupanog po punomoćniku MIHAEL RENDULIĆ</item>
    </izvorni_sadrzaj>
    <derivirana_varijabla naziv="DomainObject.Predmet.ProtuStrankaListFormatedOIB_1">
      <item>AUTO MATEO PROMET d.o.o., OIB 07223429242 zastupanog po punomoćniku MIHAEL RENDULIĆ</item>
    </derivirana_varijabla>
  </DomainObject.Predmet.ProtuStrankaListFormatedOIB>
  <DomainObject.Predmet.ProtuStrankaListFormatedWithAdress>
    <izvorni_sadrzaj>
      <item>AUTO MATEO PROMET d.o.o., Međimurska 21, 10000 Zagreb zastupanog po punomoćniku MIHAEL RENDULIĆ</item>
    </izvorni_sadrzaj>
    <derivirana_varijabla naziv="DomainObject.Predmet.ProtuStrankaListFormatedWithAdress_1">
      <item>AUTO MATEO PROMET d.o.o., Međimurska 21, 10000 Zagreb zastupanog po punomoćniku MIHAEL RENDULIĆ</item>
    </derivirana_varijabla>
  </DomainObject.Predmet.ProtuStrankaListFormatedWithAdress>
  <DomainObject.Predmet.ProtuStrankaListFormatedWithAdressOIB>
    <izvorni_sadrzaj>
      <item>AUTO MATEO PROMET d.o.o., OIB 07223429242, Međimurska 21, 10000 Zagreb zastupanog po punomoćniku MIHAEL RENDULIĆ</item>
    </izvorni_sadrzaj>
    <derivirana_varijabla naziv="DomainObject.Predmet.ProtuStrankaListFormatedWithAdressOIB_1">
      <item>AUTO MATEO PROMET d.o.o., OIB 07223429242, Međimurska 21, 10000 Zagreb zastupanog po punomoćniku MIHAEL RENDULIĆ</item>
    </derivirana_varijabla>
  </DomainObject.Predmet.ProtuStrankaListFormatedWithAdressOIB>
  <DomainObject.Predmet.ProtuStrankaListNazivFormated>
    <izvorni_sadrzaj>
      <item>AUTO MATEO PROMET d.o.o.</item>
    </izvorni_sadrzaj>
    <derivirana_varijabla naziv="DomainObject.Predmet.ProtuStrankaListNazivFormated_1">
      <item>AUTO MATEO PROMET d.o.o.</item>
    </derivirana_varijabla>
  </DomainObject.Predmet.ProtuStrankaListNazivFormated>
  <DomainObject.Predmet.ProtuStrankaListNazivFormatedOIB>
    <izvorni_sadrzaj>
      <item>AUTO MATEO PROMET d.o.o., OIB 07223429242</item>
    </izvorni_sadrzaj>
    <derivirana_varijabla naziv="DomainObject.Predmet.ProtuStrankaListNazivFormatedOIB_1">
      <item>AUTO MATEO PROMET d.o.o., OIB 07223429242</item>
    </derivirana_varijabla>
  </DomainObject.Predmet.ProtuStrankaListNazivFormatedOIB>
  <DomainObject.Predmet.OstaliListFormated>
    <izvorni_sadrzaj>
      <item>MIHAEL RENDULIĆ punomoćnik sudionika u postupku AUTO MATEO PROMET d.o.o.</item>
    </izvorni_sadrzaj>
    <derivirana_varijabla naziv="DomainObject.Predmet.OstaliListFormated_1">
      <item>MIHAEL RENDULIĆ punomoćnik sudionika u postupku AUTO MATEO PROMET d.o.o.</item>
    </derivirana_varijabla>
  </DomainObject.Predmet.OstaliListFormated>
  <DomainObject.Predmet.OstaliListFormatedOIB>
    <izvorni_sadrzaj>
      <item>MIHAEL RENDULIĆ, OIB 76765637231 punomoćnik sudionika u postupku AUTO MATEO PROMET d.o.o.</item>
    </izvorni_sadrzaj>
    <derivirana_varijabla naziv="DomainObject.Predmet.OstaliListFormatedOIB_1">
      <item>MIHAEL RENDULIĆ, OIB 76765637231 punomoćnik sudionika u postupku AUTO MATEO PROMET d.o.o.</item>
    </derivirana_varijabla>
  </DomainObject.Predmet.OstaliListFormatedOIB>
  <DomainObject.Predmet.OstaliListFormatedWithAdress>
    <izvorni_sadrzaj>
      <item>MIHAEL RENDULIĆ, RAKOVICA 26 A, 47245 Rakovica punomoćnik sudionika u postupku AUTO MATEO PROMET d.o.o.</item>
    </izvorni_sadrzaj>
    <derivirana_varijabla naziv="DomainObject.Predmet.OstaliListFormatedWithAdress_1">
      <item>MIHAEL RENDULIĆ, RAKOVICA 26 A, 47245 Rakovica punomoćnik sudionika u postupku AUTO MATEO PROMET d.o.o.</item>
    </derivirana_varijabla>
  </DomainObject.Predmet.OstaliListFormatedWithAdress>
  <DomainObject.Predmet.OstaliListFormatedWithAdressOIB>
    <izvorni_sadrzaj>
      <item>MIHAEL RENDULIĆ, OIB 76765637231, RAKOVICA 26 A, 47245 Rakovica punomoćnik sudionika u postupku AUTO MATEO PROMET d.o.o.</item>
    </izvorni_sadrzaj>
    <derivirana_varijabla naziv="DomainObject.Predmet.OstaliListFormatedWithAdressOIB_1">
      <item>MIHAEL RENDULIĆ, OIB 76765637231, RAKOVICA 26 A, 47245 Rakovica punomoćnik sudionika u postupku AUTO MATEO PROMET d.o.o.</item>
    </derivirana_varijabla>
  </DomainObject.Predmet.OstaliListFormatedWithAdressOIB>
  <DomainObject.Predmet.OstaliListNazivFormated>
    <izvorni_sadrzaj>
      <item>MIHAEL RENDULIĆ</item>
    </izvorni_sadrzaj>
    <derivirana_varijabla naziv="DomainObject.Predmet.OstaliListNazivFormated_1">
      <item>MIHAEL RENDULIĆ</item>
    </derivirana_varijabla>
  </DomainObject.Predmet.OstaliListNazivFormated>
  <DomainObject.Predmet.OstaliListNazivFormatedOIB>
    <izvorni_sadrzaj>
      <item>MIHAEL RENDULIĆ, OIB 76765637231</item>
    </izvorni_sadrzaj>
    <derivirana_varijabla naziv="DomainObject.Predmet.OstaliListNazivFormatedOIB_1">
      <item>MIHAEL RENDULIĆ, OIB 76765637231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MATEO PROMET d.o.o.</izvorni_sadrzaj>
    <derivirana_varijabla naziv="DomainObject.Predmet.ProtustrankaIDrugi_1">AUTO MATEO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MATEO PROMET d.o.o., OIB 07223429242, Međimurska 21, 10000 Zagreb</izvorni_sadrzaj>
    <derivirana_varijabla naziv="DomainObject.Predmet.ProtustrankaIDrugiAdressOIB_1">AUTO MATEO PROMET d.o.o., OIB 07223429242,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MATEO PROMET d.o.o.</item>
      <item>FINA Regionalni centar Zagreb</item>
      <item>MIHAEL RENDULIĆ</item>
    </izvorni_sadrzaj>
    <derivirana_varijabla naziv="DomainObject.Predmet.SudioniciListNaziv_1">
      <item>AUTO MATEO PROMET d.o.o.</item>
      <item>FINA Regionalni centar Zagreb</item>
      <item>MIHAEL RENDULIĆ</item>
    </derivirana_varijabla>
  </DomainObject.Predmet.SudioniciListNaziv>
  <DomainObject.Predmet.SudioniciListAdressOIB>
    <izvorni_sadrzaj>
      <item>AUTO MATEO PROMET d.o.o., OIB 07223429242, Međimurska 21,10000 Zagreb</item>
      <item>FINA Regionalni centar Zagreb, OIB 85821130368, Trg svibanjskih žrtava 1995. br.1,10000 Zagreb</item>
      <item>MIHAEL RENDULIĆ, OIB 76765637231, RAKOVICA 26 A,47245 Rakovica</item>
    </izvorni_sadrzaj>
    <derivirana_varijabla naziv="DomainObject.Predmet.SudioniciListAdressOIB_1">
      <item>AUTO MATEO PROMET d.o.o., OIB 07223429242, Međimurska 21,10000 Zagreb</item>
      <item>FINA Regionalni centar Zagreb, OIB 85821130368, Trg svibanjskih žrtava 1995. br.1,10000 Zagreb</item>
      <item>MIHAEL RENDULIĆ, OIB 76765637231, RAKOVICA 26 A,47245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07223429242</item>
      <item>, OIB 85821130368</item>
      <item>, OIB 76765637231</item>
    </izvorni_sadrzaj>
    <derivirana_varijabla naziv="DomainObject.Predmet.SudioniciListNazivOIB_1">
      <item>, OIB 07223429242</item>
      <item>, OIB 85821130368</item>
      <item>, OIB 76765637231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1741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2015-12-02T09:27:00Z</dcterms:created>
  <dc:creator>Maja Jurovicki</dc:creator>
  <cp:lastModifiedBy>Višnja Svečak</cp:lastModifiedBy>
  <cp:lastPrinted>2015-11-24T12:24:00Z</cp:lastPrinted>
  <dcterms:modified xmlns:xsi="http://www.w3.org/2001/XMLSchema-instance" xsi:type="dcterms:W3CDTF">2015-12-02T13:06:00Z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