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fc11" w14:paraId="95dfc1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44A99">
        <w:t>4</w:t>
      </w:r>
      <w:r w:rsidR="00193EB5">
        <w:t>658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93EB5" w:rsidR="00193EB5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93EB5">
        <w:t xml:space="preserve">KORAKS TRADE d.o.o., Sesvete, Jure Turića 38, MBS: 080098608, </w:t>
      </w:r>
    </w:p>
    <w:p w:rsidRDefault="00193EB5" w:rsidP="00193EB5" w:rsidR="00E04B7F">
      <w:pPr>
        <w:ind w:firstLine="708"/>
        <w:jc w:val="both"/>
      </w:pPr>
      <w:r>
        <w:t xml:space="preserve">  OIB: 11912875686</w:t>
      </w:r>
    </w:p>
    <w:p w:rsidRDefault="00B42B46" w:rsidP="00B42B46" w:rsidR="00B42B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93EB5">
        <w:t>262.046,71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193EB5">
        <w:t>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93EB5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73464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5606D"/>
    <w:rsid w:val="00A34A83"/>
    <w:rsid w:val="00A509BA"/>
    <w:rsid w:val="00A604BA"/>
    <w:rsid w:val="00A71431"/>
    <w:rsid w:val="00A85F69"/>
    <w:rsid w:val="00AB60FD"/>
    <w:rsid w:val="00AC4528"/>
    <w:rsid w:val="00AD027A"/>
    <w:rsid w:val="00B42B46"/>
    <w:rsid w:val="00B63B33"/>
    <w:rsid w:val="00B719DB"/>
    <w:rsid w:val="00B82F18"/>
    <w:rsid w:val="00B95AE6"/>
    <w:rsid w:val="00BA356B"/>
    <w:rsid w:val="00BB7841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3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B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B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B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B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3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B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B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B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B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4658</izvorni_sadrzaj>
    <derivirana_varijabla naziv="DomainObject.Predmet.Broj_1">4658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St-4658/2015</izvorni_sadrzaj>
    <derivirana_varijabla naziv="DomainObject.Predmet.OznakaBroj_1">St-4658/2015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KORAKS TRADE, d.o.o. zastupanog po punomoćniku Velibor Bednjanec</izvorni_sadrzaj>
    <derivirana_varijabla naziv="DomainObject.Predmet.ProtustrankaFormated_1">  KORAKS TRADE, d.o.o. zastupanog po punomoćniku Velibor Bednjanec</derivirana_varijabla>
  </DomainObject.Predmet.ProtustrankaFormated>
  <DomainObject.Predmet.ProtustrankaFormatedOIB>
    <izvorni_sadrzaj>  KORAKS TRADE, d.o.o., OIB 11912875686 zastupanog po punomoćniku Velibor Bednjanec</izvorni_sadrzaj>
    <derivirana_varijabla naziv="DomainObject.Predmet.ProtustrankaFormatedOIB_1">  KORAKS TRADE, d.o.o., OIB 11912875686 zastupanog po punomoćniku Velibor Bednjanec</derivirana_varijabla>
  </DomainObject.Predmet.ProtustrankaFormatedOIB>
  <DomainObject.Predmet.ProtustrankaFormatedWithAdress>
    <izvorni_sadrzaj> KORAKS TRADE, d.o.o., Jure Turića 38, 10360 Sesvete zastupanog po punomoćniku Velibor Bednjanec</izvorni_sadrzaj>
    <derivirana_varijabla naziv="DomainObject.Predmet.ProtustrankaFormatedWithAdress_1"> KORAKS TRADE, d.o.o., Jure Turića 38, 10360 Sesvete zastupanog po punomoćniku Velibor Bednjanec</derivirana_varijabla>
  </DomainObject.Predmet.ProtustrankaFormatedWithAdress>
  <DomainObject.Predmet.ProtustrankaFormatedWithAdressOIB>
    <izvorni_sadrzaj> KORAKS TRADE, d.o.o., OIB 11912875686, Jure Turića 38, 10360 Sesvete zastupanog po punomoćniku Velibor Bednjanec</izvorni_sadrzaj>
    <derivirana_varijabla naziv="DomainObject.Predmet.ProtustrankaFormatedWithAdressOIB_1"> KORAKS TRADE, d.o.o., OIB 11912875686, Jure Turića 38, 10360 Sesvete zastupanog po punomoćniku Velibor Bednjanec</derivirana_varijabla>
  </DomainObject.Predmet.ProtustrankaFormatedWithAdressOIB>
  <DomainObject.Predmet.ProtustrankaWithAdress>
    <izvorni_sadrzaj>KORAKS TRADE, d.o.o. Jure Turića 38, 10360 Sesvete</izvorni_sadrzaj>
    <derivirana_varijabla naziv="DomainObject.Predmet.ProtustrankaWithAdress_1">KORAKS TRADE, d.o.o. Jure Turića 38, 10360 Sesvete</derivirana_varijabla>
  </DomainObject.Predmet.ProtustrankaWithAdress>
  <DomainObject.Predmet.ProtustrankaWithAdressOIB>
    <izvorni_sadrzaj>KORAKS TRADE, d.o.o., OIB 11912875686, Jure Turića 38, 10360 Sesvete</izvorni_sadrzaj>
    <derivirana_varijabla naziv="DomainObject.Predmet.ProtustrankaWithAdressOIB_1">KORAKS TRADE, d.o.o., OIB 11912875686, Jure Turića 38, 10360 Sesvete</derivirana_varijabla>
  </DomainObject.Predmet.ProtustrankaWithAdressOIB>
  <DomainObject.Predmet.ProtustrankaNazivFormated>
    <izvorni_sadrzaj>KORAKS TRADE, d.o.o.</izvorni_sadrzaj>
    <derivirana_varijabla naziv="DomainObject.Predmet.ProtustrankaNazivFormated_1">KORAKS TRADE, d.o.o.</derivirana_varijabla>
  </DomainObject.Predmet.ProtustrankaNazivFormated>
  <DomainObject.Predmet.ProtustrankaNazivFormatedOIB>
    <izvorni_sadrzaj>KORAKS TRADE, d.o.o., OIB 11912875686</izvorni_sadrzaj>
    <derivirana_varijabla naziv="DomainObject.Predmet.ProtustrankaNazivFormatedOIB_1">KORAKS TRADE, d.o.o., OIB 11912875686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KORAKS TRADE, d.o.o. zastupanog po punomoćniku Velibor Bednjanec</item>
    </izvorni_sadrzaj>
    <derivirana_varijabla naziv="DomainObject.Predmet.ProtuStrankaListFormated_1">
      <item>KORAKS TRADE, d.o.o. zastupanog po punomoćniku Velibor Bednjanec</item>
    </derivirana_varijabla>
  </DomainObject.Predmet.ProtuStrankaListFormated>
  <DomainObject.Predmet.ProtuStrankaListFormatedOIB>
    <izvorni_sadrzaj>
      <item>KORAKS TRADE, d.o.o., OIB 11912875686 zastupanog po punomoćniku Velibor Bednjanec</item>
    </izvorni_sadrzaj>
    <derivirana_varijabla naziv="DomainObject.Predmet.ProtuStrankaListFormatedOIB_1">
      <item>KORAKS TRADE, d.o.o., OIB 11912875686 zastupanog po punomoćniku Velibor Bednjanec</item>
    </derivirana_varijabla>
  </DomainObject.Predmet.ProtuStrankaListFormatedOIB>
  <DomainObject.Predmet.ProtuStrankaListFormatedWithAdress>
    <izvorni_sadrzaj>
      <item>KORAKS TRADE, d.o.o., Jure Turića 38, 10360 Sesvete zastupanog po punomoćniku Velibor Bednjanec</item>
    </izvorni_sadrzaj>
    <derivirana_varijabla naziv="DomainObject.Predmet.ProtuStrankaListFormatedWithAdress_1">
      <item>KORAKS TRADE, d.o.o., Jure Turića 38, 10360 Sesvete zastupanog po punomoćniku Velibor Bednjanec</item>
    </derivirana_varijabla>
  </DomainObject.Predmet.ProtuStrankaListFormatedWithAdress>
  <DomainObject.Predmet.ProtuStrankaListFormatedWithAdressOIB>
    <izvorni_sadrzaj>
      <item>KORAKS TRADE, d.o.o., OIB 11912875686, Jure Turića 38, 10360 Sesvete zastupanog po punomoćniku Velibor Bednjanec</item>
    </izvorni_sadrzaj>
    <derivirana_varijabla naziv="DomainObject.Predmet.ProtuStrankaListFormatedWithAdressOIB_1">
      <item>KORAKS TRADE, d.o.o., OIB 11912875686, Jure Turića 38, 10360 Sesvete zastupanog po punomoćniku Velibor Bednjanec</item>
    </derivirana_varijabla>
  </DomainObject.Predmet.ProtuStrankaListFormatedWithAdressOIB>
  <DomainObject.Predmet.ProtuStrankaListNazivFormated>
    <izvorni_sadrzaj>
      <item>KORAKS TRADE, d.o.o.</item>
    </izvorni_sadrzaj>
    <derivirana_varijabla naziv="DomainObject.Predmet.ProtuStrankaListNazivFormated_1">
      <item>KORAKS TRADE, d.o.o.</item>
    </derivirana_varijabla>
  </DomainObject.Predmet.ProtuStrankaListNazivFormated>
  <DomainObject.Predmet.ProtuStrankaListNazivFormatedOIB>
    <izvorni_sadrzaj>
      <item>KORAKS TRADE, d.o.o., OIB 11912875686</item>
    </izvorni_sadrzaj>
    <derivirana_varijabla naziv="DomainObject.Predmet.ProtuStrankaListNazivFormatedOIB_1">
      <item>KORAKS TRADE, d.o.o., OIB 11912875686</item>
    </derivirana_varijabla>
  </DomainObject.Predmet.ProtuStrankaListNazivFormatedOIB>
  <DomainObject.Predmet.OstaliListFormated>
    <izvorni_sadrzaj>
      <item>Velibor Bednjanec punomoćnik sudionika u postupku KORAKS TRADE, d.o.o.</item>
    </izvorni_sadrzaj>
    <derivirana_varijabla naziv="DomainObject.Predmet.OstaliListFormated_1">
      <item>Velibor Bednjanec punomoćnik sudionika u postupku KORAKS TRADE, d.o.o.</item>
    </derivirana_varijabla>
  </DomainObject.Predmet.OstaliListFormated>
  <DomainObject.Predmet.OstaliListFormatedOIB>
    <izvorni_sadrzaj>
      <item>Velibor Bednjanec, OIB 66629390839 punomoćnik sudionika u postupku KORAKS TRADE, d.o.o.</item>
    </izvorni_sadrzaj>
    <derivirana_varijabla naziv="DomainObject.Predmet.OstaliListFormatedOIB_1">
      <item>Velibor Bednjanec, OIB 66629390839 punomoćnik sudionika u postupku KORAKS TRADE, d.o.o.</item>
    </derivirana_varijabla>
  </DomainObject.Predmet.OstaliListFormatedOIB>
  <DomainObject.Predmet.OstaliListFormatedWithAdress>
    <izvorni_sadrzaj>
      <item>Velibor Bednjanec, Bjelovarska Ulica 68/3, 10360 Sesvete punomoćnik sudionika u postupku KORAKS TRADE, d.o.o.</item>
    </izvorni_sadrzaj>
    <derivirana_varijabla naziv="DomainObject.Predmet.OstaliListFormatedWithAdress_1">
      <item>Velibor Bednjanec, Bjelovarska Ulica 68/3, 10360 Sesvete punomoćnik sudionika u postupku KORAKS TRADE, d.o.o.</item>
    </derivirana_varijabla>
  </DomainObject.Predmet.OstaliListFormatedWithAdress>
  <DomainObject.Predmet.OstaliListFormatedWithAdressOIB>
    <izvorni_sadrzaj>
      <item>Velibor Bednjanec, OIB 66629390839, Bjelovarska Ulica 68/3, 10360 Sesvete punomoćnik sudionika u postupku KORAKS TRADE, d.o.o.</item>
    </izvorni_sadrzaj>
    <derivirana_varijabla naziv="DomainObject.Predmet.OstaliListFormatedWithAdressOIB_1">
      <item>Velibor Bednjanec, OIB 66629390839, Bjelovarska Ulica 68/3, 10360 Sesvete punomoćnik sudionika u postupku KORAKS TRADE, d.o.o.</item>
    </derivirana_varijabla>
  </DomainObject.Predmet.OstaliListFormatedWithAdressOIB>
  <DomainObject.Predmet.OstaliListNazivFormated>
    <izvorni_sadrzaj>
      <item>Velibor Bednjanec</item>
    </izvorni_sadrzaj>
    <derivirana_varijabla naziv="DomainObject.Predmet.OstaliListNazivFormated_1">
      <item>Velibor Bednjanec</item>
    </derivirana_varijabla>
  </DomainObject.Predmet.OstaliListNazivFormated>
  <DomainObject.Predmet.OstaliListNazivFormatedOIB>
    <izvorni_sadrzaj>
      <item>Velibor Bednjanec, OIB 66629390839</item>
    </izvorni_sadrzaj>
    <derivirana_varijabla naziv="DomainObject.Predmet.OstaliListNazivFormatedOIB_1">
      <item>Velibor Bednjanec, OIB 66629390839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KORAKS TRADE, d.o.o.</izvorni_sadrzaj>
    <derivirana_varijabla naziv="DomainObject.Predmet.ProtustrankaIDrugi_1">KORAKS TRADE,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KORAKS TRADE, d.o.o., OIB 11912875686, Jure Turića 38, 10360 Sesvete</izvorni_sadrzaj>
    <derivirana_varijabla naziv="DomainObject.Predmet.ProtustrankaIDrugiAdressOIB_1">KORAKS TRADE, d.o.o., OIB 11912875686, Jure Turića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KORAKS TRADE, d.o.o.</item>
      <item>Velibor Bednjanec</item>
    </izvorni_sadrzaj>
    <derivirana_varijabla naziv="DomainObject.Predmet.SudioniciListNaziv_1">
      <item>FINA Regionalni centar Zagreb</item>
      <item>KORAKS TRADE, d.o.o.</item>
      <item>Velibor Bednjanec</item>
    </derivirana_varijabla>
  </DomainObject.Predmet.SudioniciListNaziv>
  <DomainObject.Predmet.SudioniciListAdressOIB>
    <izvorni_sadrzaj>
      <item>FINA Regionalni centar Zagreb, OIB 85821130368, Trg svibanjskih žrtava 1995. br.1,10000 Zagreb</item>
      <item>KORAKS TRADE, d.o.o., OIB 11912875686, Jure Turića 38,10360 Sesvete</item>
      <item>Velibor Bednjanec, OIB 66629390839, Bjelovarska Ulica 68/3,10360 Sesvete</item>
    </izvorni_sadrzaj>
    <derivirana_varijabla naziv="DomainObject.Predmet.SudioniciListAdressOIB_1">
      <item>FINA Regionalni centar Zagreb, OIB 85821130368, Trg svibanjskih žrtava 1995. br.1,10000 Zagreb</item>
      <item>KORAKS TRADE, d.o.o., OIB 11912875686, Jure Turića 38,10360 Sesvete</item>
      <item>Velibor Bednjanec, OIB 66629390839, Bjelovarska Ulica 68/3,10360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11912875686</item>
      <item>, OIB 66629390839</item>
    </izvorni_sadrzaj>
    <derivirana_varijabla naziv="DomainObject.Predmet.SudioniciListNazivOIB_1">
      <item>, OIB 85821130368</item>
      <item>, OIB 11912875686</item>
      <item>, OIB 66629390839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2016-01-20T12:32:00Z</dcterms:created>
  <dc:creator>ilukac</dc:creator>
  <cp:lastModifiedBy>Ksenija Nol</cp:lastModifiedBy>
  <cp:lastPrinted>2016-01-20T12:28:00Z</cp:lastPrinted>
  <dcterms:modified xmlns:xsi="http://www.w3.org/2001/XMLSchema-instance" xsi:type="dcterms:W3CDTF">2016-01-20T14:00:00Z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