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12a1" w14:paraId="11212a1" w:rsidRDefault="00B432F2" w:rsidP="004B7565" w:rsidR="004B7565">
      <w:pPr>
        <w:pStyle w:val="Naslov3"/>
        <w:numPr>
          <w:ilvl w:val="0"/>
          <w:numId w:val="0"/>
        </w:numPr>
        <w:spacing w:after="0" w:before="0"/>
        <w15:collapsed w:val="false"/>
      </w:pPr>
      <w:bookmarkStart w:name="_GoBack" w:id="0"/>
      <w:bookmarkEnd w:id="0"/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p w:rsidRDefault="004B7565" w:rsidP="004B7565" w:rsidR="004B7565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4B7565">
        <w:rPr>
          <w:b w:val="false"/>
        </w:rPr>
        <w:t xml:space="preserve">          </w:t>
      </w:r>
      <w:r w:rsidR="004B7565">
        <w:rPr>
          <w:noProof/>
          <w:lang w:eastAsia="hr-HR"/>
        </w:rPr>
        <w:t xml:space="preserve">    </w:t>
      </w:r>
      <w:r w:rsidR="004B7565">
        <w:rPr>
          <w:noProof/>
          <w:lang w:eastAsia="hr-HR"/>
        </w:rPr>
        <w:drawing>
          <wp:inline distR="0" distL="0" distB="0" distT="0">
            <wp:extent cy="607060" cx="525145"/>
            <wp:effectExtent b="2540" r="825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7565" w:rsidP="004B7565" w:rsidR="004B7565">
      <w:pPr>
        <w:spacing w:after="0"/>
        <w:jc w:val="both"/>
      </w:pPr>
      <w:r>
        <w:t xml:space="preserve">    Republika Hrvatska</w:t>
      </w:r>
    </w:p>
    <w:p w:rsidRDefault="004B7565" w:rsidP="004B7565" w:rsidR="004B7565">
      <w:pPr>
        <w:spacing w:after="0"/>
        <w:jc w:val="both"/>
      </w:pPr>
      <w:r>
        <w:t>Trgovački sud u Varaždinu</w:t>
      </w:r>
    </w:p>
    <w:p w:rsidRDefault="004B7565" w:rsidP="004B7565" w:rsidR="004B7565">
      <w:pPr>
        <w:spacing w:after="0"/>
      </w:pPr>
      <w:r>
        <w:t xml:space="preserve">  Varaždin, Braće Radić 2</w:t>
      </w:r>
    </w:p>
    <w:p w:rsidRDefault="00CA07D6" w:rsidP="00CA07D6" w:rsidR="004B7565">
      <w:pPr>
        <w:spacing w:after="0"/>
        <w:ind w:firstLine="708" w:left="4956"/>
      </w:pPr>
      <w:r>
        <w:t xml:space="preserve">     Poslovni broj: 4 St-270/2016-66</w:t>
      </w:r>
    </w:p>
    <w:p w:rsidRDefault="00CA07D6" w:rsidP="00CA07D6" w:rsidR="00CA07D6">
      <w:pPr>
        <w:spacing w:after="0"/>
        <w:ind w:firstLine="708" w:left="4956"/>
        <w:rPr>
          <w:rFonts w:cs="Times New Roman"/>
        </w:rPr>
      </w:pPr>
    </w:p>
    <w:p w:rsidRDefault="00582AF4" w:rsidP="00582AF4" w:rsidR="00582AF4">
      <w:pPr>
        <w:spacing w:after="0"/>
        <w:rPr>
          <w:rFonts w:cs="Times New Roman"/>
        </w:rPr>
      </w:pPr>
    </w:p>
    <w:p w:rsidRDefault="004B7565" w:rsidP="004B7565" w:rsidR="004B756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4B7565" w:rsidP="004B7565" w:rsidR="004B7565">
      <w:pPr>
        <w:spacing w:after="0"/>
        <w:jc w:val="center"/>
        <w:rPr>
          <w:rFonts w:cs="Times New Roman"/>
        </w:rPr>
      </w:pPr>
    </w:p>
    <w:p w:rsidRDefault="004B7565" w:rsidP="004B7565" w:rsidR="004B7565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4B7565" w:rsidP="004B7565" w:rsidR="004B7565">
      <w:pPr>
        <w:spacing w:after="0"/>
      </w:pPr>
    </w:p>
    <w:p w:rsidRDefault="004B7565" w:rsidP="00582AF4" w:rsidR="004B7565">
      <w:pPr>
        <w:ind w:firstLine="708"/>
        <w:jc w:val="both"/>
        <w:rPr>
          <w:rFonts w:cs="Times New Roman"/>
        </w:rPr>
      </w:pPr>
      <w:r w:rsidRPr="00591BB6">
        <w:rPr>
          <w:rFonts w:cs="Times New Roman"/>
        </w:rPr>
        <w:t xml:space="preserve">Trgovački sud u Varaždinu, po sucu toga suda Iris Hatvalić Nemec kao stečajnom sucu, u stečajnom postupku nad dužnikom </w:t>
      </w:r>
      <w:r w:rsidR="00CA07D6" w:rsidRPr="007D5AC3">
        <w:rPr>
          <w:rFonts w:cs="Times New Roman"/>
        </w:rPr>
        <w:t>MM plast d.o.o. u stečaju, Čakovec, Vladimira Nazora 26/a, OIB: 77882398936, zastupanom po stečajnom upravitelju Anđelku Stankus iz Jalkovca</w:t>
      </w:r>
      <w:r>
        <w:rPr>
          <w:rFonts w:cs="Times New Roman"/>
        </w:rPr>
        <w:t xml:space="preserve">, </w:t>
      </w:r>
      <w:r w:rsidRPr="000A68A8">
        <w:rPr>
          <w:rFonts w:cs="Times New Roman"/>
        </w:rPr>
        <w:t xml:space="preserve"> </w:t>
      </w:r>
      <w:r w:rsidR="00CA07D6">
        <w:rPr>
          <w:rFonts w:cs="Times New Roman"/>
        </w:rPr>
        <w:t>8. siječnja 2019</w:t>
      </w:r>
      <w:r w:rsidRPr="000A68A8">
        <w:rPr>
          <w:rFonts w:cs="Times New Roman"/>
        </w:rPr>
        <w:t>.,</w:t>
      </w:r>
    </w:p>
    <w:p w:rsidRDefault="004B7565" w:rsidP="004B7565" w:rsidR="004B756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4B7565" w:rsidP="00582AF4" w:rsidR="004B7565">
      <w:pPr>
        <w:spacing w:after="0"/>
        <w:rPr>
          <w:rFonts w:cs="Times New Roman"/>
        </w:rPr>
      </w:pPr>
    </w:p>
    <w:p w:rsidRDefault="004B7565" w:rsidP="004B7565" w:rsidR="004B7565">
      <w:pPr>
        <w:spacing w:after="0"/>
        <w:ind w:firstLine="708"/>
        <w:jc w:val="both"/>
      </w:pPr>
      <w:r>
        <w:t xml:space="preserve">1. U ovome stečajnom predmetu saziva se skupština vjerovnika kod ovoga suda u Varaždinu, B. Radića 2, soba 230/II, za  dan </w:t>
      </w:r>
      <w:r w:rsidR="00CA07D6">
        <w:t>31</w:t>
      </w:r>
      <w:r>
        <w:t xml:space="preserve">. siječnja 2019. u </w:t>
      </w:r>
      <w:r w:rsidR="00CA07D6">
        <w:t>09:3</w:t>
      </w:r>
      <w:r w:rsidR="00B84BAD">
        <w:t>0</w:t>
      </w:r>
      <w:r>
        <w:t xml:space="preserve"> sati.</w:t>
      </w:r>
    </w:p>
    <w:p w:rsidRDefault="004B7565" w:rsidP="004B7565" w:rsidR="004B7565">
      <w:pPr>
        <w:spacing w:after="0"/>
      </w:pPr>
    </w:p>
    <w:p w:rsidRDefault="004B7565" w:rsidP="004B7565" w:rsidR="004B7565">
      <w:pPr>
        <w:spacing w:after="0"/>
        <w:jc w:val="both"/>
      </w:pPr>
      <w:r>
        <w:tab/>
        <w:t>2. Za skupštinu vjerovnika predlaže se sljedeći</w:t>
      </w:r>
    </w:p>
    <w:p w:rsidRDefault="004B7565" w:rsidP="004B7565" w:rsidR="004B7565">
      <w:pPr>
        <w:spacing w:after="0"/>
        <w:jc w:val="both"/>
      </w:pPr>
    </w:p>
    <w:p w:rsidRDefault="004B7565" w:rsidP="004B7565" w:rsidR="004B756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4B7565" w:rsidP="004B7565" w:rsidR="004B7565">
      <w:pPr>
        <w:spacing w:after="0"/>
        <w:contextualSpacing/>
        <w:jc w:val="both"/>
        <w:rPr>
          <w:rFonts w:cs="Times New Roman"/>
        </w:rPr>
      </w:pPr>
    </w:p>
    <w:p w:rsidRDefault="00B84BAD" w:rsidP="00B84BAD" w:rsidR="00B84BAD" w:rsidRPr="00B84BAD">
      <w:pPr>
        <w:pStyle w:val="Odlomakpopisa"/>
        <w:numPr>
          <w:ilvl w:val="0"/>
          <w:numId w:val="3"/>
        </w:numPr>
      </w:pPr>
      <w:r>
        <w:t xml:space="preserve">Rasprava </w:t>
      </w:r>
      <w:r w:rsidR="00CA07D6">
        <w:t>o izvješću stečajnog upravitelja o tijeku stečajnog postupka i stanju stečajne mase</w:t>
      </w:r>
    </w:p>
    <w:p w:rsidRDefault="004B7565" w:rsidP="00582AF4" w:rsidR="00582AF4">
      <w:pPr>
        <w:pStyle w:val="Odlomakpopisa"/>
        <w:numPr>
          <w:ilvl w:val="0"/>
          <w:numId w:val="3"/>
        </w:numPr>
        <w:spacing w:after="0"/>
      </w:pPr>
      <w:r>
        <w:t>Razno</w:t>
      </w:r>
    </w:p>
    <w:p w:rsidRDefault="00582AF4" w:rsidP="00582AF4" w:rsidR="00582AF4" w:rsidRPr="00582AF4">
      <w:pPr>
        <w:spacing w:after="0"/>
        <w:rPr>
          <w:lang w:eastAsia="hr-HR"/>
        </w:rPr>
      </w:pPr>
    </w:p>
    <w:p w:rsidRDefault="004B7565" w:rsidP="00582AF4" w:rsidR="004B7565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4B7565" w:rsidP="004B7565" w:rsidR="004B7565">
      <w:pPr>
        <w:spacing w:after="0"/>
        <w:rPr>
          <w:b/>
        </w:rPr>
      </w:pPr>
    </w:p>
    <w:p w:rsidRDefault="004B7565" w:rsidP="004B7565" w:rsidR="004B7565">
      <w:pPr>
        <w:spacing w:after="0"/>
        <w:jc w:val="center"/>
      </w:pPr>
      <w:r>
        <w:t xml:space="preserve">U Varaždinu </w:t>
      </w:r>
      <w:r w:rsidR="00CA07D6">
        <w:t>8. siječnja 2019</w:t>
      </w:r>
      <w:r>
        <w:t>.</w:t>
      </w:r>
    </w:p>
    <w:p w:rsidRDefault="004B7565" w:rsidP="004B7565" w:rsidR="004B7565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</w:t>
      </w:r>
    </w:p>
    <w:p w:rsidRDefault="004B7565" w:rsidP="004B7565" w:rsidR="004B756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</w:t>
      </w:r>
    </w:p>
    <w:p w:rsidRDefault="004B7565" w:rsidP="004B7565" w:rsidR="004B7565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4B7565" w:rsidP="00D15C48" w:rsidR="00B84BA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</w:t>
      </w:r>
    </w:p>
    <w:p w:rsidRDefault="00CA07D6" w:rsidP="00B84BAD" w:rsidR="00CA07D6">
      <w:pPr>
        <w:spacing w:after="0"/>
        <w:ind w:firstLine="708" w:left="4248"/>
        <w:rPr>
          <w:rFonts w:cs="Times New Roman"/>
        </w:rPr>
      </w:pPr>
    </w:p>
    <w:p w:rsidRDefault="004B7565" w:rsidP="004B7565" w:rsidR="004B756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B7565" w:rsidP="004B7565" w:rsidR="004B7565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4B7565" w:rsidP="004B7565" w:rsidR="004B7565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4B7565" w:rsidP="004B7565" w:rsidR="004B7565">
      <w:pPr>
        <w:spacing w:after="0"/>
        <w:jc w:val="both"/>
        <w:rPr>
          <w:rFonts w:cs="Times New Roman"/>
        </w:rPr>
      </w:pPr>
    </w:p>
    <w:p w:rsidRDefault="004B7565" w:rsidP="004B7565" w:rsidR="004B7565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95688" w:rsidP="00F95688" w:rsidR="00F95688">
      <w:pPr>
        <w:pStyle w:val="Odlomakpopisa"/>
        <w:numPr>
          <w:ilvl w:val="0"/>
          <w:numId w:val="2"/>
        </w:numPr>
        <w:spacing w:after="0"/>
      </w:pPr>
      <w:r>
        <w:t>stečajni upravitelj Anđelko Stankus, Braće Radića 20, Jalkovec, 42000 Varaždin</w:t>
      </w:r>
    </w:p>
    <w:p w:rsidRDefault="00F95688" w:rsidP="00F95688" w:rsidR="00F95688">
      <w:pPr>
        <w:pStyle w:val="Odlomakpopisa"/>
        <w:numPr>
          <w:ilvl w:val="0"/>
          <w:numId w:val="2"/>
        </w:numPr>
        <w:spacing w:after="0"/>
      </w:pPr>
      <w:r>
        <w:t>vjerovnici, putem e-oglasne ploče suda</w:t>
      </w:r>
    </w:p>
    <w:p w:rsidRDefault="003F3D58" w:rsidR="003F3D58"/>
    <w:sectPr w:rsidSect="00E53573" w:rsidR="003F3D58">
      <w:headerReference w:type="default" r:id="rId10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C98" w:rsidR="00916C98">
      <w:pPr>
        <w:spacing w:after="0"/>
      </w:pPr>
      <w:r>
        <w:separator/>
      </w:r>
    </w:p>
  </w:endnote>
  <w:endnote w:id="0" w:type="continuationSeparator">
    <w:p w:rsidRDefault="00916C98" w:rsidR="00916C9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C98" w:rsidR="00916C98">
      <w:pPr>
        <w:spacing w:after="0"/>
      </w:pPr>
      <w:r>
        <w:separator/>
      </w:r>
    </w:p>
  </w:footnote>
  <w:footnote w:id="0" w:type="continuationSeparator">
    <w:p w:rsidRDefault="00916C98" w:rsidR="00916C9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582AF4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2F2">
          <w:rPr>
            <w:noProof/>
          </w:rPr>
          <w:t>1</w:t>
        </w:r>
        <w:r>
          <w:fldChar w:fldCharType="end"/>
        </w:r>
      </w:p>
    </w:sdtContent>
  </w:sdt>
  <w:p w:rsidRDefault="00582AF4" w:rsidR="002042B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1BCA6FD2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05C2"/>
    <w:rsid w:val="00116C31"/>
    <w:rsid w:val="002205C2"/>
    <w:rsid w:val="00296993"/>
    <w:rsid w:val="00296EE6"/>
    <w:rsid w:val="003F3D58"/>
    <w:rsid w:val="004B7565"/>
    <w:rsid w:val="00582AF4"/>
    <w:rsid w:val="005A0F9D"/>
    <w:rsid w:val="00916C98"/>
    <w:rsid w:val="009E2928"/>
    <w:rsid w:val="009E2B6A"/>
    <w:rsid w:val="00B432F2"/>
    <w:rsid w:val="00B84BAD"/>
    <w:rsid w:val="00CA07D6"/>
    <w:rsid w:val="00D15C48"/>
    <w:rsid w:val="00F9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565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B756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B7565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B756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B756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4B756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4B756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4B756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4B756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4B756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B7565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B7565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4B7565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4B756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4B7565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4B7565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4B7565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4B7565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4B7565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4B7565"/>
    <w:pPr>
      <w:spacing w:after="60"/>
    </w:pPr>
    <w:rPr>
      <w:noProof/>
      <w:sz w:val="16"/>
      <w:szCs w:val="16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B7565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B756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756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B7565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756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756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E292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92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3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2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2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2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2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565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B756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B7565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B756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B756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4B756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4B756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4B756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4B756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4B756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4B7565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B7565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4B7565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4B756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4B7565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4B7565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4B7565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4B7565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4B7565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4B7565"/>
    <w:pPr>
      <w:spacing w:after="60"/>
    </w:pPr>
    <w:rPr>
      <w:noProof/>
      <w:sz w:val="16"/>
      <w:szCs w:val="16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B7565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B756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756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B7565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756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756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E292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E292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3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2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2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2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2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plast d.o.o. za trgovinu i usluge zastupanog po punomoćniku Milena Mamula; Anđelko Stankus</izvorni_sadrzaj>
    <derivirana_varijabla naziv="DomainObject.Predmet.ProtustrankaFormated_1">  MM plast d.o.o. za trgovinu i usluge zastupanog po punomoćniku Milena Mamula; Anđelko Stankus</derivirana_varijabla>
  </DomainObject.Predmet.ProtustrankaFormated>
  <DomainObject.Predmet.ProtustrankaFormatedOIB>
    <izvorni_sadrzaj>  MM plast d.o.o. za trgovinu i usluge, OIB 77882398936 zastupanog po punomoćniku Milena Mamula; Anđelko Stankus</izvorni_sadrzaj>
    <derivirana_varijabla naziv="DomainObject.Predmet.ProtustrankaFormatedOIB_1">  MM plast d.o.o. za trgovinu i usluge, OIB 77882398936 zastupanog po punomoćniku Milena Mamula; Anđelko Stankus</derivirana_varijabla>
  </DomainObject.Predmet.ProtustrankaFormatedOIB>
  <DomainObject.Predmet.ProtustrankaFormatedWithAdress>
    <izvorni_sadrzaj> MM plast d.o.o. za trgovinu i usluge, Vladimira Nazora 26/a, 40000 Čakovec zastupanog po punomoćniku Milena Mamula; Anđelko Stankus</izvorni_sadrzaj>
    <derivirana_varijabla naziv="DomainObject.Predmet.ProtustrankaFormatedWithAdress_1"> MM plast d.o.o. za trgovinu i usluge, Vladimira Nazora 26/a, 40000 Čakovec zastupanog po punomoćniku Milena Mamula; Anđelko Stankus</derivirana_varijabla>
  </DomainObject.Predmet.ProtustrankaFormatedWithAdress>
  <DomainObject.Predmet.ProtustrankaFormatedWithAdressOIB>
    <izvorni_sadrzaj> MM plast d.o.o. za trgovinu i usluge, OIB 77882398936, Vladimira Nazora 26/a, 40000 Čakovec zastupanog po punomoćniku Milena Mamula; Anđelko Stankus</izvorni_sadrzaj>
    <derivirana_varijabla naziv="DomainObject.Predmet.ProtustrankaFormatedWithAdressOIB_1"> MM plast d.o.o. za trgovinu i usluge, OIB 77882398936, Vladimira Nazora 26/a, 40000 Čakovec zastupanog po punomoćniku Milena Mamula; Anđelko Stankus</derivirana_varijabla>
  </DomainObject.Predmet.ProtustrankaFormatedWithAdressOIB>
  <DomainObject.Predmet.ProtustrankaWithAdress>
    <izvorni_sadrzaj>MM plast d.o.o. za trgovinu i usluge Vladimira Nazora 26/a, 40000 Čakovec</izvorni_sadrzaj>
    <derivirana_varijabla naziv="DomainObject.Predmet.ProtustrankaWithAdress_1">MM plast d.o.o. za trgovinu i usluge Vladimira Nazora 26/a, 40000 Čakovec</derivirana_varijabla>
  </DomainObject.Predmet.ProtustrankaWithAdress>
  <DomainObject.Predmet.ProtustrankaWithAdressOIB>
    <izvorni_sadrzaj>MM plast d.o.o. za trgovinu i usluge, OIB 77882398936, Vladimira Nazora 26/a, 40000 Čakovec</izvorni_sadrzaj>
    <derivirana_varijabla naziv="DomainObject.Predmet.ProtustrankaWithAdressOIB_1">MM plast d.o.o. za trgovinu i usluge, OIB 77882398936, Vladimira Nazora 26/a, 40000 Čakovec</derivirana_varijabla>
  </DomainObject.Predmet.ProtustrankaWithAdressOIB>
  <DomainObject.Predmet.ProtustrankaNazivFormated>
    <izvorni_sadrzaj>MM plast d.o.o. za trgovinu i usluge</izvorni_sadrzaj>
    <derivirana_varijabla naziv="DomainObject.Predmet.ProtustrankaNazivFormated_1">MM plast d.o.o. za trgovinu i usluge</derivirana_varijabla>
  </DomainObject.Predmet.ProtustrankaNazivFormated>
  <DomainObject.Predmet.ProtustrankaNazivFormatedOIB>
    <izvorni_sadrzaj>MM plast d.o.o. za trgovinu i usluge, OIB 77882398936</izvorni_sadrzaj>
    <derivirana_varijabla naziv="DomainObject.Predmet.ProtustrankaNazivFormatedOIB_1">MM plast d.o.o. za trgovinu i usluge, OIB 77882398936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577892.78</izvorni_sadrzaj>
    <derivirana_varijabla naziv="DomainObject.Predmet.TrenutnaVrijednost_1">577892.78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plast d.o.o. za trgovinu i usluge zastupanog po punomoćniku Milena Mamula; Anđelko Stankus</item>
    </izvorni_sadrzaj>
    <derivirana_varijabla naziv="DomainObject.Predmet.ProtuStrankaListFormated_1">
      <item>MM plast d.o.o. za trgovinu i usluge zastupanog po punomoćniku Milena Mamula; Anđelko Stankus</item>
    </derivirana_varijabla>
  </DomainObject.Predmet.ProtuStrankaListFormated>
  <DomainObject.Predmet.ProtuStrankaListFormatedOIB>
    <izvorni_sadrzaj>
      <item>MM plast d.o.o. za trgovinu i usluge, OIB 77882398936 zastupanog po punomoćniku Milena Mamula; Anđelko Stankus</item>
    </izvorni_sadrzaj>
    <derivirana_varijabla naziv="DomainObject.Predmet.ProtuStrankaListFormatedOIB_1">
      <item>MM plast d.o.o. za trgovinu i usluge, OIB 77882398936 zastupanog po punomoćniku Milena Mamula; Anđelko Stankus</item>
    </derivirana_varijabla>
  </DomainObject.Predmet.ProtuStrankaListFormatedOIB>
  <DomainObject.Predmet.ProtuStrankaListFormatedWithAdress>
    <izvorni_sadrzaj>
      <item>MM plast d.o.o. za trgovinu i usluge, Vladimira Nazora 26/a, 40000 Čakovec zastupanog po punomoćniku Milena Mamula; Anđelko Stankus</item>
    </izvorni_sadrzaj>
    <derivirana_varijabla naziv="DomainObject.Predmet.ProtuStrankaListFormatedWithAdress_1">
      <item>MM plast d.o.o. za trgovinu i usluge, Vladimira Nazora 26/a, 40000 Čakovec zastupanog po punomoćniku Milena Mamula; Anđelko Stankus</item>
    </derivirana_varijabla>
  </DomainObject.Predmet.ProtuStrankaListFormatedWithAdress>
  <DomainObject.Predmet.ProtuStrankaListFormatedWithAdressOIB>
    <izvorni_sadrzaj>
      <item>MM plast d.o.o. za trgovinu i usluge, OIB 77882398936, Vladimira Nazora 26/a, 40000 Čakovec zastupanog po punomoćniku Milena Mamula; Anđelko Stankus</item>
    </izvorni_sadrzaj>
    <derivirana_varijabla naziv="DomainObject.Predmet.ProtuStrankaListFormatedWithAdressOIB_1">
      <item>MM plast d.o.o. za trgovinu i usluge, OIB 77882398936, Vladimira Nazora 26/a, 40000 Čakovec zastupanog po punomoćniku Milena Mamula; Anđelko Stankus</item>
    </derivirana_varijabla>
  </DomainObject.Predmet.ProtuStrankaListFormatedWithAdressOIB>
  <DomainObject.Predmet.ProtuStrankaListNazivFormated>
    <izvorni_sadrzaj>
      <item>MM plast d.o.o. za trgovinu i usluge</item>
    </izvorni_sadrzaj>
    <derivirana_varijabla naziv="DomainObject.Predmet.ProtuStrankaListNazivFormated_1">
      <item>MM plast d.o.o. za trgovinu i usluge</item>
    </derivirana_varijabla>
  </DomainObject.Predmet.ProtuStrankaListNazivFormated>
  <DomainObject.Predmet.ProtuStrankaListNazivFormatedOIB>
    <izvorni_sadrzaj>
      <item>MM plast d.o.o. za trgovinu i usluge, OIB 77882398936</item>
    </izvorni_sadrzaj>
    <derivirana_varijabla naziv="DomainObject.Predmet.ProtuStrankaListNazivFormatedOIB_1">
      <item>MM plast d.o.o. za trgovinu i usluge, OIB 77882398936</item>
    </derivirana_varijabla>
  </DomainObject.Predmet.ProtuStrankaListNazivFormatedOIB>
  <DomainObject.Predmet.OstaliListFormated>
    <izvorni_sadrzaj>
      <item>Sudski registar</item>
      <item>Milena Mamula punomoćnica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  <item>PLASTA proizvodnja in trgovina d.o.o.</item>
      <item>Odvjetničko društvo RAVLIĆ &amp; ŠURJAK društvo s ograničenom odgovornošću</item>
      <item>e-Oglasna</item>
    </izvorni_sadrzaj>
    <derivirana_varijabla naziv="DomainObject.Predmet.OstaliListFormated_1">
      <item>Sudski registar</item>
      <item>Milena Mamula punomoćnica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  <item>PLASTA proizvodnja in trgovina d.o.o.</item>
      <item>Odvjetničko društvo RAVLIĆ &amp; ŠURJAK društvo s ograničenom odgovornošću</item>
      <item>e-Oglasna</item>
    </derivirana_varijabla>
  </DomainObject.Predmet.OstaliListFormated>
  <DomainObject.Predmet.OstaliListFormatedOIB>
    <izvorni_sadrzaj>
      <item>Sudski registar</item>
      <item>Milena Mamula, OIB 90619965723 punomoćnica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  <item>PLASTA proizvodnja in trgovina d.o.o., OIB 10968761486</item>
      <item>Odvjetničko društvo RAVLIĆ &amp; ŠURJAK društvo s ograničenom odgovornošću, OIB 94654904113</item>
      <item>e-Oglasna</item>
    </izvorni_sadrzaj>
    <derivirana_varijabla naziv="DomainObject.Predmet.OstaliListFormatedOIB_1">
      <item>Sudski registar</item>
      <item>Milena Mamula, OIB 90619965723 punomoćnica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  <item>PLASTA proizvodnja in trgovina d.o.o., OIB 10968761486</item>
      <item>Odvjetničko društvo RAVLIĆ &amp; ŠURJAK društvo s ograničenom odgovornošću, OIB 94654904113</item>
      <item>e-Oglasna</item>
    </derivirana_varijabla>
  </DomainObject.Predmet.OstaliListFormatedOIB>
  <DomainObject.Predmet.OstaliListFormatedWithAdress>
    <izvorni_sadrzaj>
      <item>Sudski registar</item>
      <item>Milena Mamula, Vukovarska Ulica 4b, 40000 Čakovec punomoćnica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  <item>PLASTA proizvodnja in trgovina d.o.o., Kamnje 41, 8232 Kamnje</item>
      <item>Odvjetničko društvo RAVLIĆ &amp; ŠURJAK društvo s ograničenom odgovornošću, Strossmayerov trg 7, 10000 Zagreb</item>
      <item>e-Oglasna</item>
    </izvorni_sadrzaj>
    <derivirana_varijabla naziv="DomainObject.Predmet.OstaliListFormatedWithAdress_1">
      <item>Sudski registar</item>
      <item>Milena Mamula, Vukovarska Ulica 4b, 40000 Čakovec punomoćnica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  <item>PLASTA proizvodnja in trgovina d.o.o., Kamnje 41, 8232 Kamnje</item>
      <item>Odvjetničko društvo RAVLIĆ &amp; ŠURJAK društvo s ograničenom odgovornošću, Strossmayerov trg 7, 10000 Zagreb</item>
      <item>e-Oglasna</item>
    </derivirana_varijabla>
  </DomainObject.Predmet.OstaliListFormatedWithAdress>
  <DomainObject.Predmet.OstaliListFormatedWithAdressOIB>
    <izvorni_sadrzaj>
      <item>Sudski registar</item>
      <item>Milena Mamula, OIB 90619965723, Vukovarska Ulica 4b, 40000 Čakovec punomoćnica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  <item>PLASTA proizvodnja in trgovina d.o.o., OIB 10968761486, Kamnje 41, 8232 Kamnje</item>
      <item>Odvjetničko društvo RAVLIĆ &amp; ŠURJAK društvo s ograničenom odgovornošću, OIB 94654904113, Strossmayerov trg 7, 10000 Zagreb</item>
      <item>e-Oglasna</item>
    </izvorni_sadrzaj>
    <derivirana_varijabla naziv="DomainObject.Predmet.OstaliListFormatedWithAdressOIB_1">
      <item>Sudski registar</item>
      <item>Milena Mamula, OIB 90619965723, Vukovarska Ulica 4b, 40000 Čakovec punomoćnica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  <item>PLASTA proizvodnja in trgovina d.o.o., OIB 10968761486, Kamnje 41, 8232 Kamnje</item>
      <item>Odvjetničko društvo RAVLIĆ &amp; ŠURJAK društvo s ograničenom odgovornošću, OIB 94654904113, Strossmayerov trg 7, 10000 Zagreb</item>
      <item>e-Oglasna</item>
    </derivirana_varijabla>
  </DomainObject.Predmet.OstaliListFormatedWithAdressOIB>
  <DomainObject.Predmet.OstaliListNazivFormated>
    <izvorni_sadrzaj>
      <item>Sudski registar</item>
      <item>Milena Mamula</item>
      <item>ŽDO Varaždin, Građansko upravni odjel</item>
      <item>RH Općinsko državno odvjetništvo u Čakovcu</item>
      <item>Anđelko Stankus</item>
      <item>PLASTA proizvodnja in trgovina d.o.o.</item>
      <item>Odvjetničko društvo RAVLIĆ &amp; ŠURJAK društvo s ograničenom odgovornošću</item>
      <item>e-Oglasna</item>
    </izvorni_sadrzaj>
    <derivirana_varijabla naziv="DomainObject.Predmet.OstaliListNazivFormated_1">
      <item>Sudski registar</item>
      <item>Milena Mamula</item>
      <item>ŽDO Varaždin, Građansko upravni odjel</item>
      <item>RH Općinsko državno odvjetništvo u Čakovcu</item>
      <item>Anđelko Stankus</item>
      <item>PLASTA proizvodnja in trgovina d.o.o.</item>
      <item>Odvjetničko društvo RAVLIĆ &amp; ŠURJAK društvo s ograničenom odgovornošću</item>
      <item>e-Oglasna</item>
    </derivirana_varijabla>
  </DomainObject.Predmet.OstaliListNazivFormated>
  <DomainObject.Predmet.OstaliListNazivFormatedOIB>
    <izvorni_sadrzaj>
      <item>Sudski registar</item>
      <item>Milena Mamula, OIB 90619965723</item>
      <item>ŽDO Varaždin, Građansko upravni odjel</item>
      <item>RH Općinsko državno odvjetništvo u Čakovcu</item>
      <item>Anđelko Stankus, OIB 11168088853</item>
      <item>PLASTA proizvodnja in trgovina d.o.o., OIB 10968761486</item>
      <item>Odvjetničko društvo RAVLIĆ &amp; ŠURJAK društvo s ograničenom odgovornošću, OIB 94654904113</item>
      <item>e-Oglasna</item>
    </izvorni_sadrzaj>
    <derivirana_varijabla naziv="DomainObject.Predmet.OstaliListNazivFormatedOIB_1">
      <item>Sudski registar</item>
      <item>Milena Mamula, OIB 90619965723</item>
      <item>ŽDO Varaždin, Građansko upravni odjel</item>
      <item>RH Općinsko državno odvjetništvo u Čakovcu</item>
      <item>Anđelko Stankus, OIB 11168088853</item>
      <item>PLASTA proizvodnja in trgovina d.o.o., OIB 10968761486</item>
      <item>Odvjetničko društvo RAVLIĆ &amp; ŠURJAK društvo s ograničenom odgovornošću, OIB 94654904113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plast d.o.o. za trgovinu i usluge</izvorni_sadrzaj>
    <derivirana_varijabla naziv="DomainObject.Predmet.ProtustrankaIDrugi_1">MM plast d.o.o. za trgovinu i usluge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MM plast d.o.o. za trgovinu i usluge, OIB 77882398936, Vladimira Nazora 26/a, 40000 Čakovec</izvorni_sadrzaj>
    <derivirana_varijabla naziv="DomainObject.Predmet.ProtustrankaIDrugiAdressOIB_1">MM plast d.o.o. za trgovinu i usluge, OIB 77882398936, Vladimira Nazora 26/a,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  <item>PLASTA proizvodnja in trgovina d.o.o.</item>
      <item>Odvjetničko društvo RAVLIĆ &amp; ŠURJAK društvo s ograničenom odgovornošću</item>
      <item>e-Oglasna</item>
    </izvorni_sadrzaj>
    <derivirana_varijabla naziv="DomainObject.Predmet.SudioniciListNaziv_1"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  <item>PLASTA proizvodnja in trgovina d.o.o.</item>
      <item>Odvjetničko društvo RAVLIĆ &amp; ŠURJAK društvo s ograničenom odgovornošću</item>
      <item>e-Oglasna</item>
    </derivirana_varijabla>
  </DomainObject.Predmet.SudioniciListNaziv>
  <DomainObject.Predmet.SudioniciListAdressOIB>
    <izvorni_sadrzaj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  <item>PLASTA proizvodnja in trgovina d.o.o., OIB 10968761486, Kamnje 41,8232 Kamnje</item>
      <item>Odvjetničko društvo RAVLIĆ &amp; ŠURJAK društvo s ograničenom odgovornošću, OIB 94654904113, Strossmayerov trg 7,10000 Zagreb</item>
      <item>e-Oglasna</item>
    </izvorni_sadrzaj>
    <derivirana_varijabla naziv="DomainObject.Predmet.SudioniciListAdressOIB_1"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  <item>PLASTA proizvodnja in trgovina d.o.o., OIB 10968761486, Kamnje 41,8232 Kamnje</item>
      <item>Odvjetničko društvo RAVLIĆ &amp; ŠURJAK društvo s ograničenom odgovornošću, OIB 94654904113, Strossmayerov trg 7,10000 Zagreb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77882398936</item>
      <item>, OIB null</item>
      <item>, OIB 90619965723</item>
      <item>, OIB null</item>
      <item>, OIB null</item>
      <item>, OIB 11168088853</item>
      <item>, OIB 10968761486</item>
      <item>, OIB 94654904113</item>
      <item>, OIB null</item>
    </izvorni_sadrzaj>
    <derivirana_varijabla naziv="DomainObject.Predmet.SudioniciListNazivOIB_1">
      <item>, OIB 85821130368</item>
      <item>, OIB 77882398936</item>
      <item>, OIB null</item>
      <item>, OIB 90619965723</item>
      <item>, OIB null</item>
      <item>, OIB null</item>
      <item>, OIB 11168088853</item>
      <item>, OIB 10968761486</item>
      <item>, OIB 94654904113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2018.</izvorni_sadrzaj>
    <derivirana_varijabla naziv="DomainObject.Predmet.DatumZadnjeOdrzaneSudskeRadnje_1">18. siječnja 2018.</derivirana_varijabla>
  </DomainObject.Predmet.DatumZadnjeOdrzaneSudskeRadnje>
  <DomainObject.PredzadnjaOdlukaIzPredmeta.DatumDonosenjaOdluke>
    <izvorni_sadrzaj>25. svibnja 2018.</izvorni_sadrzaj>
    <derivirana_varijabla naziv="DomainObject.PredzadnjaOdlukaIzPredmeta.DatumDonosenjaOdluke_1">25. svibnja 2018.</derivirana_varijabla>
  </DomainObject.PredzadnjaOdlukaIzPredmeta.DatumDonosenjaOdluke>
  <DomainObject.PredzadnjaOdlukaIzPredmeta.Oznaka>
    <izvorni_sadrzaj>St-270/2016-60</izvorni_sadrzaj>
    <derivirana_varijabla naziv="DomainObject.PredzadnjaOdlukaIzPredmeta.Oznaka_1">St-270/2016-60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931</properties:Characters>
  <properties:Lines>44</properties:Lines>
  <properties:Paragraphs>22</properties:Paragraphs>
  <properties:TotalTime>11</properties:TotalTime>
  <properties:ScaleCrop>false</properties:ScaleCrop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2018-12-24T10:43:00Z</dcterms:created>
  <dc:creator>Tihana Martinez</dc:creator>
  <dc:description/>
  <cp:keywords/>
  <cp:lastModifiedBy>Tihana Martinez</cp:lastModifiedBy>
  <cp:lastPrinted>2019-01-08T09:25:00Z</cp:lastPrinted>
  <dcterms:modified xmlns:xsi="http://www.w3.org/2001/XMLSchema-instance" xsi:type="dcterms:W3CDTF">2019-01-08T09:27:00Z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(St-270-16-66-Rješenje-POZIV NA ROČIŠTE SKUPŠTINE VJEROVNIKA ZA 31.1.19..docx)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