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f836" w14:paraId="980f83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76F68">
        <w:t>813</w:t>
      </w:r>
      <w:r w:rsidR="006171EA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171EA">
        <w:t xml:space="preserve">23. veljače 2016.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633AD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76F68">
        <w:t>DEJAN i TINA d.o.o., Zagreb, Vrbik 8a (OIB: 35497833975).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76F68">
        <w:t xml:space="preserve">3.877,67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7554F4">
        <w:t xml:space="preserve"> 23. veljače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6F68"/>
    <w:rsid w:val="00085D33"/>
    <w:rsid w:val="000D387C"/>
    <w:rsid w:val="000D4E82"/>
    <w:rsid w:val="00111057"/>
    <w:rsid w:val="00114EAD"/>
    <w:rsid w:val="00185571"/>
    <w:rsid w:val="00186AF0"/>
    <w:rsid w:val="001C718C"/>
    <w:rsid w:val="001E50FB"/>
    <w:rsid w:val="001F6933"/>
    <w:rsid w:val="00230A63"/>
    <w:rsid w:val="0023559C"/>
    <w:rsid w:val="00247B02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633A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171EA"/>
    <w:rsid w:val="00627F6A"/>
    <w:rsid w:val="00657B8E"/>
    <w:rsid w:val="00693392"/>
    <w:rsid w:val="0073619E"/>
    <w:rsid w:val="007554F4"/>
    <w:rsid w:val="007574B5"/>
    <w:rsid w:val="007B5AFD"/>
    <w:rsid w:val="007D5A5D"/>
    <w:rsid w:val="007F12D4"/>
    <w:rsid w:val="008155EE"/>
    <w:rsid w:val="00842351"/>
    <w:rsid w:val="008613BD"/>
    <w:rsid w:val="00863025"/>
    <w:rsid w:val="00871F01"/>
    <w:rsid w:val="00910A89"/>
    <w:rsid w:val="00920CA0"/>
    <w:rsid w:val="009218D2"/>
    <w:rsid w:val="00940EB2"/>
    <w:rsid w:val="009419D8"/>
    <w:rsid w:val="00946FC6"/>
    <w:rsid w:val="00970E30"/>
    <w:rsid w:val="009758CA"/>
    <w:rsid w:val="009F7F29"/>
    <w:rsid w:val="00A71431"/>
    <w:rsid w:val="00A84C69"/>
    <w:rsid w:val="00AC4528"/>
    <w:rsid w:val="00AD027A"/>
    <w:rsid w:val="00AF588F"/>
    <w:rsid w:val="00B1643E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5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D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D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D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D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5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D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D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D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D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i TINA d.o.o. za usluge zastupanog po punomoćniku Tina Tisovec</izvorni_sadrzaj>
    <derivirana_varijabla naziv="DomainObject.Predmet.ProtustrankaFormated_1">  DEJAN i TINA d.o.o. za usluge zastupanog po punomoćniku Tina Tisovec</derivirana_varijabla>
  </DomainObject.Predmet.ProtustrankaFormated>
  <DomainObject.Predmet.ProtustrankaFormatedOIB>
    <izvorni_sadrzaj>  DEJAN i TINA d.o.o. za usluge, OIB 35497833975 zastupanog po punomoćniku Tina Tisovec</izvorni_sadrzaj>
    <derivirana_varijabla naziv="DomainObject.Predmet.ProtustrankaFormatedOIB_1">  DEJAN i TINA d.o.o. za usluge, OIB 35497833975 zastupanog po punomoćniku Tina Tisovec</derivirana_varijabla>
  </DomainObject.Predmet.ProtustrankaFormatedOIB>
  <DomainObject.Predmet.ProtustrankaFormatedWithAdress>
    <izvorni_sadrzaj> DEJAN i TINA d.o.o. za usluge, Vrbik 8 a, 10000 Zagreb zastupanog po punomoćniku Tina Tisovec</izvorni_sadrzaj>
    <derivirana_varijabla naziv="DomainObject.Predmet.ProtustrankaFormatedWithAdress_1"> DEJAN i TINA d.o.o. za usluge, Vrbik 8 a, 10000 Zagreb zastupanog po punomoćniku Tina Tisovec</derivirana_varijabla>
  </DomainObject.Predmet.ProtustrankaFormatedWithAdress>
  <DomainObject.Predmet.ProtustrankaFormatedWithAdressOIB>
    <izvorni_sadrzaj> DEJAN i TINA d.o.o. za usluge, OIB 35497833975, Vrbik 8 a, 10000 Zagreb zastupanog po punomoćniku Tina Tisovec</izvorni_sadrzaj>
    <derivirana_varijabla naziv="DomainObject.Predmet.ProtustrankaFormatedWithAdressOIB_1"> DEJAN i TINA d.o.o. za usluge, OIB 35497833975, Vrbik 8 a, 10000 Zagreb zastupanog po punomoćniku Tina Tisovec</derivirana_varijabla>
  </DomainObject.Predmet.ProtustrankaFormatedWithAdressOIB>
  <DomainObject.Predmet.ProtustrankaWithAdress>
    <izvorni_sadrzaj>DEJAN i TINA d.o.o. za usluge Vrbik 8 a, 10000 Zagreb</izvorni_sadrzaj>
    <derivirana_varijabla naziv="DomainObject.Predmet.ProtustrankaWithAdress_1">DEJAN i TINA d.o.o. za usluge Vrbik 8 a, 10000 Zagreb</derivirana_varijabla>
  </DomainObject.Predmet.ProtustrankaWithAdress>
  <DomainObject.Predmet.ProtustrankaWithAdressOIB>
    <izvorni_sadrzaj>DEJAN i TINA d.o.o. za usluge, OIB 35497833975, Vrbik 8 a, 10000 Zagreb</izvorni_sadrzaj>
    <derivirana_varijabla naziv="DomainObject.Predmet.ProtustrankaWithAdressOIB_1">DEJAN i TINA d.o.o. za usluge, OIB 35497833975, Vrbik 8 a, 10000 Zagreb</derivirana_varijabla>
  </DomainObject.Predmet.ProtustrankaWithAdressOIB>
  <DomainObject.Predmet.ProtustrankaNazivFormated>
    <izvorni_sadrzaj>DEJAN i TINA d.o.o. za usluge</izvorni_sadrzaj>
    <derivirana_varijabla naziv="DomainObject.Predmet.ProtustrankaNazivFormated_1">DEJAN i TINA d.o.o. za usluge</derivirana_varijabla>
  </DomainObject.Predmet.ProtustrankaNazivFormated>
  <DomainObject.Predmet.ProtustrankaNazivFormatedOIB>
    <izvorni_sadrzaj>DEJAN i TINA d.o.o. za usluge, OIB 35497833975</izvorni_sadrzaj>
    <derivirana_varijabla naziv="DomainObject.Predmet.ProtustrankaNazivFormatedOIB_1">DEJAN i TINA d.o.o. za usluge, OIB 35497833975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DEJAN i TINA d.o.o. za usluge zastupanog po punomoćniku Tina Tisovec</item>
    </izvorni_sadrzaj>
    <derivirana_varijabla naziv="DomainObject.Predmet.ProtuStrankaListFormated_1">
      <item>DEJAN i TINA d.o.o. za usluge zastupanog po punomoćniku Tina Tisovec</item>
    </derivirana_varijabla>
  </DomainObject.Predmet.ProtuStrankaListFormated>
  <DomainObject.Predmet.ProtuStrankaListFormatedOIB>
    <izvorni_sadrzaj>
      <item>DEJAN i TINA d.o.o. za usluge, OIB 35497833975 zastupanog po punomoćniku Tina Tisovec</item>
    </izvorni_sadrzaj>
    <derivirana_varijabla naziv="DomainObject.Predmet.ProtuStrankaListFormatedOIB_1">
      <item>DEJAN i TINA d.o.o. za usluge, OIB 35497833975 zastupanog po punomoćniku Tina Tisovec</item>
    </derivirana_varijabla>
  </DomainObject.Predmet.ProtuStrankaListFormatedOIB>
  <DomainObject.Predmet.ProtuStrankaListFormatedWithAdress>
    <izvorni_sadrzaj>
      <item>DEJAN i TINA d.o.o. za usluge, Vrbik 8 a, 10000 Zagreb zastupanog po punomoćniku Tina Tisovec</item>
    </izvorni_sadrzaj>
    <derivirana_varijabla naziv="DomainObject.Predmet.ProtuStrankaListFormatedWithAdress_1">
      <item>DEJAN i TINA d.o.o. za usluge, Vrbik 8 a, 10000 Zagreb zastupanog po punomoćniku Tina Tisovec</item>
    </derivirana_varijabla>
  </DomainObject.Predmet.ProtuStrankaListFormatedWithAdress>
  <DomainObject.Predmet.ProtuStrankaListFormatedWithAdressOIB>
    <izvorni_sadrzaj>
      <item>DEJAN i TINA d.o.o. za usluge, OIB 35497833975, Vrbik 8 a, 10000 Zagreb zastupanog po punomoćniku Tina Tisovec</item>
    </izvorni_sadrzaj>
    <derivirana_varijabla naziv="DomainObject.Predmet.ProtuStrankaListFormatedWithAdressOIB_1">
      <item>DEJAN i TINA d.o.o. za usluge, OIB 35497833975, Vrbik 8 a, 10000 Zagreb zastupanog po punomoćniku Tina Tisovec</item>
    </derivirana_varijabla>
  </DomainObject.Predmet.ProtuStrankaListFormatedWithAdressOIB>
  <DomainObject.Predmet.ProtuStrankaListNazivFormated>
    <izvorni_sadrzaj>
      <item>DEJAN i TINA d.o.o. za usluge</item>
    </izvorni_sadrzaj>
    <derivirana_varijabla naziv="DomainObject.Predmet.ProtuStrankaListNazivFormated_1">
      <item>DEJAN i TINA d.o.o. za usluge</item>
    </derivirana_varijabla>
  </DomainObject.Predmet.ProtuStrankaListNazivFormated>
  <DomainObject.Predmet.ProtuStrankaListNazivFormatedOIB>
    <izvorni_sadrzaj>
      <item>DEJAN i TINA d.o.o. za usluge, OIB 35497833975</item>
    </izvorni_sadrzaj>
    <derivirana_varijabla naziv="DomainObject.Predmet.ProtuStrankaListNazivFormatedOIB_1">
      <item>DEJAN i TINA d.o.o. za usluge, OIB 35497833975</item>
    </derivirana_varijabla>
  </DomainObject.Predmet.ProtuStrankaListNazivFormatedOIB>
  <DomainObject.Predmet.OstaliListFormated>
    <izvorni_sadrzaj>
      <item>Tina Tisovec punomoćnik sudionika u postupku DEJAN i TINA d.o.o. za usluge</item>
    </izvorni_sadrzaj>
    <derivirana_varijabla naziv="DomainObject.Predmet.OstaliListFormated_1">
      <item>Tina Tisovec punomoćnik sudionika u postupku DEJAN i TINA d.o.o. za usluge</item>
    </derivirana_varijabla>
  </DomainObject.Predmet.OstaliListFormated>
  <DomainObject.Predmet.OstaliListFormatedOIB>
    <izvorni_sadrzaj>
      <item>Tina Tisovec, OIB 45410135434 punomoćnik sudionika u postupku DEJAN i TINA d.o.o. za usluge</item>
    </izvorni_sadrzaj>
    <derivirana_varijabla naziv="DomainObject.Predmet.OstaliListFormatedOIB_1">
      <item>Tina Tisovec, OIB 45410135434 punomoćnik sudionika u postupku DEJAN i TINA d.o.o. za usluge</item>
    </derivirana_varijabla>
  </DomainObject.Predmet.OstaliListFormatedOIB>
  <DomainObject.Predmet.OstaliListFormatedWithAdress>
    <izvorni_sadrzaj>
      <item>Tina Tisovec, Gunduličeva Ulica 010, 2000 Maribor punomoćnik sudionika u postupku DEJAN i TINA d.o.o. za usluge</item>
    </izvorni_sadrzaj>
    <derivirana_varijabla naziv="DomainObject.Predmet.OstaliListFormatedWithAdress_1">
      <item>Tina Tisovec, Gunduličeva Ulica 010, 2000 Maribor punomoćnik sudionika u postupku DEJAN i TINA d.o.o. za usluge</item>
    </derivirana_varijabla>
  </DomainObject.Predmet.OstaliListFormatedWithAdress>
  <DomainObject.Predmet.OstaliListFormatedWithAdressOIB>
    <izvorni_sadrzaj>
      <item>Tina Tisovec, OIB 45410135434, Gunduličeva Ulica 010, 2000 Maribor punomoćnik sudionika u postupku DEJAN i TINA d.o.o. za usluge</item>
    </izvorni_sadrzaj>
    <derivirana_varijabla naziv="DomainObject.Predmet.OstaliListFormatedWithAdressOIB_1">
      <item>Tina Tisovec, OIB 45410135434, Gunduličeva Ulica 010, 2000 Maribor punomoćnik sudionika u postupku DEJAN i TINA d.o.o. za usluge</item>
    </derivirana_varijabla>
  </DomainObject.Predmet.OstaliListFormatedWithAdressOIB>
  <DomainObject.Predmet.OstaliListNazivFormated>
    <izvorni_sadrzaj>
      <item>Tina Tisovec</item>
    </izvorni_sadrzaj>
    <derivirana_varijabla naziv="DomainObject.Predmet.OstaliListNazivFormated_1">
      <item>Tina Tisovec</item>
    </derivirana_varijabla>
  </DomainObject.Predmet.OstaliListNazivFormated>
  <DomainObject.Predmet.OstaliListNazivFormatedOIB>
    <izvorni_sadrzaj>
      <item>Tina Tisovec, OIB 45410135434</item>
    </izvorni_sadrzaj>
    <derivirana_varijabla naziv="DomainObject.Predmet.OstaliListNazivFormatedOIB_1">
      <item>Tina Tisovec, OIB 45410135434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DEJAN i TINA d.o.o. za usluge</izvorni_sadrzaj>
    <derivirana_varijabla naziv="DomainObject.Predmet.ProtustrankaIDrugi_1">DEJAN i TINA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DEJAN i TINA d.o.o. za usluge, OIB 35497833975, Vrbik 8 a, 10000 Zagreb</izvorni_sadrzaj>
    <derivirana_varijabla naziv="DomainObject.Predmet.ProtustrankaIDrugiAdressOIB_1">DEJAN i TINA d.o.o. za usluge, OIB 35497833975, Vrbik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DEJAN i TINA d.o.o. za usluge</item>
      <item>Tina Tisovec</item>
    </izvorni_sadrzaj>
    <derivirana_varijabla naziv="DomainObject.Predmet.SudioniciListNaziv_1">
      <item>FINA Regionalni centar Zagreb</item>
      <item>DEJAN i TINA d.o.o. za usluge</item>
      <item>Tina Tisovec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DEJAN i TINA d.o.o. za usluge, OIB 35497833975, Vrbik 8 a,10000 Zagreb</item>
      <item>Tina Tisovec, OIB 45410135434, Gunduličeva Ulica 010,2000 Maribor</item>
    </izvorni_sadrzaj>
    <derivirana_varijabla naziv="DomainObject.Predmet.SudioniciListAdressOIB_1">
      <item>FINA Regionalni centar Zagreb, OIB 85821130368, Trg svibanjskih žrtava 1995. br. 1,10000 Zagreb</item>
      <item>DEJAN i TINA d.o.o. za usluge, OIB 35497833975, Vrbik 8 a,10000 Zagreb</item>
      <item>Tina Tisovec, OIB 45410135434, Gunduličeva Ulica 010,2000 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35497833975</item>
      <item>, OIB 45410135434</item>
    </izvorni_sadrzaj>
    <derivirana_varijabla naziv="DomainObject.Predmet.SudioniciListNazivOIB_1">
      <item>, OIB 85821130368</item>
      <item>, OIB 35497833975</item>
      <item>, OIB 45410135434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1295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2016-02-23T10:23:00Z</dcterms:created>
  <dc:creator>ilukac</dc:creator>
  <cp:lastModifiedBy>Anita Ban</cp:lastModifiedBy>
  <cp:lastPrinted>2015-11-18T13:13:00Z</cp:lastPrinted>
  <dcterms:modified xmlns:xsi="http://www.w3.org/2001/XMLSchema-instance" xsi:type="dcterms:W3CDTF">2016-02-23T10:26:00Z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