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b56" w14:paraId="8377b56" w:rsidRDefault="00CC6354" w:rsidP="00CC6354" w:rsidR="00CC6354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C6354" w:rsidP="00CC6354" w:rsidR="00CC6354">
      <w:pPr>
        <w:jc w:val="both"/>
      </w:pPr>
      <w:r>
        <w:t xml:space="preserve">       REPUBLIKA HRVATSKA</w:t>
      </w:r>
    </w:p>
    <w:p w:rsidRDefault="00CC6354" w:rsidP="00CC6354" w:rsidR="00CC6354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C6354" w:rsidP="00CC6354" w:rsidR="00CC6354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C6354" w:rsidP="00CC6354" w:rsidR="00CC6354">
      <w:pPr>
        <w:rPr>
          <w:b/>
        </w:rPr>
      </w:pPr>
    </w:p>
    <w:p w:rsidRDefault="00CC6354" w:rsidP="00CC6354" w:rsidR="00CC6354">
      <w:pPr>
        <w:rPr>
          <w:b/>
        </w:rPr>
      </w:pPr>
    </w:p>
    <w:p w:rsidRDefault="00CC6354" w:rsidP="00CC6354" w:rsidR="00CC6354">
      <w:pPr>
        <w:jc w:val="center"/>
      </w:pPr>
      <w:r>
        <w:t>R E P U B L I K A   H R V A T S K A</w:t>
      </w:r>
    </w:p>
    <w:p w:rsidRDefault="00CC6354" w:rsidP="00CC6354" w:rsidR="00CC6354">
      <w:pPr>
        <w:rPr>
          <w:b/>
        </w:rPr>
      </w:pPr>
    </w:p>
    <w:p w:rsidRDefault="00CC6354" w:rsidP="00CC6354" w:rsidR="00CC6354">
      <w:pPr>
        <w:jc w:val="center"/>
      </w:pPr>
      <w:r>
        <w:t>R J E Š E N J E</w:t>
      </w:r>
    </w:p>
    <w:p w:rsidRDefault="00CC6354" w:rsidP="00CC6354" w:rsidR="00CC6354">
      <w:pPr>
        <w:jc w:val="center"/>
      </w:pPr>
    </w:p>
    <w:p w:rsidRDefault="00CC6354" w:rsidP="00CC6354" w:rsidR="00CC6354">
      <w:pPr>
        <w:jc w:val="both"/>
        <w:rPr>
          <w:b/>
        </w:rPr>
      </w:pPr>
    </w:p>
    <w:p w:rsidRDefault="00CC6354" w:rsidP="00CC6354" w:rsidR="00CC6354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HATLEK j.d.o.o., za ugostiteljstvo, OIB: 57858881663 sa sjedištem u Ulica Vladimira Nazora 32, Podturen</w:t>
      </w:r>
      <w:r>
        <w:t xml:space="preserve">, radi otvaranja stečajnog postupka nad dužnikom, dana 02. siječnja 2017. godine, </w:t>
      </w: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CC6354" w:rsidR="00CC6354">
      <w:pPr>
        <w:jc w:val="center"/>
      </w:pPr>
      <w:r>
        <w:t>r i j e š i o     j e</w:t>
      </w:r>
    </w:p>
    <w:p w:rsidRDefault="00CC6354" w:rsidP="00CC6354" w:rsidR="00CC6354">
      <w:pPr>
        <w:jc w:val="center"/>
      </w:pPr>
    </w:p>
    <w:p w:rsidRDefault="00CC6354" w:rsidP="00CC6354" w:rsidR="00CC6354"/>
    <w:p w:rsidRDefault="00CC6354" w:rsidP="00CC6354" w:rsidR="00CC6354">
      <w:pPr>
        <w:jc w:val="both"/>
      </w:pPr>
      <w:r>
        <w:tab/>
        <w:t xml:space="preserve">I/ Pokreće se prethodni postupak radi utvrđivanja uvjeta za otvaranje stečajnog postupka nad dužnikom </w:t>
      </w:r>
      <w:r w:rsidR="00FE5612">
        <w:t>HATLEK j.d.o.o., za ugostiteljstvo, OIB: 57858881663 sa sjedištem u Ulica Vladimira Nazora 32, Podturen</w:t>
      </w:r>
      <w:r>
        <w:t xml:space="preserve">.   </w:t>
      </w:r>
    </w:p>
    <w:p w:rsidRDefault="00CC6354" w:rsidP="00CC6354" w:rsidR="00CC6354">
      <w:pPr>
        <w:jc w:val="both"/>
      </w:pPr>
    </w:p>
    <w:p w:rsidRDefault="00CC6354" w:rsidP="00CC6354" w:rsidR="00CC6354">
      <w:pPr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CC6354" w:rsidP="00CC6354" w:rsidR="00CC6354">
      <w:pPr>
        <w:jc w:val="both"/>
      </w:pPr>
    </w:p>
    <w:p w:rsidRDefault="00FE5612" w:rsidP="00CC6354" w:rsidR="00CC635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06.</w:t>
      </w:r>
      <w:r w:rsidR="00CC6354">
        <w:rPr>
          <w:b/>
          <w:u w:val="single"/>
        </w:rPr>
        <w:t xml:space="preserve"> travnja 2017. u </w:t>
      </w:r>
      <w:r>
        <w:rPr>
          <w:b/>
          <w:u w:val="single"/>
        </w:rPr>
        <w:t>10</w:t>
      </w:r>
      <w:r w:rsidR="00CC6354">
        <w:rPr>
          <w:b/>
          <w:u w:val="single"/>
        </w:rPr>
        <w:t>,</w:t>
      </w:r>
      <w:r>
        <w:rPr>
          <w:b/>
          <w:u w:val="single"/>
        </w:rPr>
        <w:t>15</w:t>
      </w:r>
      <w:r w:rsidR="00CC6354">
        <w:rPr>
          <w:b/>
          <w:u w:val="single"/>
        </w:rPr>
        <w:t xml:space="preserve"> sati</w:t>
      </w:r>
    </w:p>
    <w:p w:rsidRDefault="00CC6354" w:rsidP="00CC6354" w:rsidR="00CC6354">
      <w:pPr>
        <w:rPr>
          <w:b/>
          <w:u w:val="single"/>
        </w:rPr>
      </w:pPr>
    </w:p>
    <w:p w:rsidRDefault="00CC6354" w:rsidP="00CC6354" w:rsidR="00CC6354">
      <w:pPr>
        <w:ind w:firstLine="708"/>
        <w:jc w:val="both"/>
      </w:pPr>
      <w:r>
        <w:t>III/ Na ročište se pozivaju:</w:t>
      </w:r>
    </w:p>
    <w:p w:rsidRDefault="00CC6354" w:rsidP="00CC6354" w:rsidR="00CC6354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dužnik  </w:t>
      </w:r>
      <w:r w:rsidR="004E2776">
        <w:t>HATLEK j.d.o.o., za ugostiteljstvo, sa sjedištem u Ulica Vladimira Nazora 32, Podturen</w:t>
      </w:r>
      <w:r>
        <w:t xml:space="preserve">, uz prijedlog  </w:t>
      </w:r>
    </w:p>
    <w:p w:rsidRDefault="004E2776" w:rsidP="00CC6354" w:rsidR="00CC6354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Željko </w:t>
      </w:r>
      <w:proofErr w:type="spellStart"/>
      <w:r>
        <w:t>Hatlek</w:t>
      </w:r>
      <w:proofErr w:type="spellEnd"/>
      <w:r>
        <w:t>, Podturen, Ulica Vladimira Nazora 32</w:t>
      </w:r>
    </w:p>
    <w:p w:rsidRDefault="00CC6354" w:rsidP="00CC6354" w:rsidR="00CC6354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ŽDO Varaždin, građansko-upravni odjel </w:t>
      </w: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CC6354" w:rsidR="00CC6354">
      <w:pPr>
        <w:jc w:val="center"/>
        <w:outlineLvl w:val="0"/>
      </w:pPr>
      <w:r>
        <w:t>Obrazloženje</w:t>
      </w:r>
    </w:p>
    <w:p w:rsidRDefault="00CC6354" w:rsidP="00CC6354" w:rsidR="00CC6354">
      <w:pPr>
        <w:jc w:val="center"/>
        <w:outlineLvl w:val="0"/>
      </w:pPr>
    </w:p>
    <w:p w:rsidRDefault="00CC6354" w:rsidP="00CC6354" w:rsidR="00CC6354">
      <w:pPr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</w:t>
      </w:r>
      <w:r w:rsidR="00725F63">
        <w:t>09.11</w:t>
      </w:r>
      <w:r>
        <w:t xml:space="preserve">.2016. u Očevidniku redoslijeda osnova za plaćanje ima evidentirane neizvršene osnove za plaćanje u neprekinutom razdoblju od 120 dana u ukupnom iznosu od </w:t>
      </w:r>
      <w:r w:rsidR="00725F63">
        <w:t>140.120,68</w:t>
      </w:r>
      <w:r>
        <w:t xml:space="preserve"> kn u koji iznos je uračunata kamata i naknada Financijske agencije za provedbu ovrhe na novčanim </w:t>
      </w:r>
      <w:r>
        <w:lastRenderedPageBreak/>
        <w:t xml:space="preserve">sredstvima. Prema podacima o broju zaposlenih dostavljenim od Hrvatskog zavoda za mirovinsko osiguranje dužnik ima 1 zaposlenog. Dužnik na dan </w:t>
      </w:r>
      <w:r w:rsidR="00A46ED3">
        <w:t>09</w:t>
      </w:r>
      <w:r>
        <w:t>.1</w:t>
      </w:r>
      <w:r w:rsidR="00A46ED3">
        <w:t>1</w:t>
      </w:r>
      <w:r>
        <w:t xml:space="preserve">.2016. u Jedinstvenom registru računa ima otvorene račune i oročena novčana sredstva kod </w:t>
      </w:r>
      <w:r w:rsidR="00A46ED3">
        <w:t>Zagrebačke banke d.d.</w:t>
      </w:r>
    </w:p>
    <w:p w:rsidRDefault="00CC6354" w:rsidP="00CC6354" w:rsidR="00CC6354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CC6354" w:rsidP="00CC6354" w:rsidR="00CC6354">
      <w:pPr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CC6354" w:rsidP="00CC6354" w:rsidR="00CC6354">
      <w:pPr>
        <w:jc w:val="both"/>
      </w:pPr>
      <w:r>
        <w:tab/>
      </w:r>
      <w:r>
        <w:tab/>
        <w:t xml:space="preserve"> </w:t>
      </w: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CC6354" w:rsidR="00CC6354">
      <w:pPr>
        <w:ind w:firstLine="720"/>
        <w:jc w:val="center"/>
        <w:outlineLvl w:val="0"/>
      </w:pPr>
      <w:r>
        <w:t>U Varaždinu, 02. siječnja 2017. godine</w:t>
      </w:r>
    </w:p>
    <w:p w:rsidRDefault="00CC6354" w:rsidP="00CC6354" w:rsidR="00CC6354">
      <w:pPr>
        <w:ind w:firstLine="720"/>
        <w:jc w:val="center"/>
        <w:outlineLvl w:val="0"/>
      </w:pPr>
    </w:p>
    <w:p w:rsidRDefault="00CC6354" w:rsidP="00CC6354" w:rsidR="00CC6354">
      <w:pPr>
        <w:ind w:firstLine="720"/>
        <w:jc w:val="center"/>
      </w:pPr>
    </w:p>
    <w:p w:rsidRDefault="00CC6354" w:rsidP="00CC6354" w:rsidR="00CC6354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CC6354" w:rsidP="00CC6354" w:rsidR="00CC6354">
      <w:pPr>
        <w:ind w:firstLine="720"/>
        <w:jc w:val="right"/>
      </w:pPr>
    </w:p>
    <w:p w:rsidRDefault="00CC6354" w:rsidP="00CC6354" w:rsidR="00CC6354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CC6354" w:rsidP="00CC6354" w:rsidR="00CC6354">
      <w:pPr>
        <w:outlineLvl w:val="0"/>
      </w:pPr>
    </w:p>
    <w:p w:rsidRDefault="00CC6354" w:rsidP="00CC6354" w:rsidR="00CC6354">
      <w:pPr>
        <w:ind w:firstLine="720"/>
        <w:jc w:val="both"/>
        <w:outlineLvl w:val="0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CC6354" w:rsidP="00CC6354" w:rsidR="00CC6354"/>
    <w:p w:rsidRDefault="00CC6354" w:rsidP="00CC6354" w:rsidR="00CC6354">
      <w:pPr>
        <w:ind w:firstLine="720"/>
        <w:jc w:val="right"/>
      </w:pPr>
    </w:p>
    <w:p w:rsidRDefault="00CC6354" w:rsidP="00CC6354" w:rsidR="00CC6354">
      <w:pPr>
        <w:ind w:firstLine="720"/>
        <w:jc w:val="right"/>
      </w:pPr>
    </w:p>
    <w:p w:rsidRDefault="00CC6354" w:rsidP="00CC6354" w:rsidR="00CC6354">
      <w:pPr>
        <w:jc w:val="both"/>
        <w:outlineLvl w:val="0"/>
      </w:pPr>
      <w:r>
        <w:t>POUKA O PRAVNOM LIJEKU:</w:t>
      </w:r>
    </w:p>
    <w:p w:rsidRDefault="00CC6354" w:rsidP="00CC6354" w:rsidR="00CC6354">
      <w:pPr>
        <w:jc w:val="both"/>
        <w:outlineLvl w:val="0"/>
      </w:pPr>
      <w:r>
        <w:tab/>
        <w:t>Protiv ovog rješenja posebna žalba nije dopuštena (čl. 42. st. 1. SZ-a).</w:t>
      </w: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</w:p>
    <w:p w:rsidRDefault="00CC6354" w:rsidP="00A57D73" w:rsidR="00A57D73">
      <w:pPr>
        <w:jc w:val="both"/>
      </w:pPr>
      <w:r>
        <w:t xml:space="preserve">DNA: </w:t>
      </w:r>
    </w:p>
    <w:p w:rsidRDefault="00A57D73" w:rsidP="00A57D73" w:rsidR="00A57D73">
      <w:pPr>
        <w:jc w:val="both"/>
      </w:pPr>
    </w:p>
    <w:p w:rsidRDefault="00A57D73" w:rsidP="00A57D73" w:rsidR="00A57D73">
      <w:pPr>
        <w:pStyle w:val="Odlomakpopisa"/>
        <w:numPr>
          <w:ilvl w:val="0"/>
          <w:numId w:val="48"/>
        </w:numPr>
      </w:pPr>
      <w:r>
        <w:t xml:space="preserve">dužnik  HATLEK j.d.o.o., za ugostiteljstvo, sa sjedištem u Ulica Vladimira Nazora 32, Podturen, uz prijedlog  </w:t>
      </w:r>
    </w:p>
    <w:p w:rsidRDefault="00A57D73" w:rsidP="00CC6354" w:rsidR="00CC6354">
      <w:pPr>
        <w:pStyle w:val="Odlomakpopisa"/>
        <w:numPr>
          <w:ilvl w:val="0"/>
          <w:numId w:val="48"/>
        </w:numPr>
      </w:pPr>
      <w:r>
        <w:t xml:space="preserve">Željko </w:t>
      </w:r>
      <w:proofErr w:type="spellStart"/>
      <w:r>
        <w:t>Hatlek</w:t>
      </w:r>
      <w:proofErr w:type="spellEnd"/>
      <w:r>
        <w:t>, Podturen, Ulica Vladimira Nazora 32</w:t>
      </w:r>
    </w:p>
    <w:p w:rsidRDefault="00A57D73" w:rsidP="00CC6354" w:rsidR="00CC6354">
      <w:pPr>
        <w:jc w:val="both"/>
      </w:pPr>
      <w:r>
        <w:t xml:space="preserve">    </w:t>
      </w:r>
      <w:r w:rsidR="00CC6354">
        <w:t xml:space="preserve">  </w:t>
      </w:r>
      <w:r>
        <w:t>3</w:t>
      </w:r>
      <w:r w:rsidR="00CC6354">
        <w:t>. ŽDO Varaždin, građansko-upravni odjel</w:t>
      </w:r>
    </w:p>
    <w:p w:rsidRDefault="00CC6354" w:rsidP="00CC6354" w:rsidR="00CC6354">
      <w:pPr>
        <w:jc w:val="both"/>
      </w:pPr>
    </w:p>
    <w:p w:rsidRDefault="00CC6354" w:rsidP="00CC6354" w:rsidR="00CC6354">
      <w:pPr>
        <w:jc w:val="both"/>
      </w:pPr>
      <w:r>
        <w:t xml:space="preserve"> </w:t>
      </w:r>
    </w:p>
    <w:p w:rsidRDefault="00CC6354" w:rsidP="00CC6354" w:rsidR="00CC6354"/>
    <w:p w:rsidRDefault="00CC6354" w:rsidP="00CC6354" w:rsidR="00CC6354"/>
    <w:p w:rsidRDefault="00DA0242" w:rsidP="00CC6354" w:rsidR="00DA0242" w:rsidRPr="00CC6354"/>
    <w:sectPr w:rsidSect="0032366B" w:rsidR="00DA0242" w:rsidRPr="00CC635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354" w:rsidR="008333A9">
    <w:pPr>
      <w:pStyle w:val="Zaglavlje"/>
    </w:pPr>
    <w:r>
      <w:rPr>
        <w:rStyle w:val="PozadinaSvijetloCrvena"/>
        <w:shd w:fill="auto" w:color="auto" w:val="clear"/>
      </w:rPr>
      <w:t>Poslovni broj: 3 St-1111/16-3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27237E"/>
    <w:multiLevelType w:val="hybridMultilevel"/>
    <w:tmpl w:val="AD065D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2C0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776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F63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ED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D73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EE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35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612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C635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C635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44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St-1111/2016-3</izvorni_sadrzaj>
    <derivirana_varijabla naziv="DomainObject.Oznaka_1">St-1111/2016-3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HATLEK jednostavno društvo s ograničenom odgovornošću za ugostiteljstvo</izvorni_sadrzaj>
    <derivirana_varijabla naziv="DomainObject.Predmet.ProtustrankaFormated_1">  HATLEK jednostavno društvo s ograničenom odgovornošću za ugostiteljstvo</derivirana_varijabla>
  </DomainObject.Predmet.ProtustrankaFormated>
  <DomainObject.Predmet.ProtustrankaFormatedOIB>
    <izvorni_sadrzaj>  HATLEK jednostavno društvo s ograničenom odgovornošću za ugostiteljstvo, OIB 57858881663</izvorni_sadrzaj>
    <derivirana_varijabla naziv="DomainObject.Predmet.ProtustrankaFormatedOIB_1">  HATLEK jednostavno društvo s ograničenom odgovornošću za ugostiteljstvo, OIB 57858881663</derivirana_varijabla>
  </DomainObject.Predmet.ProtustrankaFormatedOIB>
  <DomainObject.Predmet.ProtustrankaFormatedWithAdress>
    <izvorni_sadrzaj> HATLEK jednostavno društvo s ograničenom odgovornošću za ugostiteljstvo, Ulica Vladimira Nazora 32, 40000 Podturen</izvorni_sadrzaj>
    <derivirana_varijabla naziv="DomainObject.Predmet.ProtustrankaFormatedWithAdress_1"> HATLEK jednostavno društvo s ograničenom odgovornošću za ugostiteljstvo, Ulica Vladimira Nazora 32, 40000 Podturen</derivirana_varijabla>
  </DomainObject.Predmet.ProtustrankaFormatedWithAdress>
  <DomainObject.Predmet.ProtustrankaFormatedWithAdressOIB>
    <izvorni_sadrzaj> HATLEK jednostavno društvo s ograničenom odgovornošću za ugostiteljstvo, OIB 57858881663, Ulica Vladimira Nazora 32, 40000 Podturen</izvorni_sadrzaj>
    <derivirana_varijabla naziv="DomainObject.Predmet.ProtustrankaFormatedWithAdressOIB_1"> HATLEK jednostavno društvo s ograničenom odgovornošću za ugostiteljstvo, OIB 57858881663, Ulica Vladimira Nazora 32, 40000 Podturen</derivirana_varijabla>
  </DomainObject.Predmet.ProtustrankaFormatedWithAdressOIB>
  <DomainObject.Predmet.ProtustrankaWithAdress>
    <izvorni_sadrzaj>HATLEK jednostavno društvo s ograničenom odgovornošću za ugostiteljstvo Ulica Vladimira Nazora 32, 40000 Podturen</izvorni_sadrzaj>
    <derivirana_varijabla naziv="DomainObject.Predmet.ProtustrankaWithAdress_1">HATLEK jednostavno društvo s ograničenom odgovornošću za ugostiteljstvo Ulica Vladimira Nazora 32, 40000 Podturen</derivirana_varijabla>
  </DomainObject.Predmet.ProtustrankaWithAdress>
  <DomainObject.Predmet.ProtustrankaWithAdressOIB>
    <izvorni_sadrzaj>HATLEK jednostavno društvo s ograničenom odgovornošću za ugostiteljstvo, OIB 57858881663, Ulica Vladimira Nazora 32, 40000 Podturen</izvorni_sadrzaj>
    <derivirana_varijabla naziv="DomainObject.Predmet.ProtustrankaWithAdressOIB_1">HATLEK jednostavno društvo s ograničenom odgovornošću za ugostiteljstvo, OIB 57858881663, Ulica Vladimira Nazora 32, 40000 Podturen</derivirana_varijabla>
  </DomainObject.Predmet.ProtustrankaWithAdressOIB>
  <DomainObject.Predmet.ProtustrankaNazivFormated>
    <izvorni_sadrzaj>HATLEK jednostavno društvo s ograničenom odgovornošću za ugostiteljstvo</izvorni_sadrzaj>
    <derivirana_varijabla naziv="DomainObject.Predmet.ProtustrankaNazivFormated_1">HATLEK jednostavno društvo s ograničenom odgovornošću za ugostiteljstvo</derivirana_varijabla>
  </DomainObject.Predmet.ProtustrankaNazivFormated>
  <DomainObject.Predmet.ProtustrankaNazivFormatedOIB>
    <izvorni_sadrzaj>HATLEK jednostavno društvo s ograničenom odgovornošću za ugostiteljstvo, OIB 57858881663</izvorni_sadrzaj>
    <derivirana_varijabla naziv="DomainObject.Predmet.ProtustrankaNazivFormatedOIB_1">HATLEK jednostavno društvo s ograničenom odgovornošću za ugostiteljstvo, OIB 57858881663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140120.68</izvorni_sadrzaj>
    <derivirana_varijabla naziv="DomainObject.Predmet.TrenutnaVrijednost_1">140120.68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HATLEK jednostavno društvo s ograničenom odgovornošću za ugostiteljstvo</item>
    </izvorni_sadrzaj>
    <derivirana_varijabla naziv="DomainObject.Predmet.ProtuStrankaListFormated_1">
      <item>HATLEK jednostavno društvo s ograničenom odgovornošću za ugostiteljstvo</item>
    </derivirana_varijabla>
  </DomainObject.Predmet.ProtuStrankaListFormated>
  <DomainObject.Predmet.ProtuStrankaListFormatedOIB>
    <izvorni_sadrzaj>
      <item>HATLEK jednostavno društvo s ograničenom odgovornošću za ugostiteljstvo, OIB 57858881663</item>
    </izvorni_sadrzaj>
    <derivirana_varijabla naziv="DomainObject.Predmet.ProtuStrankaListFormatedOIB_1">
      <item>HATLEK jednostavno društvo s ograničenom odgovornošću za ugostiteljstvo, OIB 57858881663</item>
    </derivirana_varijabla>
  </DomainObject.Predmet.ProtuStrankaListFormatedOIB>
  <DomainObject.Predmet.ProtuStrankaListFormatedWithAdress>
    <izvorni_sadrzaj>
      <item>HATLEK jednostavno društvo s ograničenom odgovornošću za ugostiteljstvo, Ulica Vladimira Nazora 32, 40000 Podturen</item>
    </izvorni_sadrzaj>
    <derivirana_varijabla naziv="DomainObject.Predmet.ProtuStrankaListFormatedWithAdress_1">
      <item>HATLEK jednostavno društvo s ograničenom odgovornošću za ugostiteljstvo, Ulica Vladimira Nazora 32, 40000 Podturen</item>
    </derivirana_varijabla>
  </DomainObject.Predmet.ProtuStrankaListFormatedWithAdress>
  <DomainObject.Predmet.ProtuStrankaListFormatedWithAdressOIB>
    <izvorni_sadrzaj>
      <item>HATLEK jednostavno društvo s ograničenom odgovornošću za ugostiteljstvo, OIB 57858881663, Ulica Vladimira Nazora 32, 40000 Podturen</item>
    </izvorni_sadrzaj>
    <derivirana_varijabla naziv="DomainObject.Predmet.ProtuStrankaListFormatedWithAdressOIB_1">
      <item>HATLEK jednostavno društvo s ograničenom odgovornošću za ugostiteljstvo, OIB 57858881663, Ulica Vladimira Nazora 32, 40000 Podturen</item>
    </derivirana_varijabla>
  </DomainObject.Predmet.ProtuStrankaListFormatedWithAdressOIB>
  <DomainObject.Predmet.ProtuStrankaListNazivFormated>
    <izvorni_sadrzaj>
      <item>HATLEK jednostavno društvo s ograničenom odgovornošću za ugostiteljstvo</item>
    </izvorni_sadrzaj>
    <derivirana_varijabla naziv="DomainObject.Predmet.ProtuStrankaListNazivFormated_1">
      <item>HATLEK jednostavno društvo s ograničenom odgovornošću za ugostiteljstvo</item>
    </derivirana_varijabla>
  </DomainObject.Predmet.ProtuStrankaListNazivFormated>
  <DomainObject.Predmet.ProtuStrankaListNazivFormatedOIB>
    <izvorni_sadrzaj>
      <item>HATLEK jednostavno društvo s ograničenom odgovornošću za ugostiteljstvo, OIB 57858881663</item>
    </izvorni_sadrzaj>
    <derivirana_varijabla naziv="DomainObject.Predmet.ProtuStrankaListNazivFormatedOIB_1">
      <item>HATLEK jednostavno društvo s ograničenom odgovornošću za ugostiteljstvo, OIB 57858881663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St-1111/2016-3</izvorni_sadrzaj>
    <derivirana_varijabla naziv="DomainObject.PoslovniBrojDokumenta_1">St-1111/2016-3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HATLEK jednostavno društvo s ograničenom odgovornošću za ugostiteljstvo</izvorni_sadrzaj>
    <derivirana_varijabla naziv="DomainObject.Predmet.ProtustrankaIDrugi_1">HATLEK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HATLEK jednostavno društvo s ograničenom odgovornošću za ugostiteljstvo, OIB 57858881663, Ulica Vladimira Nazora 32, 40000 Podturen</izvorni_sadrzaj>
    <derivirana_varijabla naziv="DomainObject.Predmet.ProtustrankaIDrugiAdressOIB_1">HATLEK jednostavno društvo s ograničenom odgovornošću za ugostiteljstvo, OIB 57858881663, Ulica Vladimira Nazora 32,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HATLEK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</item>
      <item>HATLEK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HATLEK jednostavno društvo s ograničenom odgovornošću za ugostiteljstvo, OIB 57858881663, Ulica Vladimira Nazora 32,40000 Podturen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41176-5BDB-4861-97CB-D505C1ED6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2324</properties:Characters>
  <properties:Lines>83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2017-01-02T09:07:00Z</cp:lastPrinted>
  <dcterms:modified xmlns:xsi="http://www.w3.org/2001/XMLSchema-instance" xsi:type="dcterms:W3CDTF">2017-01-02T09:07:00Z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St-1111/2016-3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