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199e" w14:paraId="910199e" w:rsidRDefault="00C267D4" w:rsidP="00276026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276026" w:rsidP="00276026" w:rsidR="00276026" w:rsidRPr="00276026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276026">
        <w:rPr>
          <w:rFonts w:cs="Times New Roman" w:eastAsia="Times New Roman"/>
          <w:noProof/>
          <w:lang w:eastAsia="hr-HR"/>
        </w:rPr>
        <w:t>2 St-3242/15-</w:t>
      </w:r>
      <w:r>
        <w:rPr>
          <w:rFonts w:cs="Times New Roman" w:eastAsia="Times New Roman"/>
          <w:noProof/>
          <w:lang w:eastAsia="hr-HR"/>
        </w:rPr>
        <w:t>8</w:t>
      </w:r>
    </w:p>
    <w:p w:rsidRDefault="00276026" w:rsidP="00276026" w:rsidR="00276026" w:rsidRPr="00276026">
      <w:pPr>
        <w:spacing w:after="0"/>
        <w:rPr>
          <w:rFonts w:cs="Times New Roman" w:eastAsia="Times New Roman"/>
          <w:lang w:eastAsia="hr-HR"/>
        </w:rPr>
      </w:pPr>
    </w:p>
    <w:p w:rsidRDefault="00276026" w:rsidP="00276026" w:rsidR="00276026" w:rsidRPr="00276026">
      <w:pPr>
        <w:spacing w:after="0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 xml:space="preserve">REPUBLIKA HRVATSKA </w:t>
      </w:r>
    </w:p>
    <w:p w:rsidRDefault="00276026" w:rsidP="00276026" w:rsidR="00276026" w:rsidRPr="00276026">
      <w:pPr>
        <w:spacing w:after="0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>Trgovački sud u Zagrebu</w:t>
      </w:r>
    </w:p>
    <w:p w:rsidRDefault="00276026" w:rsidP="00276026" w:rsidR="00276026" w:rsidRPr="00276026">
      <w:pPr>
        <w:spacing w:after="0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>Stalna služba</w:t>
      </w:r>
    </w:p>
    <w:p w:rsidRDefault="00276026" w:rsidP="00276026" w:rsidR="00276026" w:rsidRPr="00276026">
      <w:pPr>
        <w:spacing w:after="0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>Karlovac, Ljudevita Šestića 4</w:t>
      </w:r>
    </w:p>
    <w:p w:rsidRDefault="00276026" w:rsidP="00276026" w:rsidR="00276026" w:rsidRPr="002760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6026" w:rsidP="00276026" w:rsidR="00276026" w:rsidRPr="002760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6026" w:rsidP="00276026" w:rsidR="00276026" w:rsidRPr="00276026">
      <w:pPr>
        <w:spacing w:after="0"/>
        <w:jc w:val="center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>U  I M E   R E P U B L I K E    H R V A T S K E</w:t>
      </w:r>
    </w:p>
    <w:p w:rsidRDefault="00276026" w:rsidP="00276026" w:rsidR="00276026" w:rsidRPr="00276026">
      <w:pPr>
        <w:spacing w:after="0"/>
        <w:jc w:val="center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>R J E Š E N J E</w:t>
      </w:r>
    </w:p>
    <w:p w:rsidRDefault="00276026" w:rsidP="00276026" w:rsidR="00276026" w:rsidRPr="002760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6026">
        <w:rPr>
          <w:rFonts w:cs="Times New Roman" w:eastAsia="Times New Roman"/>
          <w:lang w:eastAsia="hr-HR"/>
        </w:rPr>
        <w:tab/>
        <w:t xml:space="preserve">Trgovački sud u Zagrebu, po sucu pojedincu  Suzani Ivanović, u skraćenom stečajnom postupku pokrenutim nad dužnikom </w:t>
      </w:r>
      <w:r w:rsidRPr="00276026">
        <w:rPr>
          <w:rFonts w:cs="Times New Roman" w:eastAsia="Times New Roman"/>
          <w:szCs w:val="20"/>
          <w:lang w:eastAsia="hr-HR" w:val="en-GB"/>
        </w:rPr>
        <w:t>GSC CENTAR d.o.o. Zagreb, Ilica 462, OIB: 25718157910</w:t>
      </w:r>
      <w:r w:rsidRPr="00276026">
        <w:rPr>
          <w:rFonts w:cs="Times New Roman" w:eastAsia="Times New Roman"/>
          <w:szCs w:val="20"/>
          <w:lang w:eastAsia="hr-HR"/>
        </w:rPr>
        <w:t>, dana 28. siječnja 2016.</w:t>
      </w: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026" w:rsidP="00276026" w:rsidR="00276026" w:rsidRPr="00276026">
      <w:pPr>
        <w:spacing w:after="0"/>
        <w:jc w:val="center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76026">
        <w:rPr>
          <w:rFonts w:cs="Times New Roman" w:eastAsia="Times New Roman"/>
          <w:lang w:eastAsia="hr-HR"/>
        </w:rPr>
        <w:t>e</w:t>
      </w:r>
    </w:p>
    <w:p w:rsidRDefault="00276026" w:rsidP="00276026" w:rsidR="00276026" w:rsidRPr="002760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6026" w:rsidP="00276026" w:rsidR="00276026" w:rsidRPr="00276026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 xml:space="preserve">I.     Otvara se stečajni postupak nad dužnikom </w:t>
      </w:r>
      <w:r w:rsidRPr="00276026">
        <w:rPr>
          <w:rFonts w:cs="Times New Roman" w:eastAsia="Times New Roman"/>
          <w:szCs w:val="20"/>
          <w:lang w:eastAsia="hr-HR" w:val="en-GB"/>
        </w:rPr>
        <w:t>GSC CENTAR d.o.o. Zagreb, Ilica 462, OIB: 25718157910</w:t>
      </w:r>
      <w:r w:rsidRPr="00276026">
        <w:rPr>
          <w:rFonts w:cs="Times New Roman" w:eastAsia="Times New Roman"/>
          <w:lang w:eastAsia="hr-HR"/>
        </w:rPr>
        <w:t>. Stečajni postupak otvoren je dana 28. siječnja 2016. u 12,20 sati, kada je ovo rješenje objavljeno na mrežnoj stranici e-Oglasna ploča ovog suda.</w:t>
      </w:r>
    </w:p>
    <w:p w:rsidRDefault="00276026" w:rsidP="00276026" w:rsidR="00276026" w:rsidRPr="00276026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276026" w:rsidP="00276026" w:rsidR="00276026" w:rsidRPr="00276026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>II.      Za stečajnog upravitelja imenuje se Tibor Toth iz Zagreba, Htibarov prilaz 10, OIB:65132060598.</w:t>
      </w:r>
    </w:p>
    <w:p w:rsidRDefault="00276026" w:rsidP="00276026" w:rsidR="00276026" w:rsidRPr="0027602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276026" w:rsidP="00276026" w:rsidR="00276026" w:rsidRPr="0027602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>III.   Zaključuje se stečajni postupak nad dužnikom</w:t>
      </w:r>
      <w:r w:rsidRPr="00276026">
        <w:rPr>
          <w:rFonts w:cs="Times New Roman" w:eastAsia="Times New Roman"/>
          <w:szCs w:val="20"/>
          <w:lang w:eastAsia="hr-HR" w:val="en-GB"/>
        </w:rPr>
        <w:t xml:space="preserve"> GSC CENTAR d.o.o. Zagreb, Ilica 462, OIB: 25718157910</w:t>
      </w:r>
      <w:r w:rsidRPr="00276026">
        <w:rPr>
          <w:rFonts w:cs="Times New Roman" w:eastAsia="Times New Roman"/>
          <w:lang w:eastAsia="hr-HR"/>
        </w:rPr>
        <w:t>.</w:t>
      </w:r>
    </w:p>
    <w:p w:rsidRDefault="00276026" w:rsidP="00276026" w:rsidR="00276026" w:rsidRPr="00276026">
      <w:pPr>
        <w:spacing w:after="0"/>
        <w:rPr>
          <w:rFonts w:cs="Times New Roman" w:eastAsia="Times New Roman"/>
          <w:lang w:eastAsia="hr-HR"/>
        </w:rPr>
      </w:pPr>
    </w:p>
    <w:p w:rsidRDefault="00276026" w:rsidP="00276026" w:rsidR="00276026" w:rsidRPr="00276026">
      <w:pPr>
        <w:spacing w:after="0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026" w:rsidP="00276026" w:rsidR="00276026" w:rsidRPr="00276026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>Obrazloženje</w:t>
      </w: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6026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276026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6026">
        <w:rPr>
          <w:rFonts w:cs="Times New Roman" w:eastAsia="Times New Roman"/>
          <w:szCs w:val="20"/>
          <w:lang w:eastAsia="hr-HR"/>
        </w:rPr>
        <w:tab/>
        <w:t>Zaključkom od 2. prosinca 2015. pozvane su osobe ovlaštene za zastupanje dužnika po zakonu, dostaviti javnobilježnički ovjerovljen popis imovine i obveza dužnika na propisanom obrascu, sukladno čl. 430., 13., 17. i 117. SZ. Zaključak je dostavljen dana 9.12.2015.g., međutim po istom nije postupljeno.</w:t>
      </w: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6026" w:rsidP="00276026" w:rsidR="00276026" w:rsidRPr="00276026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276026">
        <w:rPr>
          <w:rFonts w:cs="Times New Roman" w:eastAsia="Times New Roman"/>
          <w:szCs w:val="20"/>
          <w:lang w:eastAsia="hr-HR"/>
        </w:rPr>
        <w:t>Oglasom od 2. prosinca 2015.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6026" w:rsidP="00276026" w:rsidR="00276026" w:rsidRPr="00276026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276026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6026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6026" w:rsidP="00276026" w:rsidR="00276026" w:rsidRPr="00276026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76026">
        <w:rPr>
          <w:rFonts w:cs="Times New Roman" w:eastAsia="Times New Roman"/>
          <w:szCs w:val="20"/>
          <w:lang w:eastAsia="hr-HR"/>
        </w:rPr>
        <w:t>U Karlovcu, 28. siječnja 2016.</w:t>
      </w:r>
    </w:p>
    <w:p w:rsidRDefault="00276026" w:rsidP="00276026" w:rsidR="00276026" w:rsidRPr="00276026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76026" w:rsidP="00276026" w:rsidR="00276026" w:rsidRPr="00276026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76026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276026" w:rsidP="00276026" w:rsidR="00276026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76026">
        <w:rPr>
          <w:rFonts w:cs="Times New Roman" w:eastAsia="Times New Roman"/>
          <w:szCs w:val="20"/>
          <w:lang w:eastAsia="hr-HR"/>
        </w:rPr>
        <w:t>Suzana Ivanović</w:t>
      </w:r>
    </w:p>
    <w:p w:rsidRDefault="00276026" w:rsidP="00276026" w:rsidR="00276026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276026" w:rsidP="00276026" w:rsidR="00276026" w:rsidRPr="00276026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>Uputa o pravnom lijeku:</w:t>
      </w: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276026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276026">
        <w:rPr>
          <w:rFonts w:cs="Times New Roman" w:eastAsia="Times New Roman"/>
          <w:i/>
          <w:lang w:eastAsia="hr-HR"/>
        </w:rPr>
        <w:t xml:space="preserve">.  </w:t>
      </w: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>DNa:</w:t>
      </w: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>1.) Podnositelju zahtjeva: FINA-i</w:t>
      </w: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>2.) Dužnik i zakonski zastupnik dužnika</w:t>
      </w: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>3.) Ministarstvo pravosuđa po ŽDO Zagreb</w:t>
      </w: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>5.) Mrežna stranica e-Oglasne ploče</w:t>
      </w: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>6.) Porezna uprava</w:t>
      </w: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lang w:eastAsia="hr-HR"/>
        </w:rPr>
      </w:pPr>
      <w:r w:rsidRPr="00276026">
        <w:rPr>
          <w:rFonts w:cs="Times New Roman" w:eastAsia="Times New Roman"/>
          <w:lang w:eastAsia="hr-HR"/>
        </w:rPr>
        <w:t>7.) Stečajnom upravitelju</w:t>
      </w:r>
    </w:p>
    <w:p w:rsidRDefault="00276026" w:rsidP="00276026" w:rsidR="00276026" w:rsidRPr="00276026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276026" w:rsidP="00276026" w:rsidR="00276026" w:rsidRPr="00276026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276026" w:rsidP="00276026" w:rsidR="00276026" w:rsidRPr="00276026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276026" w:rsidP="00276026" w:rsidR="00276026" w:rsidRPr="00276026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276026" w:rsidP="00276026" w:rsidR="00276026" w:rsidRPr="00276026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276026" w:rsidP="00276026" w:rsidR="00276026" w:rsidRPr="00276026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276026" w:rsidP="00276026" w:rsidR="00276026" w:rsidRPr="00276026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276026" w:rsidP="00276026" w:rsidR="00276026" w:rsidRPr="00276026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026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67D4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568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St-3242/2015-8</izvorni_sadrzaj>
    <derivirana_varijabla naziv="DomainObject.Oznaka_1">St-3242/2015-8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3242</izvorni_sadrzaj>
    <derivirana_varijabla naziv="DomainObject.Predmet.Broj_1">3242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St-3242/2015</izvorni_sadrzaj>
    <derivirana_varijabla naziv="DomainObject.Predmet.OznakaBroj_1">St-3242/2015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GSC CENTAR d.o.o.</izvorni_sadrzaj>
    <derivirana_varijabla naziv="DomainObject.Predmet.ProtustrankaFormated_1">  GSC CENTAR d.o.o.</derivirana_varijabla>
  </DomainObject.Predmet.ProtustrankaFormated>
  <DomainObject.Predmet.ProtustrankaFormatedOIB>
    <izvorni_sadrzaj>  GSC CENTAR d.o.o., OIB 25718157910</izvorni_sadrzaj>
    <derivirana_varijabla naziv="DomainObject.Predmet.ProtustrankaFormatedOIB_1">  GSC CENTAR d.o.o., OIB 25718157910</derivirana_varijabla>
  </DomainObject.Predmet.ProtustrankaFormatedOIB>
  <DomainObject.Predmet.ProtustrankaFormatedWithAdress>
    <izvorni_sadrzaj> GSC CENTAR d.o.o., Ilica 462, 10000 Zagreb</izvorni_sadrzaj>
    <derivirana_varijabla naziv="DomainObject.Predmet.ProtustrankaFormatedWithAdress_1"> GSC CENTAR d.o.o., Ilica 462, 10000 Zagreb</derivirana_varijabla>
  </DomainObject.Predmet.ProtustrankaFormatedWithAdress>
  <DomainObject.Predmet.ProtustrankaFormatedWithAdressOIB>
    <izvorni_sadrzaj> GSC CENTAR d.o.o., OIB 25718157910, Ilica 462, 10000 Zagreb</izvorni_sadrzaj>
    <derivirana_varijabla naziv="DomainObject.Predmet.ProtustrankaFormatedWithAdressOIB_1"> GSC CENTAR d.o.o., OIB 25718157910, Ilica 462, 10000 Zagreb</derivirana_varijabla>
  </DomainObject.Predmet.ProtustrankaFormatedWithAdressOIB>
  <DomainObject.Predmet.ProtustrankaWithAdress>
    <izvorni_sadrzaj>GSC CENTAR d.o.o. Ilica 462, 10000 Zagreb</izvorni_sadrzaj>
    <derivirana_varijabla naziv="DomainObject.Predmet.ProtustrankaWithAdress_1">GSC CENTAR d.o.o. Ilica 462, 10000 Zagreb</derivirana_varijabla>
  </DomainObject.Predmet.ProtustrankaWithAdress>
  <DomainObject.Predmet.ProtustrankaWithAdressOIB>
    <izvorni_sadrzaj>GSC CENTAR d.o.o., OIB 25718157910, Ilica 462, 10000 Zagreb</izvorni_sadrzaj>
    <derivirana_varijabla naziv="DomainObject.Predmet.ProtustrankaWithAdressOIB_1">GSC CENTAR d.o.o., OIB 25718157910, Ilica 462, 10000 Zagreb</derivirana_varijabla>
  </DomainObject.Predmet.ProtustrankaWithAdressOIB>
  <DomainObject.Predmet.ProtustrankaNazivFormated>
    <izvorni_sadrzaj>GSC CENTAR d.o.o.</izvorni_sadrzaj>
    <derivirana_varijabla naziv="DomainObject.Predmet.ProtustrankaNazivFormated_1">GSC CENTAR d.o.o.</derivirana_varijabla>
  </DomainObject.Predmet.ProtustrankaNazivFormated>
  <DomainObject.Predmet.ProtustrankaNazivFormatedOIB>
    <izvorni_sadrzaj>GSC CENTAR d.o.o., OIB 25718157910</izvorni_sadrzaj>
    <derivirana_varijabla naziv="DomainObject.Predmet.ProtustrankaNazivFormatedOIB_1">GSC CENTAR d.o.o., OIB 25718157910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GSC CENTAR d.o.o.</item>
    </izvorni_sadrzaj>
    <derivirana_varijabla naziv="DomainObject.Predmet.ProtuStrankaListFormated_1">
      <item>GSC CENTAR d.o.o.</item>
    </derivirana_varijabla>
  </DomainObject.Predmet.ProtuStrankaListFormated>
  <DomainObject.Predmet.ProtuStrankaListFormatedOIB>
    <izvorni_sadrzaj>
      <item>GSC CENTAR d.o.o., OIB 25718157910</item>
    </izvorni_sadrzaj>
    <derivirana_varijabla naziv="DomainObject.Predmet.ProtuStrankaListFormatedOIB_1">
      <item>GSC CENTAR d.o.o., OIB 25718157910</item>
    </derivirana_varijabla>
  </DomainObject.Predmet.ProtuStrankaListFormatedOIB>
  <DomainObject.Predmet.ProtuStrankaListFormatedWithAdress>
    <izvorni_sadrzaj>
      <item>GSC CENTAR d.o.o., Ilica 462, 10000 Zagreb</item>
    </izvorni_sadrzaj>
    <derivirana_varijabla naziv="DomainObject.Predmet.ProtuStrankaListFormatedWithAdress_1">
      <item>GSC CENTAR d.o.o., Ilica 462, 10000 Zagreb</item>
    </derivirana_varijabla>
  </DomainObject.Predmet.ProtuStrankaListFormatedWithAdress>
  <DomainObject.Predmet.ProtuStrankaListFormatedWithAdressOIB>
    <izvorni_sadrzaj>
      <item>GSC CENTAR d.o.o., OIB 25718157910, Ilica 462, 10000 Zagreb</item>
    </izvorni_sadrzaj>
    <derivirana_varijabla naziv="DomainObject.Predmet.ProtuStrankaListFormatedWithAdressOIB_1">
      <item>GSC CENTAR d.o.o., OIB 25718157910, Ilica 462, 10000 Zagreb</item>
    </derivirana_varijabla>
  </DomainObject.Predmet.ProtuStrankaListFormatedWithAdressOIB>
  <DomainObject.Predmet.ProtuStrankaListNazivFormated>
    <izvorni_sadrzaj>
      <item>GSC CENTAR d.o.o.</item>
    </izvorni_sadrzaj>
    <derivirana_varijabla naziv="DomainObject.Predmet.ProtuStrankaListNazivFormated_1">
      <item>GSC CENTAR d.o.o.</item>
    </derivirana_varijabla>
  </DomainObject.Predmet.ProtuStrankaListNazivFormated>
  <DomainObject.Predmet.ProtuStrankaListNazivFormatedOIB>
    <izvorni_sadrzaj>
      <item>GSC CENTAR d.o.o., OIB 25718157910</item>
    </izvorni_sadrzaj>
    <derivirana_varijabla naziv="DomainObject.Predmet.ProtuStrankaListNazivFormatedOIB_1">
      <item>GSC CENTAR d.o.o., OIB 25718157910</item>
    </derivirana_varijabla>
  </DomainObject.Predmet.ProtuStrankaListNazivFormatedOIB>
  <DomainObject.Predmet.OstaliListFormated>
    <izvorni_sadrzaj>
      <item>Ivona Čubrić</item>
    </izvorni_sadrzaj>
    <derivirana_varijabla naziv="DomainObject.Predmet.OstaliListFormated_1">
      <item>Ivona Čubrić</item>
    </derivirana_varijabla>
  </DomainObject.Predmet.OstaliListFormated>
  <DomainObject.Predmet.OstaliListFormatedOIB>
    <izvorni_sadrzaj>
      <item>Ivona Čubrić, OIB 81079392836</item>
    </izvorni_sadrzaj>
    <derivirana_varijabla naziv="DomainObject.Predmet.OstaliListFormatedOIB_1">
      <item>Ivona Čubrić, OIB 81079392836</item>
    </derivirana_varijabla>
  </DomainObject.Predmet.OstaliListFormatedOIB>
  <DomainObject.Predmet.OstaliListFormatedWithAdress>
    <izvorni_sadrzaj>
      <item>Ivona Čubrić, Božidara Magovca 58, 10000 Zagreb</item>
    </izvorni_sadrzaj>
    <derivirana_varijabla naziv="DomainObject.Predmet.OstaliListFormatedWithAdress_1">
      <item>Ivona Čubrić, Božidara Magovca 58, 10000 Zagreb</item>
    </derivirana_varijabla>
  </DomainObject.Predmet.OstaliListFormatedWithAdress>
  <DomainObject.Predmet.OstaliListFormatedWithAdressOIB>
    <izvorni_sadrzaj>
      <item>Ivona Čubrić, OIB 81079392836, Božidara Magovca 58, 10000 Zagreb</item>
    </izvorni_sadrzaj>
    <derivirana_varijabla naziv="DomainObject.Predmet.OstaliListFormatedWithAdressOIB_1">
      <item>Ivona Čubrić, OIB 81079392836, Božidara Magovca 58, 10000 Zagreb</item>
    </derivirana_varijabla>
  </DomainObject.Predmet.OstaliListFormatedWithAdressOIB>
  <DomainObject.Predmet.OstaliListNazivFormated>
    <izvorni_sadrzaj>
      <item>Ivona Čubrić</item>
    </izvorni_sadrzaj>
    <derivirana_varijabla naziv="DomainObject.Predmet.OstaliListNazivFormated_1">
      <item>Ivona Čubrić</item>
    </derivirana_varijabla>
  </DomainObject.Predmet.OstaliListNazivFormated>
  <DomainObject.Predmet.OstaliListNazivFormatedOIB>
    <izvorni_sadrzaj>
      <item>Ivona Čubrić, OIB 81079392836</item>
    </izvorni_sadrzaj>
    <derivirana_varijabla naziv="DomainObject.Predmet.OstaliListNazivFormatedOIB_1">
      <item>Ivona Čubrić, OIB 81079392836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St-3242/2015-8</izvorni_sadrzaj>
    <derivirana_varijabla naziv="DomainObject.PoslovniBrojDokumenta_1">St-3242/2015-8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GSC CENTAR d.o.o.</izvorni_sadrzaj>
    <derivirana_varijabla naziv="DomainObject.Predmet.ProtustrankaIDrugi_1">GSC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GSC CENTAR d.o.o., OIB 25718157910, Ilica 462, 10000 Zagreb</izvorni_sadrzaj>
    <derivirana_varijabla naziv="DomainObject.Predmet.ProtustrankaIDrugiAdressOIB_1">GSC CENTAR d.o.o., OIB 25718157910, Ilica 462,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GSC CENTAR d.o.o.</item>
      <item>Ivona Čubrić</item>
    </izvorni_sadrzaj>
    <derivirana_varijabla naziv="DomainObject.Predmet.SudioniciListNaziv_1">
      <item>FINA Regionalni centar Zagreb</item>
      <item>GSC CENTAR d.o.o.</item>
      <item>Ivona Čubrić</item>
    </derivirana_varijabla>
  </DomainObject.Predmet.SudioniciListNaziv>
  <DomainObject.Predmet.SudioniciListAdressOIB>
    <izvorni_sadrzaj>
      <item>FINA Regionalni centar Zagreb, OIB 85821130368, Trg svibanjskih žrtava 1995. 1,10000 Zagreb</item>
      <item>GSC CENTAR d.o.o., OIB 25718157910, Ilica 462,10000 Zagreb</item>
      <item>Ivona Čubrić, OIB 81079392836, Božidara Magovca 58,10000 Zagreb</item>
    </izvorni_sadrzaj>
    <derivirana_varijabla naziv="DomainObject.Predmet.SudioniciListAdressOIB_1">
      <item>FINA Regionalni centar Zagreb, OIB 85821130368, Trg svibanjskih žrtava 1995. 1,10000 Zagreb</item>
      <item>GSC CENTAR d.o.o., OIB 25718157910, Ilica 462,10000 Zagreb</item>
      <item>Ivona Čubrić, OIB 81079392836, Božidara Magovca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50AAE-FE51-469D-A8D6-46DB6A6AF7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2088</properties:Characters>
  <properties:Lines>84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2016-01-28T11:22:00Z</cp:lastPrinted>
  <dcterms:modified xmlns:xsi="http://www.w3.org/2001/XMLSchema-instance" xsi:type="dcterms:W3CDTF">2016-01-28T11:23:00Z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St-3242/2015-8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