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64f4" w14:paraId="2ab64f4"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92403D" w:rsidP="00547F91" w:rsidR="0092403D">
      <w:pPr>
        <w:ind w:hanging="2880" w:left="2880"/>
        <w:jc w:val="center"/>
      </w:pP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nad dužnikom</w:t>
      </w:r>
      <w:r w:rsidR="00BD2424" w:rsidRPr="00BD2424">
        <w:t xml:space="preserve"> </w:t>
      </w:r>
      <w:r w:rsidR="00E01B83">
        <w:t xml:space="preserve">KOZINA PROMET d.o.o., Sesvete, Prva </w:t>
      </w:r>
      <w:proofErr w:type="spellStart"/>
      <w:r w:rsidR="00E01B83">
        <w:t>Gupčeva</w:t>
      </w:r>
      <w:proofErr w:type="spellEnd"/>
      <w:r w:rsidR="00E01B83">
        <w:t xml:space="preserve"> </w:t>
      </w:r>
      <w:proofErr w:type="spellStart"/>
      <w:r w:rsidR="00E01B83">
        <w:t>18</w:t>
      </w:r>
      <w:proofErr w:type="spellEnd"/>
      <w:r w:rsidR="00E01B83">
        <w:t xml:space="preserve">., </w:t>
      </w:r>
      <w:proofErr w:type="spellStart"/>
      <w:r w:rsidR="00E01B83">
        <w:t>OIB</w:t>
      </w:r>
      <w:proofErr w:type="spellEnd"/>
      <w:r w:rsidR="00E01B83">
        <w:t xml:space="preserve"> </w:t>
      </w:r>
      <w:proofErr w:type="spellStart"/>
      <w:r w:rsidR="00E01B83">
        <w:t>66784800698</w:t>
      </w:r>
      <w:proofErr w:type="spellEnd"/>
      <w:r w:rsidR="00F672C3" w:rsidRPr="008600EF">
        <w:t xml:space="preserve">, </w:t>
      </w:r>
      <w:r w:rsidR="00F672C3">
        <w:t>d</w:t>
      </w:r>
      <w:r w:rsidR="00F672C3" w:rsidRPr="008600EF">
        <w:t xml:space="preserve">ana </w:t>
      </w:r>
      <w:proofErr w:type="spellStart"/>
      <w:r w:rsidR="00F672C3">
        <w:t>13.studenog</w:t>
      </w:r>
      <w:proofErr w:type="spellEnd"/>
      <w:r w:rsidR="00F672C3">
        <w:t xml:space="preserve"> </w:t>
      </w:r>
      <w:proofErr w:type="spellStart"/>
      <w:r w:rsidR="00F672C3" w:rsidRPr="008600EF">
        <w:t>201</w:t>
      </w:r>
      <w:r w:rsidR="00F672C3">
        <w:t>8</w:t>
      </w:r>
      <w:proofErr w:type="spellEnd"/>
      <w:r w:rsidR="00F672C3">
        <w:t>.</w:t>
      </w:r>
      <w:r w:rsidR="00D00CCA">
        <w:t xml:space="preserve">, </w:t>
      </w:r>
      <w:r>
        <w:t>d</w:t>
      </w:r>
      <w:r w:rsidRPr="008600EF">
        <w:t xml:space="preserve">ana </w:t>
      </w:r>
      <w:proofErr w:type="spellStart"/>
      <w:r w:rsidR="00F672C3">
        <w:t>2</w:t>
      </w:r>
      <w:r w:rsidR="00444961">
        <w:t>.travnja</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pPr>
        <w:jc w:val="center"/>
        <w:rPr>
          <w:b/>
        </w:rPr>
      </w:pPr>
      <w:r w:rsidRPr="00D979AC">
        <w:rPr>
          <w:b/>
        </w:rPr>
        <w:t>r i j e š i o     j e</w:t>
      </w:r>
    </w:p>
    <w:p w:rsidRDefault="0092403D" w:rsidP="00D677F7" w:rsidR="0092403D" w:rsidRPr="00D979AC">
      <w:pPr>
        <w:jc w:val="center"/>
        <w:rPr>
          <w:b/>
        </w:rPr>
      </w:pP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r w:rsidR="00E01B83">
        <w:t xml:space="preserve">KOZINA PROMET d.o.o., Sesvete, Prva </w:t>
      </w:r>
      <w:proofErr w:type="spellStart"/>
      <w:r w:rsidR="00E01B83">
        <w:t>Gupčeva</w:t>
      </w:r>
      <w:proofErr w:type="spellEnd"/>
      <w:r w:rsidR="00E01B83">
        <w:t xml:space="preserve"> </w:t>
      </w:r>
      <w:proofErr w:type="spellStart"/>
      <w:r w:rsidR="00E01B83">
        <w:t>18</w:t>
      </w:r>
      <w:proofErr w:type="spellEnd"/>
      <w:r w:rsidR="00E01B83">
        <w:t xml:space="preserve">., </w:t>
      </w:r>
      <w:proofErr w:type="spellStart"/>
      <w:r w:rsidR="00E01B83">
        <w:t>OIB</w:t>
      </w:r>
      <w:proofErr w:type="spellEnd"/>
      <w:r w:rsidR="00E01B83">
        <w:t xml:space="preserve"> </w:t>
      </w:r>
      <w:proofErr w:type="spellStart"/>
      <w:r w:rsidR="00E01B83">
        <w:t>66784800698</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9B181B">
        <w:t>-</w:t>
      </w:r>
      <w:proofErr w:type="spellStart"/>
      <w:r w:rsidR="00444961">
        <w:t>3322</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p w:rsidRDefault="00631369" w:rsidP="00065B42" w:rsidR="00631369"/>
    <w:p w:rsidRDefault="00065B42" w:rsidP="00D677F7" w:rsidR="00065B42">
      <w:pPr>
        <w:jc w:val="center"/>
      </w:pPr>
      <w:r w:rsidRPr="00E56243">
        <w:t>Obrazloženje</w:t>
      </w:r>
    </w:p>
    <w:p w:rsidRDefault="0092403D" w:rsidP="00D677F7" w:rsidR="0092403D">
      <w:pPr>
        <w:jc w:val="center"/>
      </w:pPr>
    </w:p>
    <w:p w:rsidRDefault="0092403D" w:rsidP="00D677F7" w:rsidR="0092403D">
      <w:pPr>
        <w:jc w:val="center"/>
      </w:pPr>
    </w:p>
    <w:p w:rsidRDefault="00444961" w:rsidP="00444961" w:rsidR="00444961">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444961" w:rsidP="00444961" w:rsidR="00444961">
      <w:pPr>
        <w:ind w:firstLine="708"/>
        <w:jc w:val="both"/>
      </w:pPr>
    </w:p>
    <w:p w:rsidRDefault="00444961" w:rsidP="00444961" w:rsidR="00444961">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444961" w:rsidP="00444961" w:rsidR="00444961">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807</w:t>
      </w:r>
      <w:proofErr w:type="spellEnd"/>
      <w:r>
        <w:t xml:space="preserve"> dana, u ukupnom iznosu od </w:t>
      </w:r>
      <w:proofErr w:type="spellStart"/>
      <w:r>
        <w:t>613.357</w:t>
      </w:r>
      <w:proofErr w:type="spellEnd"/>
      <w:r>
        <w:t>,</w:t>
      </w:r>
      <w:proofErr w:type="spellStart"/>
      <w:r>
        <w:t>26</w:t>
      </w:r>
      <w:proofErr w:type="spellEnd"/>
      <w:r>
        <w:t xml:space="preserve"> kn </w:t>
      </w:r>
    </w:p>
    <w:p w:rsidRDefault="00444961" w:rsidP="009D42ED" w:rsidR="00444961">
      <w:pPr>
        <w:ind w:firstLine="708"/>
        <w:jc w:val="both"/>
      </w:pPr>
    </w:p>
    <w:p w:rsidRDefault="009D42ED" w:rsidP="009D42ED" w:rsidR="009D42ED">
      <w:pPr>
        <w:ind w:firstLine="708"/>
        <w:jc w:val="both"/>
      </w:pPr>
      <w:r>
        <w:t xml:space="preserve">Rješenjem ovog suda od </w:t>
      </w:r>
      <w:proofErr w:type="spellStart"/>
      <w:r>
        <w:t>2</w:t>
      </w:r>
      <w:r w:rsidR="00E25F07">
        <w:t>2</w:t>
      </w:r>
      <w:r>
        <w:t>.studenog</w:t>
      </w:r>
      <w:proofErr w:type="spellEnd"/>
      <w:r>
        <w:t xml:space="preserve"> </w:t>
      </w:r>
      <w:proofErr w:type="spellStart"/>
      <w:r>
        <w:t>2018</w:t>
      </w:r>
      <w:proofErr w:type="spellEnd"/>
      <w:r>
        <w:t>. nad dužnikom je pokrenut postupak radi utvrđivanja pretpostavki za otvaranje stečajnog postupka (prethodni postupak)</w:t>
      </w:r>
    </w:p>
    <w:p w:rsidRDefault="009D42ED" w:rsidP="009D42ED" w:rsidR="009D42ED">
      <w:pPr>
        <w:ind w:firstLine="708"/>
        <w:jc w:val="both"/>
      </w:pPr>
    </w:p>
    <w:p w:rsidRDefault="00D43012" w:rsidP="005D71BD" w:rsidR="001846FF">
      <w:pPr>
        <w:ind w:firstLine="708"/>
        <w:jc w:val="both"/>
      </w:pPr>
      <w:r>
        <w:lastRenderedPageBreak/>
        <w:t>D</w:t>
      </w:r>
      <w:r w:rsidR="007013A9">
        <w:t xml:space="preserve">ana </w:t>
      </w:r>
      <w:proofErr w:type="spellStart"/>
      <w:r w:rsidR="00E25F07">
        <w:t>11.prosinca</w:t>
      </w:r>
      <w:proofErr w:type="spellEnd"/>
      <w:r w:rsidR="007013A9">
        <w:t xml:space="preserve"> </w:t>
      </w:r>
      <w:proofErr w:type="spellStart"/>
      <w:r w:rsidR="007013A9">
        <w:t>2019</w:t>
      </w:r>
      <w:proofErr w:type="spellEnd"/>
      <w:r w:rsidR="007013A9">
        <w:t xml:space="preserve">. održano je </w:t>
      </w:r>
      <w:r w:rsidR="005D71BD" w:rsidRPr="005E6979">
        <w:t xml:space="preserve">ročištu radi </w:t>
      </w:r>
      <w:r w:rsidR="005D71BD">
        <w:t>očitovanja</w:t>
      </w:r>
      <w:r w:rsidR="005D71BD" w:rsidRPr="005E6979">
        <w:t xml:space="preserve"> o prijedlogu </w:t>
      </w:r>
      <w:r>
        <w:t>za otvaranje stečajnog postupka</w:t>
      </w:r>
      <w:r w:rsidR="00BE66D9">
        <w:t xml:space="preserve">, a dana </w:t>
      </w:r>
      <w:proofErr w:type="spellStart"/>
      <w:r w:rsidR="00BE66D9">
        <w:t>2.travnja</w:t>
      </w:r>
      <w:proofErr w:type="spellEnd"/>
      <w:r w:rsidR="00BE66D9">
        <w:t xml:space="preserve"> </w:t>
      </w:r>
      <w:proofErr w:type="spellStart"/>
      <w:r w:rsidR="00BE66D9">
        <w:t>2019</w:t>
      </w:r>
      <w:proofErr w:type="spellEnd"/>
      <w:r w:rsidR="00BE66D9">
        <w:t>. nastavak istog ročišta</w:t>
      </w:r>
      <w:r w:rsidR="00E73D5C">
        <w:t>.</w:t>
      </w:r>
    </w:p>
    <w:p w:rsidRDefault="005D71BD" w:rsidP="005D71BD" w:rsidR="009C309F">
      <w:pPr>
        <w:ind w:firstLine="708"/>
        <w:jc w:val="both"/>
      </w:pPr>
      <w:r>
        <w:t xml:space="preserve">Na </w:t>
      </w:r>
      <w:r w:rsidR="00D77AA2">
        <w:t>r</w:t>
      </w:r>
      <w:r>
        <w:t xml:space="preserve">očištu je proveden uvid </w:t>
      </w:r>
      <w:r w:rsidR="009C309F">
        <w:t>po</w:t>
      </w:r>
      <w:r w:rsidR="00D77AA2">
        <w:t xml:space="preserve">dnesak </w:t>
      </w:r>
      <w:r>
        <w:t xml:space="preserve">Financijske agencije od </w:t>
      </w:r>
      <w:proofErr w:type="spellStart"/>
      <w:r w:rsidR="00BE66D9">
        <w:t>28.siječnja</w:t>
      </w:r>
      <w:proofErr w:type="spellEnd"/>
      <w:r w:rsidR="00D77AA2">
        <w:t xml:space="preserve"> </w:t>
      </w:r>
      <w:proofErr w:type="spellStart"/>
      <w:r w:rsidR="00D77AA2">
        <w:t>201</w:t>
      </w:r>
      <w:r w:rsidR="00BE66D9">
        <w:t>9</w:t>
      </w:r>
      <w:proofErr w:type="spellEnd"/>
      <w:r w:rsidR="00D77AA2">
        <w:t>.</w:t>
      </w:r>
      <w:r w:rsidR="009E073B">
        <w:t>,</w:t>
      </w:r>
      <w:r>
        <w:t xml:space="preserve"> prema koj</w:t>
      </w:r>
      <w:r w:rsidR="00D77AA2">
        <w:t xml:space="preserve">em da na </w:t>
      </w:r>
      <w:r w:rsidR="00F16AB2">
        <w:t xml:space="preserve">dan </w:t>
      </w:r>
      <w:proofErr w:type="spellStart"/>
      <w:r w:rsidR="00D77AA2">
        <w:t>1.rujna</w:t>
      </w:r>
      <w:proofErr w:type="spellEnd"/>
      <w:r w:rsidR="00D77AA2">
        <w:t xml:space="preserve"> </w:t>
      </w:r>
      <w:proofErr w:type="spellStart"/>
      <w:r w:rsidR="00D77AA2">
        <w:t>2015</w:t>
      </w:r>
      <w:proofErr w:type="spellEnd"/>
      <w:r w:rsidR="00D77AA2">
        <w:t xml:space="preserve">. </w:t>
      </w:r>
      <w:r w:rsidR="009C309F">
        <w:t xml:space="preserve"> </w:t>
      </w:r>
      <w:r>
        <w:t>račun dužnika</w:t>
      </w:r>
      <w:r w:rsidR="00D77AA2">
        <w:t xml:space="preserve"> </w:t>
      </w:r>
      <w:r>
        <w:t xml:space="preserve"> u neprekidnoj blokadi </w:t>
      </w:r>
      <w:proofErr w:type="spellStart"/>
      <w:r w:rsidR="00302FC6">
        <w:t>742</w:t>
      </w:r>
      <w:proofErr w:type="spellEnd"/>
      <w:r w:rsidR="00302FC6">
        <w:t xml:space="preserve"> </w:t>
      </w:r>
      <w:r w:rsidR="00B06776">
        <w:t>dan</w:t>
      </w:r>
      <w:r w:rsidR="00EF4DAD">
        <w:t>a</w:t>
      </w:r>
      <w:r w:rsidR="00422DC1">
        <w:t xml:space="preserve">, </w:t>
      </w:r>
      <w:r>
        <w:t xml:space="preserve"> a iznos blokade je </w:t>
      </w:r>
      <w:r w:rsidR="00E60FDD">
        <w:t>1.</w:t>
      </w:r>
      <w:r w:rsidR="00302FC6">
        <w:t>456.443,</w:t>
      </w:r>
      <w:proofErr w:type="spellStart"/>
      <w:r w:rsidR="00302FC6">
        <w:t>25</w:t>
      </w:r>
      <w:proofErr w:type="spellEnd"/>
      <w:r w:rsidR="00302FC6">
        <w:t xml:space="preserve"> kn</w:t>
      </w:r>
      <w:r w:rsidR="00BF01F0">
        <w:t>.</w:t>
      </w:r>
    </w:p>
    <w:p w:rsidRDefault="00422DC1" w:rsidP="005D71BD" w:rsidR="00C25B8B">
      <w:pPr>
        <w:ind w:firstLine="708"/>
        <w:jc w:val="both"/>
      </w:pPr>
      <w:r>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302FC6" w:rsidP="005D71BD" w:rsidR="00976909">
      <w:pPr>
        <w:ind w:firstLine="708"/>
        <w:jc w:val="both"/>
      </w:pPr>
      <w:r>
        <w:t>Prema podacima Ministarstva Financija</w:t>
      </w:r>
      <w:r w:rsidR="00976909">
        <w:t xml:space="preserve">, Porezne uprave i </w:t>
      </w:r>
      <w:proofErr w:type="spellStart"/>
      <w:r w:rsidR="00976909">
        <w:t>EUROGRAM</w:t>
      </w:r>
      <w:proofErr w:type="spellEnd"/>
      <w:r w:rsidR="00976909">
        <w:t xml:space="preserve"> </w:t>
      </w:r>
      <w:proofErr w:type="spellStart"/>
      <w:r w:rsidR="00976909">
        <w:t>TIS</w:t>
      </w:r>
      <w:proofErr w:type="spellEnd"/>
      <w:r w:rsidR="00976909">
        <w:t xml:space="preserve"> d.o.o. dužnik je bio evidentiran kao vlasnik motornih vozila, a koja motorna vozila su odjavljena u periodu </w:t>
      </w:r>
      <w:proofErr w:type="spellStart"/>
      <w:r w:rsidR="00976909">
        <w:t>2010</w:t>
      </w:r>
      <w:proofErr w:type="spellEnd"/>
      <w:r w:rsidR="00976909">
        <w:t xml:space="preserve">. – </w:t>
      </w:r>
      <w:proofErr w:type="spellStart"/>
      <w:r w:rsidR="00976909">
        <w:t>2013</w:t>
      </w:r>
      <w:proofErr w:type="spellEnd"/>
      <w:r w:rsidR="00976909">
        <w:t>. godina.</w:t>
      </w:r>
    </w:p>
    <w:p w:rsidRDefault="00302FC6" w:rsidP="005D71BD" w:rsidR="00F16AB2">
      <w:pPr>
        <w:ind w:firstLine="708"/>
        <w:jc w:val="both"/>
      </w:pPr>
      <w:r>
        <w:t xml:space="preserve"> </w:t>
      </w: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 xml:space="preserve">podneska Financijske agencije od </w:t>
      </w:r>
      <w:proofErr w:type="spellStart"/>
      <w:r w:rsidR="00BF01F0">
        <w:t>2</w:t>
      </w:r>
      <w:r w:rsidR="00976909">
        <w:t>8.siječnja</w:t>
      </w:r>
      <w:proofErr w:type="spellEnd"/>
      <w:r w:rsidR="00976909">
        <w:t xml:space="preserve"> </w:t>
      </w:r>
      <w:proofErr w:type="spellStart"/>
      <w:r w:rsidR="00BF01F0">
        <w:t>201</w:t>
      </w:r>
      <w:r w:rsidR="00976909">
        <w:t>9</w:t>
      </w:r>
      <w:proofErr w:type="spellEnd"/>
      <w:r w:rsidR="00BF01F0">
        <w:t>.</w:t>
      </w:r>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5D71BD" w:rsidP="005D71BD" w:rsidR="005D71BD">
      <w:pPr>
        <w:overflowPunct w:val="false"/>
        <w:ind w:firstLine="708"/>
        <w:jc w:val="both"/>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u,</w:t>
      </w:r>
      <w:r w:rsidR="00240BA9">
        <w:t xml:space="preserve"> </w:t>
      </w:r>
      <w:proofErr w:type="spellStart"/>
      <w:r w:rsidR="00D13421">
        <w:t>2</w:t>
      </w:r>
      <w:r w:rsidR="00444961">
        <w:t>.travnja</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52384A">
        <w:t xml:space="preserve"> v.r.</w:t>
      </w:r>
    </w:p>
    <w:p w:rsidRDefault="0069066D" w:rsidP="001013EE" w:rsidR="0069066D" w:rsidRPr="00E56243">
      <w:pPr>
        <w:jc w:val="right"/>
      </w:pP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52384A" w:rsidP="0052384A" w:rsidR="0052384A">
      <w:pPr>
        <w:ind w:firstLine="708" w:left="3540"/>
        <w:jc w:val="both"/>
      </w:pPr>
      <w:r>
        <w:t xml:space="preserve">Za točnost </w:t>
      </w:r>
      <w:proofErr w:type="spellStart"/>
      <w:r>
        <w:t>otpravka</w:t>
      </w:r>
      <w:proofErr w:type="spellEnd"/>
      <w:r>
        <w:t>-ovlašteni službenik</w:t>
      </w:r>
    </w:p>
    <w:p w:rsidRDefault="0052384A" w:rsidP="0052384A" w:rsidR="0052384A">
      <w:pPr>
        <w:ind w:firstLine="708" w:left="4248"/>
        <w:jc w:val="both"/>
      </w:pPr>
      <w:r>
        <w:t xml:space="preserve">Valentina Delač </w:t>
      </w:r>
    </w:p>
    <w:p w:rsidRDefault="004C66B3" w:rsidP="0052384A" w:rsidR="004C66B3" w:rsidRPr="00E56243"/>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444961">
      <w:t>3322</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1013EE"/>
    <w:rsid w:val="001020ED"/>
    <w:rsid w:val="0010338A"/>
    <w:rsid w:val="0010667A"/>
    <w:rsid w:val="00111B7E"/>
    <w:rsid w:val="00123F7F"/>
    <w:rsid w:val="001306BA"/>
    <w:rsid w:val="001548F3"/>
    <w:rsid w:val="001764CB"/>
    <w:rsid w:val="001846FF"/>
    <w:rsid w:val="0018631B"/>
    <w:rsid w:val="001A4D15"/>
    <w:rsid w:val="001A762F"/>
    <w:rsid w:val="001B28BD"/>
    <w:rsid w:val="001E4D88"/>
    <w:rsid w:val="001F191A"/>
    <w:rsid w:val="0021298E"/>
    <w:rsid w:val="00240BA9"/>
    <w:rsid w:val="0024560F"/>
    <w:rsid w:val="00260C00"/>
    <w:rsid w:val="00261742"/>
    <w:rsid w:val="00263DE8"/>
    <w:rsid w:val="00271650"/>
    <w:rsid w:val="002817DE"/>
    <w:rsid w:val="00294CC4"/>
    <w:rsid w:val="00296EEF"/>
    <w:rsid w:val="002A5A52"/>
    <w:rsid w:val="002B3F3C"/>
    <w:rsid w:val="002B7D55"/>
    <w:rsid w:val="002D5087"/>
    <w:rsid w:val="002E0876"/>
    <w:rsid w:val="002E1ABD"/>
    <w:rsid w:val="002E6CB8"/>
    <w:rsid w:val="00302FC6"/>
    <w:rsid w:val="00316D0D"/>
    <w:rsid w:val="00332741"/>
    <w:rsid w:val="003525CB"/>
    <w:rsid w:val="003650D7"/>
    <w:rsid w:val="00371B81"/>
    <w:rsid w:val="0039421B"/>
    <w:rsid w:val="003C4AB9"/>
    <w:rsid w:val="003F3702"/>
    <w:rsid w:val="0040114D"/>
    <w:rsid w:val="00402675"/>
    <w:rsid w:val="00405641"/>
    <w:rsid w:val="00412D47"/>
    <w:rsid w:val="00422DC1"/>
    <w:rsid w:val="00427765"/>
    <w:rsid w:val="00431959"/>
    <w:rsid w:val="00444961"/>
    <w:rsid w:val="00481EA2"/>
    <w:rsid w:val="004B0063"/>
    <w:rsid w:val="004B0AD0"/>
    <w:rsid w:val="004C0A12"/>
    <w:rsid w:val="004C66B3"/>
    <w:rsid w:val="004F117A"/>
    <w:rsid w:val="004F268A"/>
    <w:rsid w:val="004F2DEF"/>
    <w:rsid w:val="004F6CCB"/>
    <w:rsid w:val="00501C98"/>
    <w:rsid w:val="00505053"/>
    <w:rsid w:val="0050734D"/>
    <w:rsid w:val="0052384A"/>
    <w:rsid w:val="00535D8E"/>
    <w:rsid w:val="00545304"/>
    <w:rsid w:val="00547F91"/>
    <w:rsid w:val="005B1162"/>
    <w:rsid w:val="005D71BD"/>
    <w:rsid w:val="005E6979"/>
    <w:rsid w:val="0061038C"/>
    <w:rsid w:val="00615B5A"/>
    <w:rsid w:val="00624CFF"/>
    <w:rsid w:val="00631369"/>
    <w:rsid w:val="00643B41"/>
    <w:rsid w:val="00671DF0"/>
    <w:rsid w:val="00673175"/>
    <w:rsid w:val="006813A4"/>
    <w:rsid w:val="006841DC"/>
    <w:rsid w:val="0068475D"/>
    <w:rsid w:val="006878C7"/>
    <w:rsid w:val="0069066D"/>
    <w:rsid w:val="00694754"/>
    <w:rsid w:val="007013A9"/>
    <w:rsid w:val="007047B9"/>
    <w:rsid w:val="007059CC"/>
    <w:rsid w:val="00711540"/>
    <w:rsid w:val="00723272"/>
    <w:rsid w:val="007261D9"/>
    <w:rsid w:val="00751364"/>
    <w:rsid w:val="0076719E"/>
    <w:rsid w:val="00786966"/>
    <w:rsid w:val="007B068E"/>
    <w:rsid w:val="007C1F60"/>
    <w:rsid w:val="007C37EB"/>
    <w:rsid w:val="008144E1"/>
    <w:rsid w:val="00825872"/>
    <w:rsid w:val="00833165"/>
    <w:rsid w:val="00837A63"/>
    <w:rsid w:val="00855DCD"/>
    <w:rsid w:val="00856D51"/>
    <w:rsid w:val="0085767F"/>
    <w:rsid w:val="00862837"/>
    <w:rsid w:val="008877AD"/>
    <w:rsid w:val="008961F4"/>
    <w:rsid w:val="008B669A"/>
    <w:rsid w:val="008F2160"/>
    <w:rsid w:val="00913E15"/>
    <w:rsid w:val="0092403D"/>
    <w:rsid w:val="009279B3"/>
    <w:rsid w:val="00946325"/>
    <w:rsid w:val="00947BCF"/>
    <w:rsid w:val="009703C8"/>
    <w:rsid w:val="00976909"/>
    <w:rsid w:val="00983927"/>
    <w:rsid w:val="009839BB"/>
    <w:rsid w:val="009B181B"/>
    <w:rsid w:val="009B3D51"/>
    <w:rsid w:val="009C309F"/>
    <w:rsid w:val="009D42ED"/>
    <w:rsid w:val="009E073B"/>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C34CD"/>
    <w:rsid w:val="00AE4008"/>
    <w:rsid w:val="00AF28A0"/>
    <w:rsid w:val="00B0223B"/>
    <w:rsid w:val="00B06776"/>
    <w:rsid w:val="00B11FC7"/>
    <w:rsid w:val="00B24B3B"/>
    <w:rsid w:val="00B27C8D"/>
    <w:rsid w:val="00B33C2C"/>
    <w:rsid w:val="00B33C8D"/>
    <w:rsid w:val="00B36A8E"/>
    <w:rsid w:val="00B41940"/>
    <w:rsid w:val="00B6391A"/>
    <w:rsid w:val="00B73225"/>
    <w:rsid w:val="00B807AF"/>
    <w:rsid w:val="00B9382A"/>
    <w:rsid w:val="00BA6587"/>
    <w:rsid w:val="00BD2424"/>
    <w:rsid w:val="00BD3082"/>
    <w:rsid w:val="00BE431A"/>
    <w:rsid w:val="00BE5577"/>
    <w:rsid w:val="00BE5928"/>
    <w:rsid w:val="00BE66D9"/>
    <w:rsid w:val="00BF01D0"/>
    <w:rsid w:val="00BF01F0"/>
    <w:rsid w:val="00C06762"/>
    <w:rsid w:val="00C22E20"/>
    <w:rsid w:val="00C23ADD"/>
    <w:rsid w:val="00C25B8B"/>
    <w:rsid w:val="00C26E53"/>
    <w:rsid w:val="00C60ABF"/>
    <w:rsid w:val="00C64614"/>
    <w:rsid w:val="00C71BF8"/>
    <w:rsid w:val="00C72DD7"/>
    <w:rsid w:val="00C90729"/>
    <w:rsid w:val="00CF0099"/>
    <w:rsid w:val="00D00CCA"/>
    <w:rsid w:val="00D1130D"/>
    <w:rsid w:val="00D13421"/>
    <w:rsid w:val="00D2064C"/>
    <w:rsid w:val="00D279F9"/>
    <w:rsid w:val="00D378B3"/>
    <w:rsid w:val="00D37A10"/>
    <w:rsid w:val="00D43012"/>
    <w:rsid w:val="00D4628D"/>
    <w:rsid w:val="00D511D2"/>
    <w:rsid w:val="00D677F7"/>
    <w:rsid w:val="00D77AA2"/>
    <w:rsid w:val="00D803A5"/>
    <w:rsid w:val="00D845A2"/>
    <w:rsid w:val="00D86E62"/>
    <w:rsid w:val="00D87E4F"/>
    <w:rsid w:val="00D9609B"/>
    <w:rsid w:val="00D979AC"/>
    <w:rsid w:val="00DB2E22"/>
    <w:rsid w:val="00DC0345"/>
    <w:rsid w:val="00DC2B6B"/>
    <w:rsid w:val="00DC2DA3"/>
    <w:rsid w:val="00DD641B"/>
    <w:rsid w:val="00DE0F98"/>
    <w:rsid w:val="00DE1B6E"/>
    <w:rsid w:val="00DE3F4B"/>
    <w:rsid w:val="00DE4228"/>
    <w:rsid w:val="00E01B83"/>
    <w:rsid w:val="00E03BBE"/>
    <w:rsid w:val="00E04DA1"/>
    <w:rsid w:val="00E05D31"/>
    <w:rsid w:val="00E10EA7"/>
    <w:rsid w:val="00E24B5E"/>
    <w:rsid w:val="00E25F07"/>
    <w:rsid w:val="00E27B5D"/>
    <w:rsid w:val="00E310BD"/>
    <w:rsid w:val="00E312E2"/>
    <w:rsid w:val="00E3220C"/>
    <w:rsid w:val="00E35AEC"/>
    <w:rsid w:val="00E423A6"/>
    <w:rsid w:val="00E56243"/>
    <w:rsid w:val="00E60837"/>
    <w:rsid w:val="00E60FDD"/>
    <w:rsid w:val="00E621AE"/>
    <w:rsid w:val="00E7267F"/>
    <w:rsid w:val="00E73D5C"/>
    <w:rsid w:val="00E82186"/>
    <w:rsid w:val="00E835E7"/>
    <w:rsid w:val="00E92A45"/>
    <w:rsid w:val="00E92E05"/>
    <w:rsid w:val="00EA492A"/>
    <w:rsid w:val="00EC137A"/>
    <w:rsid w:val="00ED69BA"/>
    <w:rsid w:val="00EE38DB"/>
    <w:rsid w:val="00EF4DAD"/>
    <w:rsid w:val="00F16AB2"/>
    <w:rsid w:val="00F324B1"/>
    <w:rsid w:val="00F424BC"/>
    <w:rsid w:val="00F54F83"/>
    <w:rsid w:val="00F55987"/>
    <w:rsid w:val="00F672C3"/>
    <w:rsid w:val="00F75446"/>
    <w:rsid w:val="00F82663"/>
    <w:rsid w:val="00F85618"/>
    <w:rsid w:val="00FA00E1"/>
    <w:rsid w:val="00FA42D8"/>
    <w:rsid w:val="00FC7A95"/>
    <w:rsid w:val="00FD7D90"/>
    <w:rsid w:val="00FF725A"/>
    <w:rsid w:val="00FF7D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52384A"/>
    <w:rPr>
      <w:color w:val="808080"/>
      <w:bdr w:space="0" w:sz="0" w:color="auto" w:val="none"/>
      <w:shd w:fill="auto" w:color="auto" w:val="clear"/>
    </w:rPr>
  </w:style>
  <w:style w:customStyle="true" w:styleId="eSPISCCParagraphDefaultFont" w:type="character">
    <w:name w:val="eSPIS_CC_Paragraph Default Font"/>
    <w:basedOn w:val="Zadanifontodlomka"/>
    <w:rsid w:val="005238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384A"/>
    <w:rPr>
      <w:bdr w:space="0" w:sz="0" w:color="auto" w:val="none"/>
      <w:shd w:fill="FFFFCC" w:color="auto" w:val="clear"/>
      <w:lang w:val="hr-HR"/>
    </w:rPr>
  </w:style>
  <w:style w:customStyle="true" w:styleId="PozadinaSvijetloCrvena" w:type="character">
    <w:name w:val="Pozadina_SvijetloCrvena"/>
    <w:basedOn w:val="eSPISCCParagraphDefaultFont"/>
    <w:rsid w:val="005238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38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52384A"/>
    <w:rPr>
      <w:color w:val="808080"/>
      <w:bdr w:color="auto" w:space="0" w:sz="0" w:val="none"/>
      <w:shd w:color="auto" w:fill="auto" w:val="clear"/>
    </w:rPr>
  </w:style>
  <w:style w:customStyle="1" w:styleId="eSPISCCParagraphDefaultFont" w:type="character">
    <w:name w:val="eSPIS_CC_Paragraph Default Font"/>
    <w:basedOn w:val="Zadanifontodlomka"/>
    <w:rsid w:val="005238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384A"/>
    <w:rPr>
      <w:bdr w:color="auto" w:space="0" w:sz="0" w:val="none"/>
      <w:shd w:color="auto" w:fill="FFFFCC" w:val="clear"/>
      <w:lang w:val="hr-HR"/>
    </w:rPr>
  </w:style>
  <w:style w:customStyle="1" w:styleId="PozadinaSvijetloCrvena" w:type="character">
    <w:name w:val="Pozadina_SvijetloCrvena"/>
    <w:basedOn w:val="eSPISCCParagraphDefaultFont"/>
    <w:rsid w:val="005238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38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09902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3322</izvorni_sadrzaj>
    <derivirana_varijabla naziv="DomainObject.Predmet.Broj_1">3322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St-3322/2016</izvorni_sadrzaj>
    <derivirana_varijabla naziv="DomainObject.Predmet.OznakaBroj_1">St-3322/2016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KOZINA PROMET d.o.o.</izvorni_sadrzaj>
    <derivirana_varijabla naziv="DomainObject.Predmet.ProtustrankaFormated_1">  KOZINA PROMET d.o.o.</derivirana_varijabla>
  </DomainObject.Predmet.ProtustrankaFormated>
  <DomainObject.Predmet.ProtustrankaFormatedOIB>
    <izvorni_sadrzaj>  KOZINA PROMET d.o.o., OIB 66784800698</izvorni_sadrzaj>
    <derivirana_varijabla naziv="DomainObject.Predmet.ProtustrankaFormatedOIB_1">  KOZINA PROMET d.o.o., OIB 66784800698</derivirana_varijabla>
  </DomainObject.Predmet.ProtustrankaFormatedOIB>
  <DomainObject.Predmet.ProtustrankaFormatedWithAdress>
    <izvorni_sadrzaj> KOZINA PROMET d.o.o., Prva Gupčeva 18, 10360 Sesvete</izvorni_sadrzaj>
    <derivirana_varijabla naziv="DomainObject.Predmet.ProtustrankaFormatedWithAdress_1"> KOZINA PROMET d.o.o., Prva Gupčeva 18, 10360 Sesvete</derivirana_varijabla>
  </DomainObject.Predmet.ProtustrankaFormatedWithAdress>
  <DomainObject.Predmet.ProtustrankaFormatedWithAdressOIB>
    <izvorni_sadrzaj> KOZINA PROMET d.o.o., OIB 66784800698, Prva Gupčeva 18, 10360 Sesvete</izvorni_sadrzaj>
    <derivirana_varijabla naziv="DomainObject.Predmet.ProtustrankaFormatedWithAdressOIB_1"> KOZINA PROMET d.o.o., OIB 66784800698, Prva Gupčeva 18, 10360 Sesvete</derivirana_varijabla>
  </DomainObject.Predmet.ProtustrankaFormatedWithAdressOIB>
  <DomainObject.Predmet.ProtustrankaWithAdress>
    <izvorni_sadrzaj>KOZINA PROMET d.o.o. Prva Gupčeva 18, 10360 Sesvete</izvorni_sadrzaj>
    <derivirana_varijabla naziv="DomainObject.Predmet.ProtustrankaWithAdress_1">KOZINA PROMET d.o.o. Prva Gupčeva 18, 10360 Sesvete</derivirana_varijabla>
  </DomainObject.Predmet.ProtustrankaWithAdress>
  <DomainObject.Predmet.ProtustrankaWithAdressOIB>
    <izvorni_sadrzaj>KOZINA PROMET d.o.o., OIB 66784800698, Prva Gupčeva 18, 10360 Sesvete</izvorni_sadrzaj>
    <derivirana_varijabla naziv="DomainObject.Predmet.ProtustrankaWithAdressOIB_1">KOZINA PROMET d.o.o., OIB 66784800698, Prva Gupčeva 18, 10360 Sesvete</derivirana_varijabla>
  </DomainObject.Predmet.ProtustrankaWithAdressOIB>
  <DomainObject.Predmet.ProtustrankaNazivFormated>
    <izvorni_sadrzaj>KOZINA PROMET d.o.o.</izvorni_sadrzaj>
    <derivirana_varijabla naziv="DomainObject.Predmet.ProtustrankaNazivFormated_1">KOZINA PROMET d.o.o.</derivirana_varijabla>
  </DomainObject.Predmet.ProtustrankaNazivFormated>
  <DomainObject.Predmet.ProtustrankaNazivFormatedOIB>
    <izvorni_sadrzaj>KOZINA PROMET d.o.o., OIB 66784800698</izvorni_sadrzaj>
    <derivirana_varijabla naziv="DomainObject.Predmet.ProtustrankaNazivFormatedOIB_1">KOZINA PROMET d.o.o., OIB 66784800698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KOZINA PROMET d.o.o.</item>
    </izvorni_sadrzaj>
    <derivirana_varijabla naziv="DomainObject.Predmet.ProtuStrankaListFormated_1">
      <item>KOZINA PROMET d.o.o.</item>
    </derivirana_varijabla>
  </DomainObject.Predmet.ProtuStrankaListFormated>
  <DomainObject.Predmet.ProtuStrankaListFormatedOIB>
    <izvorni_sadrzaj>
      <item>KOZINA PROMET d.o.o., OIB 66784800698</item>
    </izvorni_sadrzaj>
    <derivirana_varijabla naziv="DomainObject.Predmet.ProtuStrankaListFormatedOIB_1">
      <item>KOZINA PROMET d.o.o., OIB 66784800698</item>
    </derivirana_varijabla>
  </DomainObject.Predmet.ProtuStrankaListFormatedOIB>
  <DomainObject.Predmet.ProtuStrankaListFormatedWithAdress>
    <izvorni_sadrzaj>
      <item>KOZINA PROMET d.o.o., Prva Gupčeva 18, 10360 Sesvete</item>
    </izvorni_sadrzaj>
    <derivirana_varijabla naziv="DomainObject.Predmet.ProtuStrankaListFormatedWithAdress_1">
      <item>KOZINA PROMET d.o.o., Prva Gupčeva 18, 10360 Sesvete</item>
    </derivirana_varijabla>
  </DomainObject.Predmet.ProtuStrankaListFormatedWithAdress>
  <DomainObject.Predmet.ProtuStrankaListFormatedWithAdressOIB>
    <izvorni_sadrzaj>
      <item>KOZINA PROMET d.o.o., OIB 66784800698, Prva Gupčeva 18, 10360 Sesvete</item>
    </izvorni_sadrzaj>
    <derivirana_varijabla naziv="DomainObject.Predmet.ProtuStrankaListFormatedWithAdressOIB_1">
      <item>KOZINA PROMET d.o.o., OIB 66784800698, Prva Gupčeva 18, 10360 Sesvete</item>
    </derivirana_varijabla>
  </DomainObject.Predmet.ProtuStrankaListFormatedWithAdressOIB>
  <DomainObject.Predmet.ProtuStrankaListNazivFormated>
    <izvorni_sadrzaj>
      <item>KOZINA PROMET d.o.o.</item>
    </izvorni_sadrzaj>
    <derivirana_varijabla naziv="DomainObject.Predmet.ProtuStrankaListNazivFormated_1">
      <item>KOZINA PROMET d.o.o.</item>
    </derivirana_varijabla>
  </DomainObject.Predmet.ProtuStrankaListNazivFormated>
  <DomainObject.Predmet.ProtuStrankaListNazivFormatedOIB>
    <izvorni_sadrzaj>
      <item>KOZINA PROMET d.o.o., OIB 66784800698</item>
    </izvorni_sadrzaj>
    <derivirana_varijabla naziv="DomainObject.Predmet.ProtuStrankaListNazivFormatedOIB_1">
      <item>KOZINA PROMET d.o.o., OIB 66784800698</item>
    </derivirana_varijabla>
  </DomainObject.Predmet.ProtuStrankaListNazivFormatedOIB>
  <DomainObject.Predmet.OstaliListFormated>
    <izvorni_sadrzaj>
      <item>Josip Kozina</item>
    </izvorni_sadrzaj>
    <derivirana_varijabla naziv="DomainObject.Predmet.OstaliListFormated_1">
      <item>Josip Kozina</item>
    </derivirana_varijabla>
  </DomainObject.Predmet.OstaliListFormated>
  <DomainObject.Predmet.OstaliListFormatedOIB>
    <izvorni_sadrzaj>
      <item>Josip Kozina, OIB 51124152360</item>
    </izvorni_sadrzaj>
    <derivirana_varijabla naziv="DomainObject.Predmet.OstaliListFormatedOIB_1">
      <item>Josip Kozina, OIB 51124152360</item>
    </derivirana_varijabla>
  </DomainObject.Predmet.OstaliListFormatedOIB>
  <DomainObject.Predmet.OstaliListFormatedWithAdress>
    <izvorni_sadrzaj>
      <item>Josip Kozina, Prva Gupčeva 18, 10360 Sesvete</item>
    </izvorni_sadrzaj>
    <derivirana_varijabla naziv="DomainObject.Predmet.OstaliListFormatedWithAdress_1">
      <item>Josip Kozina, Prva Gupčeva 18, 10360 Sesvete</item>
    </derivirana_varijabla>
  </DomainObject.Predmet.OstaliListFormatedWithAdress>
  <DomainObject.Predmet.OstaliListFormatedWithAdressOIB>
    <izvorni_sadrzaj>
      <item>Josip Kozina, OIB 51124152360, Prva Gupčeva 18, 10360 Sesvete</item>
    </izvorni_sadrzaj>
    <derivirana_varijabla naziv="DomainObject.Predmet.OstaliListFormatedWithAdressOIB_1">
      <item>Josip Kozina, OIB 51124152360, Prva Gupčeva 18, 10360 Sesvete</item>
    </derivirana_varijabla>
  </DomainObject.Predmet.OstaliListFormatedWithAdressOIB>
  <DomainObject.Predmet.OstaliListNazivFormated>
    <izvorni_sadrzaj>
      <item>Josip Kozina</item>
    </izvorni_sadrzaj>
    <derivirana_varijabla naziv="DomainObject.Predmet.OstaliListNazivFormated_1">
      <item>Josip Kozina</item>
    </derivirana_varijabla>
  </DomainObject.Predmet.OstaliListNazivFormated>
  <DomainObject.Predmet.OstaliListNazivFormatedOIB>
    <izvorni_sadrzaj>
      <item>Josip Kozina, OIB 51124152360</item>
    </izvorni_sadrzaj>
    <derivirana_varijabla naziv="DomainObject.Predmet.OstaliListNazivFormatedOIB_1">
      <item>Josip Kozina, OIB 51124152360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KOZINA PROMET d.o.o.</izvorni_sadrzaj>
    <derivirana_varijabla naziv="DomainObject.Predmet.ProtustrankaIDrugi_1">KOZINA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KOZINA PROMET d.o.o., OIB 66784800698, Prva Gupčeva 18, 10360 Sesvete</izvorni_sadrzaj>
    <derivirana_varijabla naziv="DomainObject.Predmet.ProtustrankaIDrugiAdressOIB_1">KOZINA PROMET d.o.o., OIB 66784800698, Prva Gupčeva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KOZINA PROMET d.o.o.</item>
      <item>Josip Kozina</item>
    </izvorni_sadrzaj>
    <derivirana_varijabla naziv="DomainObject.Predmet.SudioniciListNaziv_1">
      <item>FINA Regionalni centar Zagreb</item>
      <item>KOZINA PROMET d.o.o.</item>
      <item>Josip Kozina</item>
    </derivirana_varijabla>
  </DomainObject.Predmet.SudioniciListNaziv>
  <DomainObject.Predmet.SudioniciListAdressOIB>
    <izvorni_sadrzaj>
      <item>FINA Regionalni centar Zagreb, OIB 85821130368, Trg svibanjskih žrtava 1995. br. 1,10000 Zagreb</item>
      <item>KOZINA PROMET d.o.o., OIB 66784800698, Prva Gupčeva 18,10360 Sesvete</item>
      <item>Josip Kozina, OIB 51124152360, Prva Gupčeva 18,10360 Sesvete</item>
    </izvorni_sadrzaj>
    <derivirana_varijabla naziv="DomainObject.Predmet.SudioniciListAdressOIB_1">
      <item>FINA Regionalni centar Zagreb, OIB 85821130368, Trg svibanjskih žrtava 1995. br. 1,10000 Zagreb</item>
      <item>KOZINA PROMET d.o.o., OIB 66784800698, Prva Gupčeva 18,10360 Sesvete</item>
      <item>Josip Kozina, OIB 51124152360, Prva Gupčeva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66784800698</item>
      <item>, OIB 51124152360</item>
    </izvorni_sadrzaj>
    <derivirana_varijabla naziv="DomainObject.Predmet.SudioniciListNazivOIB_1">
      <item>, OIB 85821130368</item>
      <item>, OIB 66784800698</item>
      <item>, OIB 51124152360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St-3322/2016-6</izvorni_sadrzaj>
    <derivirana_varijabla naziv="DomainObject.PredzadnjaOdlukaIzPredmeta.Oznaka_1">St-3322/2016-6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859</properties:Words>
  <properties:Characters>4998</properties:Characters>
  <properties:Lines>106</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2019-04-02T12:57:00Z</dcterms:created>
  <dc:creator>gzubak</dc:creator>
  <cp:lastModifiedBy>Valentina Delač</cp:lastModifiedBy>
  <cp:lastPrinted>2019-04-02T12:58:00Z</cp:lastPrinted>
  <dcterms:modified xmlns:xsi="http://www.w3.org/2001/XMLSchema-instance" xsi:type="dcterms:W3CDTF">2019-04-02T12:59:00Z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(Kozina promet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