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3841" w14:paraId="d773841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622D0A">
        <w:t>OLYMPS d.o.o., Koprivnica, Vinica 139</w:t>
      </w:r>
      <w:r w:rsidR="007E091A">
        <w:t xml:space="preserve">, </w:t>
      </w:r>
      <w:r w:rsidR="000571E3">
        <w:t xml:space="preserve">MBS: </w:t>
      </w:r>
      <w:r w:rsidR="00622D0A">
        <w:t>010075132</w:t>
      </w:r>
      <w:r w:rsidR="000571E3">
        <w:t>, OIB:</w:t>
      </w:r>
      <w:r w:rsidR="007E091A">
        <w:t xml:space="preserve"> </w:t>
      </w:r>
      <w:r w:rsidR="00622D0A">
        <w:t>08593986535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622D0A" w:rsidRPr="00622D0A">
        <w:t xml:space="preserve"> </w:t>
      </w:r>
      <w:r w:rsidR="00622D0A">
        <w:t>OLYMPS d.o.o., Koprivnica, Vinica 139, MBS: 010075132, OIB: 08593986535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622D0A">
        <w:t>OLYMPS d.o.o., Koprivnica, Vinica 139, MBS: 010075132, OIB: 08593986535.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Igor Lukačić iz Zagreba, </w:t>
      </w:r>
      <w:r w:rsidR="0085571B">
        <w:t xml:space="preserve">VII. Požarinje 2A, OIB: 30664221643.       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85571B" w:rsidRPr="0085571B">
        <w:t xml:space="preserve"> </w:t>
      </w:r>
      <w:r w:rsidR="0085571B">
        <w:t>OLYMPS d.o.o., Koprivnica, Vinica 139, MBS: 010075132, OIB: 08593986535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028B8">
        <w:rPr>
          <w:szCs w:val="24"/>
        </w:rPr>
        <w:t>17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F60CA6" w:rsidR="00EC125B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F082B" w:rsidP="00F60CA6" w:rsidR="001F082B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85571B">
        <w:rPr>
          <w:szCs w:val="24"/>
        </w:rPr>
        <w:t xml:space="preserve">OLYMPS d.o.o., Koprivnica, Vinica 139                                                                                           </w:t>
      </w:r>
    </w:p>
    <w:p w:rsidRDefault="0085571B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Erich Glavica, Koprivnica, Vinogradska 52              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85571B">
        <w:rPr>
          <w:szCs w:val="24"/>
        </w:rPr>
        <w:t>Koprivnica, Hrvatske državnosti 7</w:t>
      </w:r>
      <w:r w:rsidR="006149D5">
        <w:rPr>
          <w:szCs w:val="24"/>
        </w:rPr>
        <w:t xml:space="preserve">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85571B">
        <w:rPr>
          <w:szCs w:val="24"/>
        </w:rPr>
        <w:t xml:space="preserve">Igor Lukačić iz Zagreba, VII. Požarinje 2A    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201B">
      <w:rPr>
        <w:noProof/>
      </w:rPr>
      <w:t>2</w:t>
    </w:r>
    <w:r>
      <w:fldChar w:fldCharType="end"/>
    </w:r>
  </w:p>
  <w:p w:rsidRDefault="00622D0A" w:rsidP="00622D0A" w:rsidR="00622D0A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St-183/15-6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-183/15-6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201B"/>
    <w:rsid w:val="000571E3"/>
    <w:rsid w:val="00064E14"/>
    <w:rsid w:val="000B15A6"/>
    <w:rsid w:val="000D1780"/>
    <w:rsid w:val="000E1119"/>
    <w:rsid w:val="00165044"/>
    <w:rsid w:val="001B25D6"/>
    <w:rsid w:val="001F082B"/>
    <w:rsid w:val="00226E03"/>
    <w:rsid w:val="00255595"/>
    <w:rsid w:val="002A6059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81316"/>
    <w:rsid w:val="005B2BAA"/>
    <w:rsid w:val="005B616A"/>
    <w:rsid w:val="006149D5"/>
    <w:rsid w:val="00622D0A"/>
    <w:rsid w:val="0063224D"/>
    <w:rsid w:val="006523AF"/>
    <w:rsid w:val="00663776"/>
    <w:rsid w:val="0068190F"/>
    <w:rsid w:val="00693CD2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571B"/>
    <w:rsid w:val="0086756F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028B8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A5D61"/>
    <w:rsid w:val="00EC125B"/>
    <w:rsid w:val="00EC48DB"/>
    <w:rsid w:val="00F0497A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01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01B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01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01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01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01B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01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01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OLYMPS društvo s ograničenom odgovornošću za proizvodnju, trgovinu i usluge</izvorni_sadrzaj>
    <derivirana_varijabla naziv="DomainObject.Predmet.ProtustrankaFormated_1">  OLYMPS društvo s ograničenom odgovornošću za proizvodnju, trgovinu i usluge</derivirana_varijabla>
  </DomainObject.Predmet.ProtustrankaFormated>
  <DomainObject.Predmet.ProtustrankaFormatedOIB>
    <izvorni_sadrzaj>  OLYMPS društvo s ograničenom odgovornošću za proizvodnju, trgovinu i usluge, OIB 08593986535</izvorni_sadrzaj>
    <derivirana_varijabla naziv="DomainObject.Predmet.ProtustrankaFormatedOIB_1">  OLYMPS društvo s ograničenom odgovornošću za proizvodnju, trgovinu i usluge, OIB 08593986535</derivirana_varijabla>
  </DomainObject.Predmet.ProtustrankaFormatedOIB>
  <DomainObject.Predmet.ProtustrankaFormatedWithAdress>
    <izvorni_sadrzaj> OLYMPS društvo s ograničenom odgovornošću za proizvodnju, trgovinu i usluge, Vinica 139, 48000 Koprivnica</izvorni_sadrzaj>
    <derivirana_varijabla naziv="DomainObject.Predmet.ProtustrankaFormatedWithAdress_1"> OLYMPS društvo s ograničenom odgovornošću za proizvodnju, trgovinu i usluge, Vinica 139, 48000 Koprivnica</derivirana_varijabla>
  </DomainObject.Predmet.ProtustrankaFormatedWithAdress>
  <DomainObject.Predmet.ProtustrankaFormatedWithAdressOIB>
    <izvorni_sadrzaj> OLYMPS društvo s ograničenom odgovornošću za proizvodnju, trgovinu i usluge, OIB 08593986535, Vinica 139, 48000 Koprivnica</izvorni_sadrzaj>
    <derivirana_varijabla naziv="DomainObject.Predmet.ProtustrankaFormatedWithAdressOIB_1"> OLYMPS društvo s ograničenom odgovornošću za proizvodnju, trgovinu i usluge, OIB 08593986535, Vinica 139, 48000 Koprivnica</derivirana_varijabla>
  </DomainObject.Predmet.ProtustrankaFormatedWithAdressOIB>
  <DomainObject.Predmet.ProtustrankaWithAdress>
    <izvorni_sadrzaj>OLYMPS društvo s ograničenom odgovornošću za proizvodnju, trgovinu i usluge Vinica 139, 48000 Koprivnica</izvorni_sadrzaj>
    <derivirana_varijabla naziv="DomainObject.Predmet.ProtustrankaWithAdress_1">OLYMPS društvo s ograničenom odgovornošću za proizvodnju, trgovinu i usluge Vinica 139, 48000 Koprivnica</derivirana_varijabla>
  </DomainObject.Predmet.ProtustrankaWithAdress>
  <DomainObject.Predmet.ProtustrankaWithAdressOIB>
    <izvorni_sadrzaj>OLYMPS društvo s ograničenom odgovornošću za proizvodnju, trgovinu i usluge, OIB 08593986535, Vinica 139, 48000 Koprivnica</izvorni_sadrzaj>
    <derivirana_varijabla naziv="DomainObject.Predmet.ProtustrankaWithAdressOIB_1">OLYMPS društvo s ograničenom odgovornošću za proizvodnju, trgovinu i usluge, OIB 08593986535, Vinica 139, 48000 Koprivnica</derivirana_varijabla>
  </DomainObject.Predmet.ProtustrankaWithAdressOIB>
  <DomainObject.Predmet.ProtustrankaNazivFormated>
    <izvorni_sadrzaj>OLYMPS društvo s ograničenom odgovornošću za proizvodnju, trgovinu i usluge</izvorni_sadrzaj>
    <derivirana_varijabla naziv="DomainObject.Predmet.ProtustrankaNazivFormated_1">OLYMPS društvo s ograničenom odgovornošću za proizvodnju, trgovinu i usluge</derivirana_varijabla>
  </DomainObject.Predmet.ProtustrankaNazivFormated>
  <DomainObject.Predmet.ProtustrankaNazivFormatedOIB>
    <izvorni_sadrzaj>OLYMPS društvo s ograničenom odgovornošću za proizvodnju, trgovinu i usluge, OIB 08593986535</izvorni_sadrzaj>
    <derivirana_varijabla naziv="DomainObject.Predmet.ProtustrankaNazivFormatedOIB_1">OLYMPS društvo s ograničenom odgovornošću za proizvodnju, trgovinu i usluge, OIB 08593986535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207388.47</izvorni_sadrzaj>
    <derivirana_varijabla naziv="DomainObject.Predmet.TrenutnaVrijednost_1">207388.47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OLYMPS društvo s ograničenom odgovornošću za proizvodnju, trgovinu i usluge</item>
    </izvorni_sadrzaj>
    <derivirana_varijabla naziv="DomainObject.Predmet.ProtuStrankaListFormated_1">
      <item>OLYMPS društvo s ograničenom odgovornošću za proizvodnju, trgovinu i usluge</item>
    </derivirana_varijabla>
  </DomainObject.Predmet.ProtuStrankaListFormated>
  <DomainObject.Predmet.ProtuStrankaListFormatedOIB>
    <izvorni_sadrzaj>
      <item>OLYMPS društvo s ograničenom odgovornošću za proizvodnju, trgovinu i usluge, OIB 08593986535</item>
    </izvorni_sadrzaj>
    <derivirana_varijabla naziv="DomainObject.Predmet.ProtuStrankaListFormatedOIB_1">
      <item>OLYMPS društvo s ograničenom odgovornošću za proizvodnju, trgovinu i usluge, OIB 08593986535</item>
    </derivirana_varijabla>
  </DomainObject.Predmet.ProtuStrankaListFormatedOIB>
  <DomainObject.Predmet.ProtuStrankaListFormatedWithAdress>
    <izvorni_sadrzaj>
      <item>OLYMPS društvo s ograničenom odgovornošću za proizvodnju, trgovinu i usluge, Vinica 139, 48000 Koprivnica</item>
    </izvorni_sadrzaj>
    <derivirana_varijabla naziv="DomainObject.Predmet.ProtuStrankaListFormatedWithAdress_1">
      <item>OLYMPS društvo s ograničenom odgovornošću za proizvodnju, trgovinu i usluge, Vinica 139, 48000 Koprivnica</item>
    </derivirana_varijabla>
  </DomainObject.Predmet.ProtuStrankaListFormatedWithAdress>
  <DomainObject.Predmet.ProtuStrankaListFormatedWithAdressOIB>
    <izvorni_sadrzaj>
      <item>OLYMPS društvo s ograničenom odgovornošću za proizvodnju, trgovinu i usluge, OIB 08593986535, Vinica 139, 48000 Koprivnica</item>
    </izvorni_sadrzaj>
    <derivirana_varijabla naziv="DomainObject.Predmet.ProtuStrankaListFormatedWithAdressOIB_1">
      <item>OLYMPS društvo s ograničenom odgovornošću za proizvodnju, trgovinu i usluge, OIB 08593986535, Vinica 139, 48000 Koprivnica</item>
    </derivirana_varijabla>
  </DomainObject.Predmet.ProtuStrankaListFormatedWithAdressOIB>
  <DomainObject.Predmet.ProtuStrankaListNazivFormated>
    <izvorni_sadrzaj>
      <item>OLYMPS društvo s ograničenom odgovornošću za proizvodnju, trgovinu i usluge</item>
    </izvorni_sadrzaj>
    <derivirana_varijabla naziv="DomainObject.Predmet.ProtuStrankaListNazivFormated_1">
      <item>OLYMPS društvo s ograničenom odgovornošću za proizvodnju, trgovinu i usluge</item>
    </derivirana_varijabla>
  </DomainObject.Predmet.ProtuStrankaListNazivFormated>
  <DomainObject.Predmet.ProtuStrankaListNazivFormatedOIB>
    <izvorni_sadrzaj>
      <item>OLYMPS društvo s ograničenom odgovornošću za proizvodnju, trgovinu i usluge, OIB 08593986535</item>
    </izvorni_sadrzaj>
    <derivirana_varijabla naziv="DomainObject.Predmet.ProtuStrankaListNazivFormatedOIB_1">
      <item>OLYMPS društvo s ograničenom odgovornošću za proizvodnju, trgovinu i usluge, OIB 08593986535</item>
    </derivirana_varijabla>
  </DomainObject.Predmet.ProtuStrankaListNazivFormatedOIB>
  <DomainObject.Predmet.OstaliListFormated>
    <izvorni_sadrzaj>
      <item>Sudski registar</item>
      <item>E-oglasna ploča</item>
      <item>Igor Lukačić</item>
    </izvorni_sadrzaj>
    <derivirana_varijabla naziv="DomainObject.Predmet.OstaliListFormated_1">
      <item>Sudski registar</item>
      <item>E-oglasna ploča</item>
      <item>Igor Lukačić</item>
    </derivirana_varijabla>
  </DomainObject.Predmet.OstaliListFormated>
  <DomainObject.Predmet.OstaliListFormatedOIB>
    <izvorni_sadrzaj>
      <item>Sudski registar</item>
      <item>E-oglasna ploča</item>
      <item>Igor Lukačić, OIB 30664221643</item>
    </izvorni_sadrzaj>
    <derivirana_varijabla naziv="DomainObject.Predmet.OstaliListFormatedOIB_1">
      <item>Sudski registar</item>
      <item>E-oglasna ploča</item>
      <item>Igor Lukačić, OIB 30664221643</item>
    </derivirana_varijabla>
  </DomainObject.Predmet.OstaliListFormatedOIB>
  <DomainObject.Predmet.OstaliListFormatedWithAdress>
    <izvorni_sadrzaj>
      <item>Sudski registar</item>
      <item>E-oglasna ploča</item>
      <item>Igor Lukačić, Vii. Požarinje 2 A, Zagreb</item>
    </izvorni_sadrzaj>
    <derivirana_varijabla naziv="DomainObject.Predmet.OstaliListFormatedWithAdress_1">
      <item>Sudski registar</item>
      <item>E-oglasna ploča</item>
      <item>Igor Lukačić, Vii. Požarinje 2 A, Zagreb</item>
    </derivirana_varijabla>
  </DomainObject.Predmet.OstaliListFormatedWithAdress>
  <DomainObject.Predmet.OstaliListFormatedWithAdressOIB>
    <izvorni_sadrzaj>
      <item>Sudski registar</item>
      <item>E-oglasna ploča</item>
      <item>Igor Lukačić, OIB 30664221643, Vii. Požarinje 2 A, Zagreb</item>
    </izvorni_sadrzaj>
    <derivirana_varijabla naziv="DomainObject.Predmet.OstaliListFormatedWithAdressOIB_1">
      <item>Sudski registar</item>
      <item>E-oglasna ploča</item>
      <item>Igor Lukačić, OIB 30664221643, Vii. Požarinje 2 A, Zagreb</item>
    </derivirana_varijabla>
  </DomainObject.Predmet.OstaliListFormatedWithAdressOIB>
  <DomainObject.Predmet.OstaliListNazivFormated>
    <izvorni_sadrzaj>
      <item>Sudski registar</item>
      <item>E-oglasna ploča</item>
      <item>Igor Lukačić</item>
    </izvorni_sadrzaj>
    <derivirana_varijabla naziv="DomainObject.Predmet.OstaliListNazivFormated_1">
      <item>Sudski registar</item>
      <item>E-oglasna ploča</item>
      <item>Igor Lukačić</item>
    </derivirana_varijabla>
  </DomainObject.Predmet.OstaliListNazivFormated>
  <DomainObject.Predmet.OstaliListNazivFormatedOIB>
    <izvorni_sadrzaj>
      <item>Sudski registar</item>
      <item>E-oglasna ploča</item>
      <item>Igor Lukačić, OIB 30664221643</item>
    </izvorni_sadrzaj>
    <derivirana_varijabla naziv="DomainObject.Predmet.OstaliListNazivFormatedOIB_1">
      <item>Sudski registar</item>
      <item>E-oglasna ploča</item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OLYMPS društvo s ograničenom odgovornošću za proizvodnju, trgovinu i usluge</izvorni_sadrzaj>
    <derivirana_varijabla naziv="DomainObject.Predmet.ProtustrankaIDrugi_1">OLYMPS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OLYMPS društvo s ograničenom odgovornošću za proizvodnju, trgovinu i usluge, OIB 08593986535, Vinica 139, 48000 Koprivnica</izvorni_sadrzaj>
    <derivirana_varijabla naziv="DomainObject.Predmet.ProtustrankaIDrugiAdressOIB_1">OLYMPS društvo s ograničenom odgovornošću za proizvodnju, trgovinu i usluge, OIB 08593986535, Vinica 139,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OLYMPS društvo s ograničenom odgovornošću za proizvodnju, trgovinu i usluge</item>
      <item>Sudski registar</item>
      <item>E-oglasna ploča</item>
      <item>Igor Lukačić</item>
    </izvorni_sadrzaj>
    <derivirana_varijabla naziv="DomainObject.Predmet.SudioniciListNaziv_1">
      <item>Financijska agencija, Regionalni centar Zagreb, Podružnica Varaždin</item>
      <item>OLYMPS društvo s ograničenom odgovornošću za proizvodnju, trgovinu i usluge</item>
      <item>Sudski registar</item>
      <item>E-oglasna ploča</item>
      <item>Igor Lukačić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OLYMPS društvo s ograničenom odgovornošću za proizvodnju, trgovinu i usluge, OIB 08593986535, Vinica 139,48000 Koprivnica</item>
      <item>Sudski registar</item>
      <item>E-oglasna ploča</item>
      <item>Igor Lukačić, OIB 30664221643, Vii. Požarinje 2 A,Zagreb</item>
    </izvorni_sadrzaj>
    <derivirana_varijabla naziv="DomainObject.Predmet.SudioniciListAdressOIB_1">
      <item>Financijska agencija, Regionalni centar Zagreb, Podružnica Varaždin, A. Cesarca 2,42000 Varaždin</item>
      <item>OLYMPS društvo s ograničenom odgovornošću za proizvodnju, trgovinu i usluge, OIB 08593986535, Vinica 139,48000 Koprivnica</item>
      <item>Sudski registar</item>
      <item>E-oglasna ploča</item>
      <item>Igor Lukačić, OIB 30664221643, Vii. Požarinje 2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08593986535</item>
      <item>, OIB null</item>
      <item>, OIB null</item>
      <item>, OIB 30664221643</item>
    </izvorni_sadrzaj>
    <derivirana_varijabla naziv="DomainObject.Predmet.SudioniciListNazivOIB_1">
      <item>, OIB null</item>
      <item>, OIB 08593986535</item>
      <item>, OIB null</item>
      <item>, OIB null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2892</properties:Characters>
  <properties:Lines>85</properties:Lines>
  <properties:Paragraphs>31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2015-11-12T12:08:00Z</cp:lastPrinted>
  <dcterms:modified xmlns:xsi="http://www.w3.org/2001/XMLSchema-instance" xsi:type="dcterms:W3CDTF">2015-11-12T12:09:00Z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