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d3857" w14:paraId="cfd3857" w:rsidRDefault="00A129CD" w:rsidP="00A129CD" w:rsidR="00A129CD" w:rsidRPr="00A87EF0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824AB" w:rsidR="00A87EF0" w:rsidRPr="002A37B5">
        <w:trPr>
          <w:gridAfter w:val="1"/>
          <w:wAfter w:type="dxa" w:w="284"/>
        </w:trPr>
        <w:tc>
          <w:tcPr>
            <w:tcW w:type="dxa" w:w="2943"/>
          </w:tcPr>
          <w:p w:rsidRDefault="00A87EF0" w:rsidP="009824AB" w:rsidR="00A87EF0" w:rsidRPr="002A37B5">
            <w:pPr>
              <w:jc w:val="center"/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824AB" w:rsidR="00A87EF0" w:rsidRPr="002A37B5">
        <w:tc>
          <w:tcPr>
            <w:tcW w:type="dxa" w:w="3227"/>
            <w:gridSpan w:val="2"/>
          </w:tcPr>
          <w:p w:rsidRDefault="00A87EF0" w:rsidP="009824AB" w:rsidR="00A87EF0" w:rsidRPr="002A37B5">
            <w:pPr>
              <w:jc w:val="center"/>
            </w:pPr>
            <w:r w:rsidRPr="002A37B5">
              <w:t>Republika Hrvatska</w:t>
            </w:r>
          </w:p>
          <w:p w:rsidRDefault="00A87EF0" w:rsidP="009824AB" w:rsidR="00A87EF0" w:rsidRPr="002A37B5">
            <w:pPr>
              <w:jc w:val="center"/>
            </w:pPr>
            <w:r w:rsidRPr="002A37B5">
              <w:t>Trgovački sud u Zadru</w:t>
            </w:r>
          </w:p>
          <w:p w:rsidRDefault="00A87EF0" w:rsidP="009824AB" w:rsidR="00A87EF0" w:rsidRPr="002A37B5">
            <w:pPr>
              <w:jc w:val="center"/>
            </w:pPr>
            <w:r w:rsidRPr="002A37B5">
              <w:t>Zadar, Dr. Franje Tuđmana 35</w:t>
            </w:r>
          </w:p>
        </w:tc>
      </w:tr>
    </w:tbl>
    <w:p w:rsidRDefault="00A129CD" w:rsidP="00A129CD" w:rsidR="00A129CD" w:rsidRPr="00A87EF0">
      <w:pPr>
        <w:jc w:val="center"/>
      </w:pPr>
    </w:p>
    <w:p w:rsidRDefault="00A129CD" w:rsidP="00A129CD" w:rsidR="00A129CD" w:rsidRPr="00A87EF0">
      <w:pPr>
        <w:jc w:val="center"/>
      </w:pPr>
      <w:r w:rsidRPr="00A87EF0">
        <w:t xml:space="preserve">R E P U B L I K A  H R V A T S K A </w:t>
      </w:r>
    </w:p>
    <w:p w:rsidRDefault="00A129CD" w:rsidP="00A129CD" w:rsidR="00A129CD" w:rsidRPr="00A87EF0">
      <w:pPr>
        <w:jc w:val="both"/>
      </w:pPr>
    </w:p>
    <w:p w:rsidRDefault="00A129CD" w:rsidP="00A129CD" w:rsidR="00A129CD" w:rsidRPr="00A87EF0">
      <w:pPr>
        <w:jc w:val="center"/>
      </w:pPr>
      <w:r w:rsidRPr="00A87EF0">
        <w:t>Z A K LJ U Č A K</w:t>
      </w:r>
    </w:p>
    <w:p w:rsidRDefault="00A129CD" w:rsidP="00A129CD" w:rsidR="00A129CD" w:rsidRPr="00A87EF0">
      <w:pPr>
        <w:ind w:firstLine="705"/>
        <w:jc w:val="both"/>
      </w:pPr>
    </w:p>
    <w:p w:rsidRDefault="00A129CD" w:rsidP="009B1104" w:rsidR="00EE0209">
      <w:pPr>
        <w:ind w:firstLine="705"/>
        <w:jc w:val="both"/>
      </w:pPr>
      <w:r w:rsidRPr="00A87EF0">
        <w:t xml:space="preserve">Trgovački sud u Zadru, po sutkinji </w:t>
      </w:r>
      <w:r w:rsidR="005944CA" w:rsidRPr="00A87EF0">
        <w:t>Ani Markač</w:t>
      </w:r>
      <w:r w:rsidRPr="00A87EF0">
        <w:t>, u prethodnom postupku radi utvrđivanja pretpostavki za otvaranje stečajnoga postupka nad dužnikom</w:t>
      </w:r>
      <w:r w:rsidR="009B1104" w:rsidRPr="00A87EF0">
        <w:t xml:space="preserve"> </w:t>
      </w:r>
      <w:r w:rsidR="00EE0209">
        <w:t>DOM SIDRO j.d.o.o. za smještaj i boravak starih i nemoćnih osoba, Miškovići, Put Mula 26, OIB:90976351299 zastupano</w:t>
      </w:r>
      <w:r w:rsidR="002E5299">
        <w:t>g po direktoru Borisu Korparu, 6</w:t>
      </w:r>
      <w:r w:rsidR="00EE0209">
        <w:t xml:space="preserve">. rujna 2018., </w:t>
      </w:r>
    </w:p>
    <w:p w:rsidRDefault="00677016" w:rsidP="00A129CD" w:rsidR="00677016" w:rsidRPr="00A87EF0">
      <w:pPr>
        <w:jc w:val="center"/>
      </w:pPr>
    </w:p>
    <w:p w:rsidRDefault="00A129CD" w:rsidP="00A129CD" w:rsidR="00A129CD" w:rsidRPr="00A87EF0">
      <w:pPr>
        <w:jc w:val="center"/>
      </w:pPr>
      <w:r w:rsidRPr="00A87EF0">
        <w:t>z a k lj u č i o  j e</w:t>
      </w:r>
    </w:p>
    <w:p w:rsidRDefault="00313D4B" w:rsidP="00A129CD" w:rsidR="00313D4B" w:rsidRPr="00A87EF0">
      <w:pPr>
        <w:jc w:val="center"/>
      </w:pPr>
    </w:p>
    <w:p w:rsidRDefault="002E5299" w:rsidP="002E5299" w:rsidR="00313D4B" w:rsidRPr="002E5299">
      <w:pPr>
        <w:jc w:val="both"/>
        <w:rPr>
          <w:b/>
          <w:u w:val="single"/>
        </w:rPr>
      </w:pPr>
      <w:r>
        <w:t>I.</w:t>
      </w:r>
      <w:r>
        <w:tab/>
      </w:r>
      <w:r w:rsidR="00313D4B" w:rsidRPr="00A87EF0">
        <w:t>Određuje se prisilno dovođenje</w:t>
      </w:r>
      <w:r w:rsidR="009B1104" w:rsidRPr="00A87EF0">
        <w:t xml:space="preserve"> </w:t>
      </w:r>
      <w:r w:rsidR="00EE0209">
        <w:t>BORISA KORPARA</w:t>
      </w:r>
      <w:r w:rsidR="00A87EF0">
        <w:t xml:space="preserve"> iz </w:t>
      </w:r>
      <w:r w:rsidR="00EE0209">
        <w:t>Miškovića</w:t>
      </w:r>
      <w:r w:rsidR="00A87EF0">
        <w:t xml:space="preserve">, </w:t>
      </w:r>
      <w:r w:rsidR="00EE0209">
        <w:t>Put Mula 26</w:t>
      </w:r>
      <w:r>
        <w:t>, OIB:</w:t>
      </w:r>
      <w:r w:rsidR="00EE0209">
        <w:t>05649878416</w:t>
      </w:r>
      <w:r w:rsidR="00677016" w:rsidRPr="00A87EF0">
        <w:t>,</w:t>
      </w:r>
      <w:r w:rsidR="00313D4B" w:rsidRPr="00A87EF0">
        <w:t xml:space="preserve"> kao osobe ovlaštene za zastupanje po zakonu uvodno označenog dužnika radi saslušanja ist</w:t>
      </w:r>
      <w:r w:rsidR="00EE0209">
        <w:t>og</w:t>
      </w:r>
      <w:r w:rsidR="00313D4B" w:rsidRPr="00A87EF0">
        <w:t xml:space="preserve"> na ročišt</w:t>
      </w:r>
      <w:r w:rsidR="00EE0209">
        <w:t>u</w:t>
      </w:r>
      <w:r w:rsidR="00313D4B" w:rsidRPr="00A87EF0">
        <w:t xml:space="preserve"> u prethodnom postupku radi utvrđivanja pretpostavki za otvaranje stečajnoga postupka nad dužnikom koje će se održati </w:t>
      </w:r>
      <w:r w:rsidR="00EE0209" w:rsidRPr="002E5299">
        <w:rPr>
          <w:b/>
          <w:u w:val="single"/>
        </w:rPr>
        <w:t>4</w:t>
      </w:r>
      <w:r w:rsidR="00A87EF0" w:rsidRPr="002E5299">
        <w:rPr>
          <w:b/>
          <w:u w:val="single"/>
        </w:rPr>
        <w:t xml:space="preserve">. </w:t>
      </w:r>
      <w:r w:rsidR="00EE0209" w:rsidRPr="002E5299">
        <w:rPr>
          <w:b/>
          <w:u w:val="single"/>
        </w:rPr>
        <w:t>listopada</w:t>
      </w:r>
      <w:r w:rsidR="00A87EF0" w:rsidRPr="002E5299">
        <w:rPr>
          <w:b/>
          <w:u w:val="single"/>
        </w:rPr>
        <w:t xml:space="preserve"> 2018</w:t>
      </w:r>
      <w:r w:rsidR="009B1104" w:rsidRPr="002E5299">
        <w:rPr>
          <w:b/>
          <w:u w:val="single"/>
        </w:rPr>
        <w:t xml:space="preserve">. u </w:t>
      </w:r>
      <w:r w:rsidR="00A87EF0" w:rsidRPr="002E5299">
        <w:rPr>
          <w:b/>
          <w:u w:val="single"/>
        </w:rPr>
        <w:t>08,</w:t>
      </w:r>
      <w:r w:rsidR="00EE0209" w:rsidRPr="002E5299">
        <w:rPr>
          <w:b/>
          <w:u w:val="single"/>
        </w:rPr>
        <w:t>30</w:t>
      </w:r>
      <w:r w:rsidR="009B1104" w:rsidRPr="002E5299">
        <w:rPr>
          <w:b/>
          <w:u w:val="single"/>
        </w:rPr>
        <w:t xml:space="preserve"> sati</w:t>
      </w:r>
      <w:r w:rsidR="00313D4B" w:rsidRPr="002E5299">
        <w:rPr>
          <w:b/>
          <w:u w:val="single"/>
        </w:rPr>
        <w:t xml:space="preserve"> u zgradi Trgovačkog suda u Zadru, D</w:t>
      </w:r>
      <w:r w:rsidR="009B1104" w:rsidRPr="002E5299">
        <w:rPr>
          <w:b/>
          <w:u w:val="single"/>
        </w:rPr>
        <w:t>r. Franje Tuđmana 35, sudnica 14</w:t>
      </w:r>
      <w:r w:rsidR="00313D4B" w:rsidRPr="002E5299">
        <w:rPr>
          <w:b/>
          <w:u w:val="single"/>
        </w:rPr>
        <w:t>/I kat.</w:t>
      </w:r>
    </w:p>
    <w:p w:rsidRDefault="00313D4B" w:rsidP="00313D4B" w:rsidR="00313D4B" w:rsidRPr="00A87EF0">
      <w:pPr>
        <w:ind w:firstLine="708"/>
        <w:jc w:val="both"/>
      </w:pPr>
    </w:p>
    <w:p w:rsidRDefault="00313D4B" w:rsidP="002E5299" w:rsidR="00313D4B" w:rsidRPr="00A87EF0">
      <w:pPr>
        <w:jc w:val="both"/>
      </w:pPr>
      <w:r w:rsidRPr="00A87EF0">
        <w:t xml:space="preserve">II. </w:t>
      </w:r>
      <w:r w:rsidR="002E5299">
        <w:tab/>
      </w:r>
      <w:r w:rsidRPr="00A87EF0">
        <w:t>Provedba naloga iz točke I. izreke ovog zaključka povjerava se Ministarstvu unutarnjih poslova Republike Hrvatske, Policijskoj uprav</w:t>
      </w:r>
      <w:r w:rsidR="0011514C" w:rsidRPr="00A87EF0">
        <w:t>i</w:t>
      </w:r>
      <w:r w:rsidRPr="00A87EF0">
        <w:t xml:space="preserve"> </w:t>
      </w:r>
      <w:r w:rsidR="002E5299">
        <w:t>z</w:t>
      </w:r>
      <w:r w:rsidRPr="00A87EF0">
        <w:t>adarskoj</w:t>
      </w:r>
      <w:r w:rsidR="00C14921" w:rsidRPr="00A87EF0">
        <w:t xml:space="preserve">, </w:t>
      </w:r>
      <w:r w:rsidR="002E5299">
        <w:t>Policijskoj postaji Pag.</w:t>
      </w:r>
    </w:p>
    <w:p w:rsidRDefault="00677016" w:rsidP="00313D4B" w:rsidR="00677016" w:rsidRPr="00A87EF0">
      <w:pPr>
        <w:ind w:firstLine="708"/>
        <w:jc w:val="both"/>
      </w:pPr>
    </w:p>
    <w:p w:rsidRDefault="00313D4B" w:rsidP="002E5299" w:rsidR="00313D4B">
      <w:pPr>
        <w:jc w:val="both"/>
      </w:pPr>
      <w:r w:rsidRPr="00A87EF0">
        <w:t xml:space="preserve">III. </w:t>
      </w:r>
      <w:r w:rsidR="002E5299">
        <w:tab/>
      </w:r>
      <w:r w:rsidRPr="00A87EF0">
        <w:t xml:space="preserve">Ako osoba ovlaštena za zastupanje dužnika po zakonu na ročištu od </w:t>
      </w:r>
      <w:r w:rsidR="00EE0209">
        <w:t>4</w:t>
      </w:r>
      <w:r w:rsidR="00A87EF0">
        <w:t xml:space="preserve">. </w:t>
      </w:r>
      <w:r w:rsidR="00EE0209">
        <w:t>listopada</w:t>
      </w:r>
      <w:r w:rsidR="009D2AE2" w:rsidRPr="00A87EF0">
        <w:t xml:space="preserve"> 201</w:t>
      </w:r>
      <w:r w:rsidR="00A87EF0">
        <w:t>8</w:t>
      </w:r>
      <w:r w:rsidR="009D2AE2" w:rsidRPr="00A87EF0">
        <w:t xml:space="preserve">. </w:t>
      </w:r>
      <w:r w:rsidRPr="00A87EF0">
        <w:t xml:space="preserve">i u daljnjem tijeku postupka odbije davanje odgovarajućih obavijesti sudu i stečajnog postupka, kaznit će se novčanom kaznom u iznosu od 10.000,00 kuna. </w:t>
      </w:r>
    </w:p>
    <w:p w:rsidRDefault="002E5299" w:rsidP="002E5299" w:rsidR="002E5299" w:rsidRPr="00A9248A">
      <w:pPr>
        <w:jc w:val="both"/>
      </w:pPr>
    </w:p>
    <w:p w:rsidRDefault="002E5299" w:rsidP="002E5299" w:rsidR="002E5299" w:rsidRPr="00A9248A">
      <w:pPr>
        <w:jc w:val="both"/>
      </w:pPr>
      <w:r w:rsidRPr="00A9248A">
        <w:t>IV.</w:t>
      </w:r>
      <w:r w:rsidRPr="00A9248A">
        <w:tab/>
        <w:t xml:space="preserve">Troškove prisilnog dovođenja podmiruje </w:t>
      </w:r>
      <w:r>
        <w:t>BORISA KORPARA iz Miškovića, Put Mula 26, OIB:05649878416.</w:t>
      </w:r>
    </w:p>
    <w:p w:rsidRDefault="00313D4B" w:rsidP="00313D4B" w:rsidR="00313D4B" w:rsidRPr="00A87EF0"/>
    <w:p w:rsidRDefault="00313D4B" w:rsidP="00313D4B" w:rsidR="00313D4B" w:rsidRPr="00A87EF0">
      <w:pPr>
        <w:jc w:val="center"/>
      </w:pPr>
      <w:r w:rsidRPr="00A87EF0">
        <w:t>Obrazloženje</w:t>
      </w:r>
    </w:p>
    <w:p w:rsidRDefault="00313D4B" w:rsidP="00313D4B" w:rsidR="00313D4B" w:rsidRPr="00A87EF0">
      <w:pPr>
        <w:ind w:left="1065"/>
        <w:jc w:val="center"/>
      </w:pPr>
    </w:p>
    <w:p w:rsidRDefault="00313D4B" w:rsidP="00313D4B" w:rsidR="00313D4B" w:rsidRPr="00A87EF0">
      <w:pPr>
        <w:ind w:firstLine="709"/>
        <w:jc w:val="both"/>
      </w:pPr>
      <w:r w:rsidRPr="00A87EF0">
        <w:t>Rješenjem ovo</w:t>
      </w:r>
      <w:r w:rsidR="009B1104" w:rsidRPr="00A87EF0">
        <w:t xml:space="preserve">g suda poslovni broj gornji od </w:t>
      </w:r>
      <w:r w:rsidR="00EE0209">
        <w:t>13</w:t>
      </w:r>
      <w:r w:rsidR="00A87EF0">
        <w:t xml:space="preserve">. </w:t>
      </w:r>
      <w:r w:rsidR="00EE0209">
        <w:t>kolovoza</w:t>
      </w:r>
      <w:r w:rsidR="00221F76" w:rsidRPr="00A87EF0">
        <w:t xml:space="preserve"> 201</w:t>
      </w:r>
      <w:r w:rsidR="00EE0209">
        <w:t>8</w:t>
      </w:r>
      <w:r w:rsidR="009B1104" w:rsidRPr="00A87EF0">
        <w:t>.</w:t>
      </w:r>
      <w:r w:rsidRPr="00A87EF0">
        <w:t xml:space="preserve"> pokrenut je prethodni postupak te je određeno ročište za </w:t>
      </w:r>
      <w:r w:rsidR="00EE0209">
        <w:t>4</w:t>
      </w:r>
      <w:r w:rsidR="00A87EF0">
        <w:t xml:space="preserve">. </w:t>
      </w:r>
      <w:r w:rsidR="00EE0209">
        <w:t>rujna</w:t>
      </w:r>
      <w:r w:rsidR="00221F76" w:rsidRPr="00A87EF0">
        <w:t xml:space="preserve"> 201</w:t>
      </w:r>
      <w:r w:rsidR="00EE0209">
        <w:t>8</w:t>
      </w:r>
      <w:r w:rsidR="009B1104" w:rsidRPr="00A87EF0">
        <w:t xml:space="preserve">. </w:t>
      </w:r>
      <w:r w:rsidRPr="00A87EF0">
        <w:t>radi utvrđivanja pretpostavki za otvaranje stečajnoga postupka nad uvodno označenim dužnikom zastupanim po zakonsko</w:t>
      </w:r>
      <w:r w:rsidR="009B1104" w:rsidRPr="00A87EF0">
        <w:t xml:space="preserve">m zastupniku </w:t>
      </w:r>
      <w:r w:rsidR="00EE0209">
        <w:t>Borisu Korparu.</w:t>
      </w:r>
    </w:p>
    <w:p w:rsidRDefault="009B1104" w:rsidP="00313D4B" w:rsidR="00313D4B" w:rsidRPr="00A87EF0">
      <w:pPr>
        <w:ind w:firstLine="708"/>
        <w:jc w:val="both"/>
      </w:pPr>
      <w:r w:rsidRPr="00A87EF0">
        <w:t>Osoba ovlaštena za zastupanje dužnika</w:t>
      </w:r>
      <w:r w:rsidR="009D3DB4" w:rsidRPr="00A87EF0">
        <w:t>,</w:t>
      </w:r>
      <w:r w:rsidRPr="00A87EF0">
        <w:t xml:space="preserve"> rješenje </w:t>
      </w:r>
      <w:r w:rsidR="009D3DB4" w:rsidRPr="00A87EF0">
        <w:t xml:space="preserve">suda </w:t>
      </w:r>
      <w:r w:rsidR="00AB7A34" w:rsidRPr="00A87EF0">
        <w:t>broj St-</w:t>
      </w:r>
      <w:r w:rsidR="00EE0209">
        <w:t>279</w:t>
      </w:r>
      <w:r w:rsidR="00AB7A34" w:rsidRPr="00A87EF0">
        <w:t>/</w:t>
      </w:r>
      <w:r w:rsidR="00EE0209">
        <w:t>2018</w:t>
      </w:r>
      <w:r w:rsidR="00AB7A34" w:rsidRPr="00A87EF0">
        <w:t>-</w:t>
      </w:r>
      <w:r w:rsidR="00EE0209">
        <w:t>3</w:t>
      </w:r>
      <w:r w:rsidR="00AB7A34" w:rsidRPr="00A87EF0">
        <w:t xml:space="preserve"> </w:t>
      </w:r>
      <w:r w:rsidRPr="00A87EF0">
        <w:t>kojim je pozvan</w:t>
      </w:r>
      <w:r w:rsidR="00221F76" w:rsidRPr="00A87EF0">
        <w:t>a</w:t>
      </w:r>
      <w:r w:rsidR="00A87EF0">
        <w:t xml:space="preserve"> na ročište odre</w:t>
      </w:r>
      <w:r w:rsidRPr="00A87EF0">
        <w:t xml:space="preserve">đeno za dan </w:t>
      </w:r>
      <w:r w:rsidR="00EE0209">
        <w:t>4</w:t>
      </w:r>
      <w:r w:rsidR="00A87EF0">
        <w:t xml:space="preserve">. </w:t>
      </w:r>
      <w:r w:rsidR="00EE0209">
        <w:t>rujna</w:t>
      </w:r>
      <w:r w:rsidR="00221F76" w:rsidRPr="00A87EF0">
        <w:t xml:space="preserve"> 201</w:t>
      </w:r>
      <w:r w:rsidR="00EE0209">
        <w:t>8. uredno je zaprimio</w:t>
      </w:r>
      <w:r w:rsidRPr="00A87EF0">
        <w:t xml:space="preserve"> putem pošte tj. neposredno dana </w:t>
      </w:r>
      <w:r w:rsidR="00EE0209">
        <w:t>21. kolovoza 2018</w:t>
      </w:r>
      <w:r w:rsidRPr="00A87EF0">
        <w:t xml:space="preserve">. i putem e-Oglasne ploče sudova dana </w:t>
      </w:r>
      <w:r w:rsidR="00EE0209">
        <w:t>21</w:t>
      </w:r>
      <w:r w:rsidR="00A87EF0">
        <w:t xml:space="preserve">. </w:t>
      </w:r>
      <w:r w:rsidR="00EE0209">
        <w:t>kolovoza</w:t>
      </w:r>
      <w:r w:rsidR="00221F76" w:rsidRPr="00A87EF0">
        <w:t xml:space="preserve"> 201</w:t>
      </w:r>
      <w:r w:rsidR="00EE0209">
        <w:t>8</w:t>
      </w:r>
      <w:r w:rsidRPr="00A87EF0">
        <w:t>.</w:t>
      </w:r>
      <w:r w:rsidR="00EE0209">
        <w:t xml:space="preserve"> Međutim, isti</w:t>
      </w:r>
      <w:r w:rsidR="00A657B5" w:rsidRPr="00A87EF0">
        <w:t xml:space="preserve"> nije </w:t>
      </w:r>
      <w:r w:rsidR="00313D4B" w:rsidRPr="00A87EF0">
        <w:t>pristupi</w:t>
      </w:r>
      <w:r w:rsidR="00EE0209">
        <w:t>o</w:t>
      </w:r>
      <w:r w:rsidR="00A657B5" w:rsidRPr="00A87EF0">
        <w:t xml:space="preserve"> na </w:t>
      </w:r>
      <w:r w:rsidR="00AB7A34" w:rsidRPr="00A87EF0">
        <w:t xml:space="preserve">predmetno </w:t>
      </w:r>
      <w:r w:rsidR="00313D4B" w:rsidRPr="00A87EF0">
        <w:t xml:space="preserve">ročište na kojem je </w:t>
      </w:r>
      <w:r w:rsidR="00EE0209">
        <w:t>s</w:t>
      </w:r>
      <w:r w:rsidR="00A657B5" w:rsidRPr="00A87EF0">
        <w:t>udu t</w:t>
      </w:r>
      <w:r w:rsidR="00EE0209">
        <w:t>rebao</w:t>
      </w:r>
      <w:r w:rsidR="00A657B5" w:rsidRPr="00A87EF0">
        <w:t xml:space="preserve"> dati </w:t>
      </w:r>
      <w:r w:rsidR="00313D4B" w:rsidRPr="00A87EF0">
        <w:t>sve potrebne podatke i obavijesti odlučne za predmetni postupak</w:t>
      </w:r>
      <w:r w:rsidR="00EE0209">
        <w:t xml:space="preserve">, a niti je opravdao </w:t>
      </w:r>
      <w:r w:rsidR="00AB7A34" w:rsidRPr="00A87EF0">
        <w:t>svoj nedolazak.</w:t>
      </w:r>
    </w:p>
    <w:p w:rsidRDefault="00313D4B" w:rsidP="00313D4B" w:rsidR="00313D4B" w:rsidRPr="00A87EF0">
      <w:pPr>
        <w:ind w:firstLine="708"/>
        <w:jc w:val="both"/>
      </w:pPr>
      <w:r w:rsidRPr="00A87EF0">
        <w:t>Odredbom čl. 117. st. 1. u svezi s čl. 177. Stečajnog zakona (Narodne novine broj 71/15</w:t>
      </w:r>
      <w:r w:rsidR="00A87EF0">
        <w:t xml:space="preserve"> i 104/17</w:t>
      </w:r>
      <w:r w:rsidR="00A657B5" w:rsidRPr="00A87EF0">
        <w:t>)</w:t>
      </w:r>
      <w:r w:rsidRPr="00A87EF0">
        <w:t xml:space="preserve"> propisano je da se osobe ovlaštene za zastupanje dužnika po zakonu dužne nakon podnošenja prijedloga za otvaranje stečajnoga postupka, stečajnim tijelima, na njihov zahtjev, bez odgode pružiti sve potrebne podatke i obavijesti.</w:t>
      </w:r>
    </w:p>
    <w:p w:rsidRDefault="00313D4B" w:rsidP="00313D4B" w:rsidR="00313D4B" w:rsidRPr="00A87EF0">
      <w:pPr>
        <w:ind w:firstLine="708"/>
        <w:jc w:val="both"/>
      </w:pPr>
      <w:r w:rsidRPr="00A87EF0">
        <w:lastRenderedPageBreak/>
        <w:t>Nadalje, odredbom čl. 178. u svezi s čl. 177. SZ-a koja se temeljem odredbe čl. 180. istog na odgovarajući način primjenjuje i na osobe ovlaštene na</w:t>
      </w:r>
      <w:r w:rsidR="00C14921" w:rsidRPr="00A87EF0">
        <w:t xml:space="preserve"> zastupanje dužnika po zakonu, </w:t>
      </w:r>
      <w:r w:rsidRPr="00A87EF0">
        <w:t xml:space="preserve">propisano je da sud u svrhu potrebe pribavljanja odgovarajućih obavijesti, može odrediti saslušanje dužnika pojedinca, a u slučaju neodazivanja pozivu suda, i prisilno dovođenje te izricanje novčane kazne do 10.000,00 kuna. </w:t>
      </w:r>
    </w:p>
    <w:p w:rsidRDefault="00313D4B" w:rsidP="00A657B5" w:rsidR="00313D4B" w:rsidRPr="00A87EF0">
      <w:pPr>
        <w:ind w:firstLine="708"/>
        <w:jc w:val="both"/>
      </w:pPr>
      <w:r w:rsidRPr="00A87EF0">
        <w:t xml:space="preserve">S obzirom da je osoba ovlaštena za zastupanje dužnika po zakonu </w:t>
      </w:r>
      <w:r w:rsidR="00221F76" w:rsidRPr="00A87EF0">
        <w:t xml:space="preserve">bila uredno upozorena </w:t>
      </w:r>
      <w:r w:rsidR="00A87EF0">
        <w:t>r</w:t>
      </w:r>
      <w:r w:rsidR="00A657B5" w:rsidRPr="00A87EF0">
        <w:t>ješenje</w:t>
      </w:r>
      <w:r w:rsidR="00221F76" w:rsidRPr="00A87EF0">
        <w:t>m</w:t>
      </w:r>
      <w:r w:rsidR="00A87EF0">
        <w:t xml:space="preserve"> ovog s</w:t>
      </w:r>
      <w:r w:rsidR="00A657B5" w:rsidRPr="00A87EF0">
        <w:t>uda posl. br. St-</w:t>
      </w:r>
      <w:r w:rsidR="00EE0209">
        <w:t>279</w:t>
      </w:r>
      <w:r w:rsidR="00A657B5" w:rsidRPr="00A87EF0">
        <w:t>/</w:t>
      </w:r>
      <w:r w:rsidR="00EE0209">
        <w:t>2018</w:t>
      </w:r>
      <w:r w:rsidR="00A657B5" w:rsidRPr="00A87EF0">
        <w:t>-</w:t>
      </w:r>
      <w:r w:rsidR="00EE0209">
        <w:t>3</w:t>
      </w:r>
      <w:r w:rsidR="00A657B5" w:rsidRPr="00A87EF0">
        <w:t xml:space="preserve"> od </w:t>
      </w:r>
      <w:r w:rsidR="00EE0209">
        <w:t>13</w:t>
      </w:r>
      <w:r w:rsidR="00A657B5" w:rsidRPr="00A87EF0">
        <w:t xml:space="preserve">. </w:t>
      </w:r>
      <w:r w:rsidR="00EE0209">
        <w:t>kolovoza</w:t>
      </w:r>
      <w:r w:rsidR="00A87EF0">
        <w:t xml:space="preserve"> </w:t>
      </w:r>
      <w:r w:rsidR="00A657B5" w:rsidRPr="00A87EF0">
        <w:t>201</w:t>
      </w:r>
      <w:r w:rsidR="00EE0209">
        <w:t>8</w:t>
      </w:r>
      <w:r w:rsidR="00A657B5" w:rsidRPr="00A87EF0">
        <w:t xml:space="preserve">. </w:t>
      </w:r>
      <w:r w:rsidRPr="00A87EF0">
        <w:t xml:space="preserve">da će se u slučaju neodazivanju pozivu suda na ročište, odrediti njezino prisilno dovođenje, to je temeljem naprijed citiranih zakonskih odredbi donesena odluka kao u izreci zaključka.  </w:t>
      </w:r>
    </w:p>
    <w:p w:rsidRDefault="00A657B5" w:rsidP="00A657B5" w:rsidR="00A657B5" w:rsidRPr="00A87EF0">
      <w:pPr>
        <w:ind w:firstLine="708"/>
        <w:jc w:val="both"/>
      </w:pPr>
    </w:p>
    <w:p w:rsidRDefault="00313D4B" w:rsidP="0011514C" w:rsidR="00313D4B" w:rsidRPr="00A87EF0">
      <w:pPr>
        <w:jc w:val="center"/>
      </w:pPr>
      <w:r w:rsidRPr="00A87EF0">
        <w:t xml:space="preserve">U Zadru </w:t>
      </w:r>
      <w:r w:rsidR="002E5299">
        <w:t>6. rujna 2018.</w:t>
      </w:r>
    </w:p>
    <w:p w:rsidRDefault="00313D4B" w:rsidP="00313D4B" w:rsidR="00313D4B" w:rsidRPr="00A87EF0"/>
    <w:p w:rsidRDefault="00313D4B" w:rsidP="00313D4B" w:rsidR="00313D4B" w:rsidRPr="00A87EF0"/>
    <w:p w:rsidRDefault="007E585D" w:rsidP="007E585D" w:rsidR="007E585D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7E585D" w:rsidP="007E585D" w:rsidR="007E585D">
      <w:r>
        <w:t xml:space="preserve">Vedrana Knežević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AB7A34" w:rsidP="000907D7" w:rsidR="00AB7A34" w:rsidRPr="00A87EF0">
      <w:pPr>
        <w:jc w:val="right"/>
      </w:pPr>
    </w:p>
    <w:p w:rsidRDefault="00313D4B" w:rsidP="00A657B5" w:rsidR="00313D4B" w:rsidRPr="00A87EF0">
      <w:r w:rsidRPr="00A87EF0">
        <w:t xml:space="preserve">UPUTA O PRAVNOM LIJEKU: </w:t>
      </w:r>
    </w:p>
    <w:p w:rsidRDefault="00313D4B" w:rsidP="00A657B5" w:rsidR="00313D4B" w:rsidRPr="00A87EF0">
      <w:pPr>
        <w:jc w:val="both"/>
      </w:pPr>
      <w:r w:rsidRPr="00A87EF0">
        <w:t>Protiv ovog zaključka nije dopuštena žalba (čl. 19. st. 7. S</w:t>
      </w:r>
      <w:r w:rsidR="00AB7A34" w:rsidRPr="00A87EF0">
        <w:t>tečajnog zakona</w:t>
      </w:r>
      <w:r w:rsidRPr="00A87EF0">
        <w:t>).</w:t>
      </w:r>
    </w:p>
    <w:p w:rsidRDefault="00313D4B" w:rsidP="00313D4B" w:rsidR="00313D4B" w:rsidRPr="00A87EF0">
      <w:pPr>
        <w:ind w:firstLine="708"/>
      </w:pPr>
    </w:p>
    <w:p w:rsidRDefault="00A657B5" w:rsidP="00A657B5" w:rsidR="00A657B5" w:rsidRPr="00A87EF0">
      <w:pPr>
        <w:spacing w:lineRule="auto" w:line="276" w:after="200"/>
      </w:pPr>
    </w:p>
    <w:p w:rsidRDefault="006B01E2" w:rsidP="006B01E2" w:rsidR="006B01E2" w:rsidRPr="00A87EF0"/>
    <w:p w:rsidRDefault="006B01E2" w:rsidP="006B01E2" w:rsidR="006B01E2" w:rsidRPr="00A87EF0">
      <w:pPr>
        <w:spacing w:lineRule="auto" w:line="276" w:after="200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6B01E2" w:rsidP="006B01E2" w:rsidR="006B01E2" w:rsidRPr="00A87EF0">
      <w:pPr>
        <w:jc w:val="center"/>
      </w:pPr>
    </w:p>
    <w:p w:rsidRDefault="006B01E2" w:rsidP="006B01E2" w:rsidR="006B01E2" w:rsidRPr="00A87EF0">
      <w:pPr>
        <w:ind w:firstLine="708"/>
      </w:pPr>
    </w:p>
    <w:sectPr w:rsidSect="00AB7A34" w:rsidR="006B01E2" w:rsidRPr="00A87EF0">
      <w:headerReference w:type="default" r:id="rId11"/>
      <w:headerReference w:type="firs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514C" w:rsidP="0011514C" w:rsidR="0011514C">
      <w:r>
        <w:separator/>
      </w:r>
    </w:p>
  </w:endnote>
  <w:endnote w:id="0" w:type="continuationSeparator">
    <w:p w:rsidRDefault="0011514C" w:rsidP="0011514C" w:rsidR="001151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514C" w:rsidP="0011514C" w:rsidR="0011514C">
      <w:r>
        <w:separator/>
      </w:r>
    </w:p>
  </w:footnote>
  <w:footnote w:id="0" w:type="continuationSeparator">
    <w:p w:rsidRDefault="0011514C" w:rsidP="0011514C" w:rsidR="001151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85371179"/>
      <w:docPartObj>
        <w:docPartGallery w:val="Page Numbers (Top of Page)"/>
        <w:docPartUnique/>
      </w:docPartObj>
    </w:sdtPr>
    <w:sdtEndPr/>
    <w:sdtContent>
      <w:p w:rsidRDefault="0011514C" w:rsidP="00AB7A34" w:rsidR="0011514C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585D">
          <w:rPr>
            <w:noProof/>
          </w:rPr>
          <w:t>2</w:t>
        </w:r>
        <w:r>
          <w:fldChar w:fldCharType="end"/>
        </w:r>
        <w:r>
          <w:t xml:space="preserve">         </w:t>
        </w:r>
        <w:r w:rsidR="005944CA">
          <w:t xml:space="preserve">                 </w:t>
        </w:r>
        <w:r w:rsidR="00AB7A34">
          <w:t>Poslovni broj: 2 St-</w:t>
        </w:r>
        <w:r w:rsidR="00EE0209">
          <w:t>279</w:t>
        </w:r>
        <w:r w:rsidR="00AB7A34">
          <w:t>/</w:t>
        </w:r>
        <w:r w:rsidR="00EE0209">
          <w:t>2018</w:t>
        </w:r>
        <w:r w:rsidR="00AB7A34">
          <w:t>-</w:t>
        </w:r>
        <w:r w:rsidR="00EE0209">
          <w:t>8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44CA" w:rsidP="005944CA" w:rsidR="005944CA">
    <w:pPr>
      <w:pStyle w:val="Zaglavlje"/>
      <w:jc w:val="right"/>
    </w:pPr>
    <w:r>
      <w:t>Poslovni broj: 2 St-</w:t>
    </w:r>
    <w:r w:rsidR="00EE0209">
      <w:t>279</w:t>
    </w:r>
    <w:r>
      <w:t>/</w:t>
    </w:r>
    <w:r w:rsidR="00EE0209">
      <w:t>2018</w:t>
    </w:r>
    <w:r>
      <w:t>-</w:t>
    </w:r>
    <w:r w:rsidR="00EE0209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E26623"/>
    <w:multiLevelType w:val="hybridMultilevel"/>
    <w:tmpl w:val="7444F826"/>
    <w:lvl w:tplc="653291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254047"/>
    <w:multiLevelType w:val="hybridMultilevel"/>
    <w:tmpl w:val="46B857E6"/>
    <w:lvl w:tplc="750CC96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3A65D30"/>
    <w:multiLevelType w:val="hybridMultilevel"/>
    <w:tmpl w:val="DA080AB8"/>
    <w:lvl w:tplc="8444C51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29CD"/>
    <w:rsid w:val="000907D7"/>
    <w:rsid w:val="000D620F"/>
    <w:rsid w:val="0011514C"/>
    <w:rsid w:val="001B1996"/>
    <w:rsid w:val="00221F76"/>
    <w:rsid w:val="002E5299"/>
    <w:rsid w:val="00313D4B"/>
    <w:rsid w:val="00315518"/>
    <w:rsid w:val="003918D1"/>
    <w:rsid w:val="00414A95"/>
    <w:rsid w:val="004E458A"/>
    <w:rsid w:val="00526611"/>
    <w:rsid w:val="005944CA"/>
    <w:rsid w:val="00677016"/>
    <w:rsid w:val="006B01E2"/>
    <w:rsid w:val="007E585D"/>
    <w:rsid w:val="008557CA"/>
    <w:rsid w:val="009B1104"/>
    <w:rsid w:val="009D2AE2"/>
    <w:rsid w:val="009D3DB4"/>
    <w:rsid w:val="00A129CD"/>
    <w:rsid w:val="00A43238"/>
    <w:rsid w:val="00A57BE4"/>
    <w:rsid w:val="00A657B5"/>
    <w:rsid w:val="00A87EF0"/>
    <w:rsid w:val="00AB7A34"/>
    <w:rsid w:val="00B03130"/>
    <w:rsid w:val="00C14921"/>
    <w:rsid w:val="00CC19A1"/>
    <w:rsid w:val="00D72467"/>
    <w:rsid w:val="00DD7ABA"/>
    <w:rsid w:val="00E3741B"/>
    <w:rsid w:val="00EE0209"/>
    <w:rsid w:val="00F73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29C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29C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151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514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151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514C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A87EF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87E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7EF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58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58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58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58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58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29C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29C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151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514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151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1514C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A87EF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87E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7EF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58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58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58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58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58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4404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2018.</izvorni_sadrzaj>
    <derivirana_varijabla naziv="DomainObject.Predmet.DatumOsnivanja_1">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St-279/2018</izvorni_sadrzaj>
    <derivirana_varijabla naziv="DomainObject.Predmet.OznakaBroj_1">St-279/2018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SIDRO j.d.o.o. za smještaj i boravak starih i nemoćnih osoba</izvorni_sadrzaj>
    <derivirana_varijabla naziv="DomainObject.Predmet.ProtustrankaFormated_1">  DOM SIDRO j.d.o.o. za smještaj i boravak starih i nemoćnih osoba</derivirana_varijabla>
  </DomainObject.Predmet.ProtustrankaFormated>
  <DomainObject.Predmet.ProtustrankaFormatedOIB>
    <izvorni_sadrzaj>  DOM SIDRO j.d.o.o. za smještaj i boravak starih i nemoćnih osoba, OIB 90976351299</izvorni_sadrzaj>
    <derivirana_varijabla naziv="DomainObject.Predmet.ProtustrankaFormatedOIB_1">  DOM SIDRO j.d.o.o. za smještaj i boravak starih i nemoćnih osoba, OIB 90976351299</derivirana_varijabla>
  </DomainObject.Predmet.ProtustrankaFormatedOIB>
  <DomainObject.Predmet.ProtustrankaFormatedWithAdress>
    <izvorni_sadrzaj> DOM SIDRO j.d.o.o. za smještaj i boravak starih i nemoćnih osoba, Put Mula 26, 23249 Miškovci</izvorni_sadrzaj>
    <derivirana_varijabla naziv="DomainObject.Predmet.ProtustrankaFormatedWithAdress_1"> DOM SIDRO j.d.o.o. za smještaj i boravak starih i nemoćnih osoba, Put Mula 26, 23249 Miškovci</derivirana_varijabla>
  </DomainObject.Predmet.ProtustrankaFormatedWithAdress>
  <DomainObject.Predmet.ProtustrankaFormatedWithAdressOIB>
    <izvorni_sadrzaj> DOM SIDRO j.d.o.o. za smještaj i boravak starih i nemoćnih osoba, OIB 90976351299, Put Mula 26, 23249 Miškovci</izvorni_sadrzaj>
    <derivirana_varijabla naziv="DomainObject.Predmet.ProtustrankaFormatedWithAdressOIB_1"> DOM SIDRO j.d.o.o. za smještaj i boravak starih i nemoćnih osoba, OIB 90976351299, Put Mula 26, 23249 Miškovci</derivirana_varijabla>
  </DomainObject.Predmet.ProtustrankaFormatedWithAdressOIB>
  <DomainObject.Predmet.ProtustrankaWithAdress>
    <izvorni_sadrzaj>DOM SIDRO j.d.o.o. za smještaj i boravak starih i nemoćnih osoba Put Mula 26, 23249 Miškovci</izvorni_sadrzaj>
    <derivirana_varijabla naziv="DomainObject.Predmet.ProtustrankaWithAdress_1">DOM SIDRO j.d.o.o. za smještaj i boravak starih i nemoćnih osoba Put Mula 26, 23249 Miškovci</derivirana_varijabla>
  </DomainObject.Predmet.ProtustrankaWithAdress>
  <DomainObject.Predmet.ProtustrankaWithAdressOIB>
    <izvorni_sadrzaj>DOM SIDRO j.d.o.o. za smještaj i boravak starih i nemoćnih osoba, OIB 90976351299, Put Mula 26, 23249 Miškovci</izvorni_sadrzaj>
    <derivirana_varijabla naziv="DomainObject.Predmet.ProtustrankaWithAdressOIB_1">DOM SIDRO j.d.o.o. za smještaj i boravak starih i nemoćnih osoba, OIB 90976351299, Put Mula 26, 23249 Miškovci</derivirana_varijabla>
  </DomainObject.Predmet.ProtustrankaWithAdressOIB>
  <DomainObject.Predmet.ProtustrankaNazivFormated>
    <izvorni_sadrzaj>DOM SIDRO j.d.o.o. za smještaj i boravak starih i nemoćnih osoba</izvorni_sadrzaj>
    <derivirana_varijabla naziv="DomainObject.Predmet.ProtustrankaNazivFormated_1">DOM SIDRO j.d.o.o. za smještaj i boravak starih i nemoćnih osoba</derivirana_varijabla>
  </DomainObject.Predmet.ProtustrankaNazivFormated>
  <DomainObject.Predmet.ProtustrankaNazivFormatedOIB>
    <izvorni_sadrzaj>DOM SIDRO j.d.o.o. za smještaj i boravak starih i nemoćnih osoba, OIB 90976351299</izvorni_sadrzaj>
    <derivirana_varijabla naziv="DomainObject.Predmet.ProtustrankaNazivFormatedOIB_1">DOM SIDRO j.d.o.o. za smještaj i boravak starih i nemoćnih osoba, OIB 90976351299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DOM SIDRO j.d.o.o. za smještaj i boravak starih i nemoćnih osoba</item>
    </izvorni_sadrzaj>
    <derivirana_varijabla naziv="DomainObject.Predmet.ProtuStrankaListFormated_1">
      <item>DOM SIDRO j.d.o.o. za smještaj i boravak starih i nemoćnih osoba</item>
    </derivirana_varijabla>
  </DomainObject.Predmet.ProtuStrankaListFormated>
  <DomainObject.Predmet.ProtuStrankaListFormatedOIB>
    <izvorni_sadrzaj>
      <item>DOM SIDRO j.d.o.o. za smještaj i boravak starih i nemoćnih osoba, OIB 90976351299</item>
    </izvorni_sadrzaj>
    <derivirana_varijabla naziv="DomainObject.Predmet.ProtuStrankaListFormatedOIB_1">
      <item>DOM SIDRO j.d.o.o. za smještaj i boravak starih i nemoćnih osoba, OIB 90976351299</item>
    </derivirana_varijabla>
  </DomainObject.Predmet.ProtuStrankaListFormatedOIB>
  <DomainObject.Predmet.ProtuStrankaListFormatedWithAdress>
    <izvorni_sadrzaj>
      <item>DOM SIDRO j.d.o.o. za smještaj i boravak starih i nemoćnih osoba, Put Mula 26, 23249 Miškovci</item>
    </izvorni_sadrzaj>
    <derivirana_varijabla naziv="DomainObject.Predmet.ProtuStrankaListFormatedWithAdress_1">
      <item>DOM SIDRO j.d.o.o. za smještaj i boravak starih i nemoćnih osoba, Put Mula 26, 23249 Miškovci</item>
    </derivirana_varijabla>
  </DomainObject.Predmet.ProtuStrankaListFormatedWithAdress>
  <DomainObject.Predmet.ProtuStrankaListFormatedWithAdressOIB>
    <izvorni_sadrzaj>
      <item>DOM SIDRO j.d.o.o. za smještaj i boravak starih i nemoćnih osoba, OIB 90976351299, Put Mula 26, 23249 Miškovci</item>
    </izvorni_sadrzaj>
    <derivirana_varijabla naziv="DomainObject.Predmet.ProtuStrankaListFormatedWithAdressOIB_1">
      <item>DOM SIDRO j.d.o.o. za smještaj i boravak starih i nemoćnih osoba, OIB 90976351299, Put Mula 26, 23249 Miškovci</item>
    </derivirana_varijabla>
  </DomainObject.Predmet.ProtuStrankaListFormatedWithAdressOIB>
  <DomainObject.Predmet.ProtuStrankaListNazivFormated>
    <izvorni_sadrzaj>
      <item>DOM SIDRO j.d.o.o. za smještaj i boravak starih i nemoćnih osoba</item>
    </izvorni_sadrzaj>
    <derivirana_varijabla naziv="DomainObject.Predmet.ProtuStrankaListNazivFormated_1">
      <item>DOM SIDRO j.d.o.o. za smještaj i boravak starih i nemoćnih osoba</item>
    </derivirana_varijabla>
  </DomainObject.Predmet.ProtuStrankaListNazivFormated>
  <DomainObject.Predmet.ProtuStrankaListNazivFormatedOIB>
    <izvorni_sadrzaj>
      <item>DOM SIDRO j.d.o.o. za smještaj i boravak starih i nemoćnih osoba, OIB 90976351299</item>
    </izvorni_sadrzaj>
    <derivirana_varijabla naziv="DomainObject.Predmet.ProtuStrankaListNazivFormatedOIB_1">
      <item>DOM SIDRO j.d.o.o. za smještaj i boravak starih i nemoćnih osoba, OIB 90976351299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DOM SIDRO j.d.o.o. za smještaj i boravak starih i nemoćnih osoba</izvorni_sadrzaj>
    <derivirana_varijabla naziv="DomainObject.Predmet.ProtustrankaIDrugi_1">DOM SIDRO j.d.o.o. za smještaj i boravak starih i nemoćnih osoba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DOM SIDRO j.d.o.o. za smještaj i boravak starih i nemoćnih osoba, OIB 90976351299, Put Mula 26, 23249 Miškovci</izvorni_sadrzaj>
    <derivirana_varijabla naziv="DomainObject.Predmet.ProtustrankaIDrugiAdressOIB_1">DOM SIDRO j.d.o.o. za smještaj i boravak starih i nemoćnih osoba, OIB 90976351299, Put Mula 26, 23249 Miškovci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SIDRO j.d.o.o. za smještaj i boravak starih i nemoćnih osoba</item>
      <item>FINA</item>
    </izvorni_sadrzaj>
    <derivirana_varijabla naziv="DomainObject.Predmet.SudioniciListNaziv_1">
      <item>DOM SIDRO j.d.o.o. za smještaj i boravak starih i nemoćnih osoba</item>
      <item>FINA</item>
    </derivirana_varijabla>
  </DomainObject.Predmet.SudioniciListNaziv>
  <DomainObject.Predmet.SudioniciListAdressOIB>
    <izvorni_sadrzaj>
      <item>DOM SIDRO j.d.o.o. za smještaj i boravak starih i nemoćnih osoba, OIB 90976351299, Put Mula 26,23249 Miškovci</item>
      <item>FINA, OIB 85821130368</item>
    </izvorni_sadrzaj>
    <derivirana_varijabla naziv="DomainObject.Predmet.SudioniciListAdressOIB_1">
      <item>DOM SIDRO j.d.o.o. za smještaj i boravak starih i nemoćnih osoba, OIB 90976351299, Put Mula 26,23249 Miškovci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90976351299</item>
      <item>, OIB 85821130368</item>
    </izvorni_sadrzaj>
    <derivirana_varijabla naziv="DomainObject.Predmet.SudioniciListNazivOIB_1">
      <item>, OIB 90976351299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B5177D-9941-4B2F-AF7F-54201C33B1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2862</properties:Characters>
  <properties:Lines>71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2018-09-04T08:26:00Z</dcterms:created>
  <dc:creator>Tina Grgas</dc:creator>
  <cp:lastModifiedBy>Merlina Klišmanić</cp:lastModifiedBy>
  <cp:lastPrinted>2018-09-06T09:06:00Z</cp:lastPrinted>
  <dcterms:modified xmlns:xsi="http://www.w3.org/2001/XMLSchema-instance" xsi:type="dcterms:W3CDTF">2018-09-06T12:24:00Z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(St-279-18 DOM SIDRO j.d.o.o. prisilno dovođenje.docx)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