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8fa3" w14:paraId="50a8fa3" w:rsidRDefault="00B44AD3" w:rsidR="00B44AD3">
      <w:pPr>
        <w15:collapsed w:val="false"/>
      </w:pPr>
      <w:bookmarkStart w:name="_GoBack" w:id="0"/>
      <w:bookmarkEnd w:id="0"/>
    </w:p>
    <w:p w:rsidRDefault="00241B5A" w:rsidR="00241B5A"/>
    <w:p w:rsidRDefault="00241B5A" w:rsidR="00241B5A"/>
    <w:p w:rsidRDefault="00241B5A" w:rsidR="00241B5A"/>
    <w:p w:rsidRDefault="00241B5A" w:rsidR="00241B5A"/>
    <w:p w:rsidRDefault="00734868" w:rsidR="00734868">
      <w:r>
        <w:t>REPUBLIKA HRVATSKA</w:t>
      </w:r>
    </w:p>
    <w:p w:rsidRDefault="00734868" w:rsidR="00734868">
      <w:r>
        <w:t>TRGOVAČKI SUD U</w:t>
      </w:r>
      <w:r w:rsidR="00C15CB2">
        <w:t xml:space="preserve"> OSIJEKU</w:t>
      </w:r>
    </w:p>
    <w:p w:rsidRDefault="00C15CB2" w:rsidR="00904352">
      <w:r>
        <w:t xml:space="preserve">STALNA SLUŽBA </w:t>
      </w:r>
      <w:r w:rsidR="00904352">
        <w:t>TRGOVAČKOG</w:t>
      </w:r>
    </w:p>
    <w:p w:rsidRDefault="00904352" w:rsidR="00734868">
      <w:r>
        <w:t xml:space="preserve">SUDA U </w:t>
      </w:r>
      <w:r w:rsidR="00E24EF4">
        <w:t>SLAVONSKOM BRODU</w:t>
      </w:r>
      <w:r>
        <w:t xml:space="preserve">        </w:t>
      </w:r>
      <w:r w:rsidR="00734868">
        <w:t xml:space="preserve">                                     BROJ: </w:t>
      </w:r>
      <w:r w:rsidR="00C15CB2">
        <w:t>2/</w:t>
      </w:r>
      <w:r w:rsidR="00734868">
        <w:t>St –</w:t>
      </w:r>
      <w:r w:rsidR="006829C4">
        <w:t>181</w:t>
      </w:r>
      <w:r w:rsidR="00405439">
        <w:t>/</w:t>
      </w:r>
      <w:r w:rsidR="00C15CB2">
        <w:t>201</w:t>
      </w:r>
      <w:r w:rsidR="006829C4">
        <w:t>6</w:t>
      </w:r>
      <w:r w:rsidR="00C15CB2">
        <w:t>-</w:t>
      </w:r>
      <w:r w:rsidR="00E24EF4">
        <w:t>13</w:t>
      </w:r>
    </w:p>
    <w:p w:rsidRDefault="00405439" w:rsidR="00405439">
      <w:r>
        <w:t>Trg pobjede 13</w:t>
      </w:r>
    </w:p>
    <w:p w:rsidRDefault="00405439" w:rsidR="00904352">
      <w:r>
        <w:t>35000 SLAVONSKI BROD</w:t>
      </w:r>
    </w:p>
    <w:p w:rsidRDefault="00734868" w:rsidR="00AD48FF">
      <w:r>
        <w:t xml:space="preserve">   </w:t>
      </w:r>
    </w:p>
    <w:p w:rsidRDefault="00734868" w:rsidR="00734868">
      <w:r>
        <w:t xml:space="preserve">                                       </w:t>
      </w:r>
    </w:p>
    <w:p w:rsidRDefault="00734868" w:rsidR="00734868">
      <w:r>
        <w:t xml:space="preserve">                                              </w:t>
      </w:r>
      <w:r w:rsidR="00904352">
        <w:t xml:space="preserve">      </w:t>
      </w:r>
      <w:r>
        <w:t xml:space="preserve"> R  J  E  Š  E  N  J  E</w:t>
      </w:r>
    </w:p>
    <w:p w:rsidRDefault="00AD48FF" w:rsidR="00AD48FF"/>
    <w:p w:rsidRDefault="00734868" w:rsidR="00813E16">
      <w:r>
        <w:tab/>
      </w:r>
      <w:r>
        <w:tab/>
        <w:t>TRGOVAČKI SUD U</w:t>
      </w:r>
      <w:r w:rsidR="00C15CB2">
        <w:t xml:space="preserve"> OSIJEKU, STALNA SLUŽBA </w:t>
      </w:r>
      <w:r w:rsidR="00904352">
        <w:t>TRGOVAČKOG SUDA U SLAVONSK</w:t>
      </w:r>
      <w:r w:rsidR="00E24EF4">
        <w:t>OM</w:t>
      </w:r>
      <w:r w:rsidR="00904352">
        <w:t xml:space="preserve"> BROD</w:t>
      </w:r>
      <w:r w:rsidR="00E24EF4">
        <w:t>U</w:t>
      </w:r>
      <w:r w:rsidR="00904352">
        <w:t xml:space="preserve"> </w:t>
      </w:r>
      <w:r>
        <w:t xml:space="preserve">- po stečajnom sucu Davorinu Pavičić, u </w:t>
      </w:r>
      <w:r w:rsidR="00405439">
        <w:t xml:space="preserve"> </w:t>
      </w:r>
      <w:r w:rsidR="00C15CB2">
        <w:t>stečajno</w:t>
      </w:r>
      <w:r w:rsidR="00904352">
        <w:t>m</w:t>
      </w:r>
      <w:r w:rsidR="00C15CB2">
        <w:t xml:space="preserve"> postupka</w:t>
      </w:r>
      <w:r w:rsidR="00405439">
        <w:t xml:space="preserve"> nad stečajnim dužnikom</w:t>
      </w:r>
      <w:r w:rsidR="00904352">
        <w:t xml:space="preserve"> </w:t>
      </w:r>
      <w:r w:rsidR="006829C4">
        <w:t>BRANITELJSKA ZADRUGA EKO-KOS za proizvodnju</w:t>
      </w:r>
      <w:r w:rsidR="00E24EF4">
        <w:t xml:space="preserve"> OIB: </w:t>
      </w:r>
      <w:r w:rsidR="006829C4">
        <w:t>42067099826</w:t>
      </w:r>
      <w:r w:rsidR="00E24EF4">
        <w:t xml:space="preserve"> sa sjedištem u </w:t>
      </w:r>
      <w:r w:rsidR="006829C4">
        <w:t>Jakova Gotovca 23, SLAVONSKI BROD,</w:t>
      </w:r>
      <w:r w:rsidR="00C15CB2">
        <w:t xml:space="preserve"> dana </w:t>
      </w:r>
      <w:r w:rsidR="00E24EF4">
        <w:t>10. studenog</w:t>
      </w:r>
      <w:r w:rsidR="00C15CB2">
        <w:t xml:space="preserve"> 201</w:t>
      </w:r>
      <w:r w:rsidR="00764239">
        <w:t>6</w:t>
      </w:r>
      <w:r w:rsidR="00C15CB2">
        <w:t>.g.</w:t>
      </w:r>
    </w:p>
    <w:p w:rsidRDefault="00904352" w:rsidR="00904352"/>
    <w:p w:rsidRDefault="00734868" w:rsidR="00AD48FF">
      <w:r>
        <w:t xml:space="preserve">                                              </w:t>
      </w:r>
      <w:r w:rsidR="00764239">
        <w:t xml:space="preserve">      </w:t>
      </w:r>
      <w:r>
        <w:t xml:space="preserve">    r i j e š i o   j e</w:t>
      </w:r>
    </w:p>
    <w:p w:rsidRDefault="00EB1D93" w:rsidR="00EB1D93"/>
    <w:p w:rsidRDefault="005020E1" w:rsidR="00764239">
      <w:r>
        <w:tab/>
        <w:t>I</w:t>
      </w:r>
      <w:r>
        <w:tab/>
      </w:r>
      <w:r w:rsidR="00764239">
        <w:t xml:space="preserve">Razrješava se dužnosti stečajni upravitelj BRANKO PENIĆ, </w:t>
      </w:r>
      <w:proofErr w:type="spellStart"/>
      <w:r w:rsidR="00764239">
        <w:t>dipl.oec</w:t>
      </w:r>
      <w:proofErr w:type="spellEnd"/>
      <w:r w:rsidR="00764239">
        <w:t xml:space="preserve">.- umirovljenik iz Slavonskog Broda, Ul. </w:t>
      </w:r>
      <w:proofErr w:type="spellStart"/>
      <w:r w:rsidR="00764239">
        <w:t>Ardelija</w:t>
      </w:r>
      <w:proofErr w:type="spellEnd"/>
      <w:r w:rsidR="00764239">
        <w:t xml:space="preserve"> Della </w:t>
      </w:r>
      <w:proofErr w:type="spellStart"/>
      <w:r w:rsidR="00764239">
        <w:t>Belle</w:t>
      </w:r>
      <w:proofErr w:type="spellEnd"/>
      <w:r w:rsidR="00764239">
        <w:t xml:space="preserve"> 15, OIB: 44760983293.</w:t>
      </w:r>
    </w:p>
    <w:p w:rsidRDefault="00764239" w:rsidR="00764239"/>
    <w:p w:rsidRDefault="00764239" w:rsidR="00764239">
      <w:r>
        <w:tab/>
        <w:t>II</w:t>
      </w:r>
      <w:r>
        <w:tab/>
        <w:t xml:space="preserve">Stečajnim upraviteljem imenuje se </w:t>
      </w:r>
      <w:proofErr w:type="spellStart"/>
      <w:r w:rsidR="00AA4D2B">
        <w:t>Julka</w:t>
      </w:r>
      <w:proofErr w:type="spellEnd"/>
      <w:r w:rsidR="00AA4D2B">
        <w:t xml:space="preserve"> Bandić, Ilirska ulica br. 11, Osijek, OIB: 04946287686.</w:t>
      </w:r>
      <w:r w:rsidR="000A7CC5">
        <w:t xml:space="preserve">  </w:t>
      </w:r>
    </w:p>
    <w:p w:rsidRDefault="00764239" w:rsidR="00764239"/>
    <w:p w:rsidRDefault="00764239" w:rsidR="00764239"/>
    <w:p w:rsidRDefault="00764239" w:rsidR="00764239">
      <w:r>
        <w:t xml:space="preserve">                                                      O b r a z l o ž e n j e</w:t>
      </w:r>
    </w:p>
    <w:p w:rsidRDefault="00764239" w:rsidR="00764239"/>
    <w:p w:rsidRDefault="00764239" w:rsidR="00764239">
      <w:r>
        <w:tab/>
        <w:t xml:space="preserve">Stečajni upravitelj Branko Penić svojim podneskom od </w:t>
      </w:r>
      <w:r w:rsidR="00AA4D2B">
        <w:t>28.9.</w:t>
      </w:r>
      <w:r>
        <w:t xml:space="preserve"> 201</w:t>
      </w:r>
      <w:r w:rsidR="00E24EF4">
        <w:t>6</w:t>
      </w:r>
      <w:r>
        <w:t>.g. zatražio je da se razriješi uloge stečajnog upravitelja u gornjem predmetu zbog  bolesti</w:t>
      </w:r>
      <w:r w:rsidR="00AA4D2B">
        <w:t>.</w:t>
      </w:r>
    </w:p>
    <w:p w:rsidRDefault="000A7CC5" w:rsidR="00764239">
      <w:r>
        <w:tab/>
        <w:t>Budući isti ima zdravstvenih tegoba uslijed čega nije u mogućnosti obavljati dužnost stečajnog upravitelja to je</w:t>
      </w:r>
      <w:r w:rsidR="00764239">
        <w:t xml:space="preserve"> temeljem čl. 91.st.5. Stečajnog zakona.</w:t>
      </w:r>
    </w:p>
    <w:p w:rsidRDefault="00764239" w:rsidR="00904352">
      <w:r>
        <w:tab/>
        <w:t xml:space="preserve">Sukladno čl. 84. </w:t>
      </w:r>
      <w:r w:rsidR="000A7CC5">
        <w:t>st.</w:t>
      </w:r>
      <w:r w:rsidR="004A54F6">
        <w:t>2. u vezi čl. 85.st.3.</w:t>
      </w:r>
      <w:r>
        <w:t>Stečajnog zakona automatskim izborom imenovan je novi stečajni upravitelj u osobi</w:t>
      </w:r>
      <w:r w:rsidR="000A7CC5">
        <w:t xml:space="preserve"> </w:t>
      </w:r>
      <w:proofErr w:type="spellStart"/>
      <w:r w:rsidR="00AA4D2B">
        <w:t>Julka</w:t>
      </w:r>
      <w:proofErr w:type="spellEnd"/>
      <w:r w:rsidR="00AA4D2B">
        <w:t xml:space="preserve"> Bandić iz Osijeka</w:t>
      </w:r>
      <w:r w:rsidR="000A7CC5">
        <w:t>.</w:t>
      </w:r>
      <w:r>
        <w:t xml:space="preserve">         </w:t>
      </w:r>
      <w:r>
        <w:tab/>
      </w:r>
      <w:r>
        <w:tab/>
      </w:r>
      <w:r w:rsidR="002A469E">
        <w:t xml:space="preserve">                                          </w:t>
      </w:r>
    </w:p>
    <w:p w:rsidRDefault="00904352" w:rsidR="00904352"/>
    <w:p w:rsidRDefault="002A469E" w:rsidR="00AD48FF">
      <w:r>
        <w:t xml:space="preserve">  </w:t>
      </w:r>
      <w:r w:rsidR="00904352">
        <w:t xml:space="preserve">                                                   </w:t>
      </w:r>
    </w:p>
    <w:p w:rsidRDefault="005020E1" w:rsidR="005020E1">
      <w:r>
        <w:tab/>
        <w:t xml:space="preserve">U Slavonskom Brodu, </w:t>
      </w:r>
      <w:r w:rsidR="00E24EF4">
        <w:t>10. studenog</w:t>
      </w:r>
      <w:r>
        <w:t xml:space="preserve"> 201</w:t>
      </w:r>
      <w:r w:rsidR="00764239">
        <w:t>6</w:t>
      </w:r>
      <w:r>
        <w:t>.g.</w:t>
      </w:r>
    </w:p>
    <w:p w:rsidRDefault="00AD48FF" w:rsidR="00AD48FF"/>
    <w:p w:rsidRDefault="005020E1" w:rsidR="005020E1">
      <w:r>
        <w:t xml:space="preserve">                                                                                              Stečajni sudac:</w:t>
      </w:r>
    </w:p>
    <w:p w:rsidRDefault="005020E1" w:rsidR="00AD48FF">
      <w:r>
        <w:t xml:space="preserve">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020E1" w:rsidR="005020E1">
      <w:r>
        <w:t>Pouka o pravnom lijeku:</w:t>
      </w:r>
    </w:p>
    <w:p w:rsidRDefault="005020E1" w:rsidR="005020E1">
      <w:pPr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</w:t>
      </w:r>
    </w:p>
    <w:p w:rsidRDefault="005020E1" w:rsidR="005020E1">
      <w:pPr>
        <w:rPr>
          <w:sz w:val="20"/>
          <w:szCs w:val="20"/>
        </w:rPr>
      </w:pPr>
      <w:r>
        <w:rPr>
          <w:sz w:val="20"/>
          <w:szCs w:val="20"/>
        </w:rPr>
        <w:t xml:space="preserve">svaki vjerovnik. Žalba se podnosi u roku od 8 dana od dana </w:t>
      </w:r>
    </w:p>
    <w:p w:rsidRDefault="00B968E7" w:rsidR="005020E1">
      <w:pPr>
        <w:rPr>
          <w:sz w:val="20"/>
          <w:szCs w:val="20"/>
        </w:rPr>
      </w:pPr>
      <w:r>
        <w:rPr>
          <w:sz w:val="20"/>
          <w:szCs w:val="20"/>
        </w:rPr>
        <w:t xml:space="preserve">primitka </w:t>
      </w:r>
      <w:r w:rsidR="005020E1">
        <w:rPr>
          <w:sz w:val="20"/>
          <w:szCs w:val="20"/>
        </w:rPr>
        <w:t xml:space="preserve"> rješenja</w:t>
      </w:r>
      <w:r>
        <w:rPr>
          <w:sz w:val="20"/>
          <w:szCs w:val="20"/>
        </w:rPr>
        <w:t>,</w:t>
      </w:r>
      <w:r w:rsidR="005020E1">
        <w:rPr>
          <w:sz w:val="20"/>
          <w:szCs w:val="20"/>
        </w:rPr>
        <w:t xml:space="preserve"> VTS RH Zagreb putem ovog suda.</w:t>
      </w:r>
    </w:p>
    <w:p w:rsidRDefault="000A7CC5" w:rsidR="000A7CC5">
      <w:pPr>
        <w:rPr>
          <w:sz w:val="20"/>
          <w:szCs w:val="20"/>
        </w:rPr>
      </w:pPr>
    </w:p>
    <w:p w:rsidRDefault="000A7CC5" w:rsidR="000A7CC5">
      <w:pPr>
        <w:rPr>
          <w:sz w:val="20"/>
          <w:szCs w:val="20"/>
        </w:rPr>
      </w:pPr>
    </w:p>
    <w:p w:rsidRDefault="000A7CC5" w:rsidR="000A7CC5">
      <w:pPr>
        <w:rPr>
          <w:sz w:val="20"/>
          <w:szCs w:val="20"/>
        </w:rPr>
      </w:pPr>
    </w:p>
    <w:p w:rsidRDefault="000A7CC5" w:rsidR="000A7CC5">
      <w:pPr>
        <w:rPr>
          <w:sz w:val="20"/>
          <w:szCs w:val="20"/>
        </w:rPr>
      </w:pPr>
    </w:p>
    <w:p w:rsidRDefault="00E24EF4" w:rsidR="00E24EF4">
      <w:pPr>
        <w:rPr>
          <w:sz w:val="20"/>
          <w:szCs w:val="20"/>
        </w:rPr>
      </w:pPr>
    </w:p>
    <w:p w:rsidRDefault="000A7CC5" w:rsidR="000A7CC5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>/</w:t>
      </w:r>
    </w:p>
    <w:p w:rsidRDefault="000A7CC5" w:rsidR="000A7CC5">
      <w:pPr>
        <w:rPr>
          <w:sz w:val="20"/>
          <w:szCs w:val="20"/>
        </w:rPr>
      </w:pPr>
      <w:r>
        <w:rPr>
          <w:sz w:val="20"/>
          <w:szCs w:val="20"/>
        </w:rPr>
        <w:t>Rješenje dostaviti Branku Penić</w:t>
      </w:r>
    </w:p>
    <w:p w:rsidRDefault="000A7CC5" w:rsidR="000A7CC5">
      <w:pPr>
        <w:rPr>
          <w:sz w:val="20"/>
          <w:szCs w:val="20"/>
        </w:rPr>
      </w:pPr>
      <w:r>
        <w:rPr>
          <w:sz w:val="20"/>
          <w:szCs w:val="20"/>
        </w:rPr>
        <w:t xml:space="preserve">Stečajnom upravitelju </w:t>
      </w:r>
      <w:proofErr w:type="spellStart"/>
      <w:r w:rsidR="00AA4D2B">
        <w:rPr>
          <w:sz w:val="20"/>
          <w:szCs w:val="20"/>
        </w:rPr>
        <w:t>Julki</w:t>
      </w:r>
      <w:proofErr w:type="spellEnd"/>
      <w:r w:rsidR="00AA4D2B">
        <w:rPr>
          <w:sz w:val="20"/>
          <w:szCs w:val="20"/>
        </w:rPr>
        <w:t xml:space="preserve"> Bandić</w:t>
      </w:r>
    </w:p>
    <w:p w:rsidRDefault="000A7CC5" w:rsidR="000A7CC5">
      <w:pPr>
        <w:rPr>
          <w:sz w:val="20"/>
          <w:szCs w:val="20"/>
        </w:rPr>
      </w:pPr>
      <w:r>
        <w:rPr>
          <w:sz w:val="20"/>
          <w:szCs w:val="20"/>
        </w:rPr>
        <w:t>Registru suda odmah</w:t>
      </w:r>
    </w:p>
    <w:p w:rsidRDefault="00AA4D2B" w:rsidR="000A7CC5">
      <w:pPr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AA4D2B" w:rsidR="00AA4D2B">
      <w:pPr>
        <w:rPr>
          <w:sz w:val="20"/>
          <w:szCs w:val="20"/>
        </w:rPr>
      </w:pPr>
    </w:p>
    <w:p w:rsidRDefault="00E24EF4" w:rsidR="000A7CC5">
      <w:pPr>
        <w:rPr>
          <w:sz w:val="20"/>
          <w:szCs w:val="20"/>
        </w:rPr>
      </w:pPr>
      <w:r>
        <w:rPr>
          <w:sz w:val="20"/>
          <w:szCs w:val="20"/>
        </w:rPr>
        <w:t>10.11.</w:t>
      </w:r>
      <w:r w:rsidR="000A7CC5">
        <w:rPr>
          <w:sz w:val="20"/>
          <w:szCs w:val="20"/>
        </w:rPr>
        <w:t>2016.                     S u d a c:</w:t>
      </w:r>
    </w:p>
    <w:sectPr w:rsidSect="00295846" w:rsidR="000A7CC5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19D9"/>
    <w:multiLevelType w:val="hybridMultilevel"/>
    <w:tmpl w:val="32E03E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752F7F"/>
    <w:multiLevelType w:val="hybridMultilevel"/>
    <w:tmpl w:val="472E1E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868"/>
    <w:rsid w:val="00003CB9"/>
    <w:rsid w:val="0002302C"/>
    <w:rsid w:val="00057C19"/>
    <w:rsid w:val="000A7CC5"/>
    <w:rsid w:val="000F079B"/>
    <w:rsid w:val="001013D2"/>
    <w:rsid w:val="00117B28"/>
    <w:rsid w:val="00166398"/>
    <w:rsid w:val="001873CB"/>
    <w:rsid w:val="0019113A"/>
    <w:rsid w:val="001B3D32"/>
    <w:rsid w:val="00214FED"/>
    <w:rsid w:val="0021604E"/>
    <w:rsid w:val="002319FB"/>
    <w:rsid w:val="00241B5A"/>
    <w:rsid w:val="00295846"/>
    <w:rsid w:val="002A469E"/>
    <w:rsid w:val="002D1D38"/>
    <w:rsid w:val="00334EB4"/>
    <w:rsid w:val="0037105C"/>
    <w:rsid w:val="00405439"/>
    <w:rsid w:val="004A54F6"/>
    <w:rsid w:val="005020E1"/>
    <w:rsid w:val="005161D4"/>
    <w:rsid w:val="00597ADE"/>
    <w:rsid w:val="00666BC5"/>
    <w:rsid w:val="006829C4"/>
    <w:rsid w:val="006A732A"/>
    <w:rsid w:val="006F549B"/>
    <w:rsid w:val="00734868"/>
    <w:rsid w:val="00764239"/>
    <w:rsid w:val="00787604"/>
    <w:rsid w:val="00813E16"/>
    <w:rsid w:val="00904352"/>
    <w:rsid w:val="009060CB"/>
    <w:rsid w:val="00946742"/>
    <w:rsid w:val="00953B16"/>
    <w:rsid w:val="00A34F40"/>
    <w:rsid w:val="00A9460E"/>
    <w:rsid w:val="00AA4D2B"/>
    <w:rsid w:val="00AB3572"/>
    <w:rsid w:val="00AD48FF"/>
    <w:rsid w:val="00AE0A8A"/>
    <w:rsid w:val="00B058D9"/>
    <w:rsid w:val="00B44AD3"/>
    <w:rsid w:val="00B45015"/>
    <w:rsid w:val="00B47686"/>
    <w:rsid w:val="00B968E7"/>
    <w:rsid w:val="00C15CB2"/>
    <w:rsid w:val="00CA41E7"/>
    <w:rsid w:val="00D422F5"/>
    <w:rsid w:val="00E24EF4"/>
    <w:rsid w:val="00E97AB4"/>
    <w:rsid w:val="00EB1D93"/>
    <w:rsid w:val="00ED3847"/>
    <w:rsid w:val="00F5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7C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6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1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1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1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1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7C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6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1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1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1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1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2016.</izvorni_sadrzaj>
    <derivirana_varijabla naziv="DomainObject.Predmet.DatumRjesavanja_1">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EKO-KOS za proizvodnju</izvorni_sadrzaj>
    <derivirana_varijabla naziv="DomainObject.Predmet.ProtustrankaFormated_1">  Braniteljska zadruga EKO-KOS za proizvodnju</derivirana_varijabla>
  </DomainObject.Predmet.ProtustrankaFormated>
  <DomainObject.Predmet.ProtustrankaFormatedOIB>
    <izvorni_sadrzaj>  Braniteljska zadruga EKO-KOS za proizvodnju, OIB 42067099826</izvorni_sadrzaj>
    <derivirana_varijabla naziv="DomainObject.Predmet.ProtustrankaFormatedOIB_1">  Braniteljska zadruga EKO-KOS za proizvodnju, OIB 42067099826</derivirana_varijabla>
  </DomainObject.Predmet.ProtustrankaFormatedOIB>
  <DomainObject.Predmet.ProtustrankaFormatedWithAdress>
    <izvorni_sadrzaj> Braniteljska zadruga EKO-KOS za proizvodnju, Jakova Gotovca 23, 35000 Slavonski Brod</izvorni_sadrzaj>
    <derivirana_varijabla naziv="DomainObject.Predmet.ProtustrankaFormatedWithAdress_1"> Braniteljska zadruga EKO-KOS za proizvodnju, Jakova Gotovca 23, 35000 Slavonski Brod</derivirana_varijabla>
  </DomainObject.Predmet.ProtustrankaFormatedWithAdress>
  <DomainObject.Predmet.ProtustrankaFormatedWithAdressOIB>
    <izvorni_sadrzaj> Braniteljska zadruga EKO-KOS za proizvodnju, OIB 42067099826, Jakova Gotovca 23, 35000 Slavonski Brod</izvorni_sadrzaj>
    <derivirana_varijabla naziv="DomainObject.Predmet.ProtustrankaFormatedWithAdressOIB_1"> Braniteljska zadruga EKO-KOS za proizvodnju, OIB 42067099826, Jakova Gotovca 23, 35000 Slavonski Brod</derivirana_varijabla>
  </DomainObject.Predmet.ProtustrankaFormatedWithAdressOIB>
  <DomainObject.Predmet.ProtustrankaWithAdress>
    <izvorni_sadrzaj>Braniteljska zadruga EKO-KOS za proizvodnju Jakova Gotovca 23, 35000 Slavonski Brod</izvorni_sadrzaj>
    <derivirana_varijabla naziv="DomainObject.Predmet.ProtustrankaWithAdress_1">Braniteljska zadruga EKO-KOS za proizvodnju Jakova Gotovca 23, 35000 Slavonski Brod</derivirana_varijabla>
  </DomainObject.Predmet.ProtustrankaWithAdress>
  <DomainObject.Predmet.ProtustrankaWithAdressOIB>
    <izvorni_sadrzaj>Braniteljska zadruga EKO-KOS za proizvodnju, OIB 42067099826, Jakova Gotovca 23, 35000 Slavonski Brod</izvorni_sadrzaj>
    <derivirana_varijabla naziv="DomainObject.Predmet.ProtustrankaWithAdressOIB_1">Braniteljska zadruga EKO-KOS za proizvodnju, OIB 42067099826, Jakova Gotovca 23, 35000 Slavonski Brod</derivirana_varijabla>
  </DomainObject.Predmet.ProtustrankaWithAdressOIB>
  <DomainObject.Predmet.ProtustrankaNazivFormated>
    <izvorni_sadrzaj>Braniteljska zadruga EKO-KOS za proizvodnju</izvorni_sadrzaj>
    <derivirana_varijabla naziv="DomainObject.Predmet.ProtustrankaNazivFormated_1">Braniteljska zadruga EKO-KOS za proizvodnju</derivirana_varijabla>
  </DomainObject.Predmet.ProtustrankaNazivFormated>
  <DomainObject.Predmet.ProtustrankaNazivFormatedOIB>
    <izvorni_sadrzaj>Braniteljska zadruga EKO-KOS za proizvodnju, OIB 42067099826</izvorni_sadrzaj>
    <derivirana_varijabla naziv="DomainObject.Predmet.ProtustrankaNazivFormatedOIB_1">Braniteljska zadruga EKO-KOS za proizvodnju, OIB 42067099826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40258.66</izvorni_sadrzaj>
    <derivirana_varijabla naziv="DomainObject.Predmet.TrenutnaVrijednost_1">40258.66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zadruga EKO-KOS za proizvodnju</item>
    </izvorni_sadrzaj>
    <derivirana_varijabla naziv="DomainObject.Predmet.ProtuStrankaListFormated_1">
      <item>Braniteljska zadruga EKO-KOS za proizvodnju</item>
    </derivirana_varijabla>
  </DomainObject.Predmet.ProtuStrankaListFormated>
  <DomainObject.Predmet.ProtuStrankaListFormatedOIB>
    <izvorni_sadrzaj>
      <item>Braniteljska zadruga EKO-KOS za proizvodnju, OIB 42067099826</item>
    </izvorni_sadrzaj>
    <derivirana_varijabla naziv="DomainObject.Predmet.ProtuStrankaListFormatedOIB_1">
      <item>Braniteljska zadruga EKO-KOS za proizvodnju, OIB 42067099826</item>
    </derivirana_varijabla>
  </DomainObject.Predmet.ProtuStrankaListFormatedOIB>
  <DomainObject.Predmet.ProtuStrankaListFormatedWithAdress>
    <izvorni_sadrzaj>
      <item>Braniteljska zadruga EKO-KOS za proizvodnju, Jakova Gotovca 23, 35000 Slavonski Brod</item>
    </izvorni_sadrzaj>
    <derivirana_varijabla naziv="DomainObject.Predmet.ProtuStrankaListFormatedWithAdress_1">
      <item>Braniteljska zadruga EKO-KOS za proizvodnju, Jakova Gotovca 23, 35000 Slavonski Brod</item>
    </derivirana_varijabla>
  </DomainObject.Predmet.ProtuStrankaListFormatedWithAdress>
  <DomainObject.Predmet.ProtuStrankaListFormatedWithAdressOIB>
    <izvorni_sadrzaj>
      <item>Braniteljska zadruga EKO-KOS za proizvodnju, OIB 42067099826, Jakova Gotovca 23, 35000 Slavonski Brod</item>
    </izvorni_sadrzaj>
    <derivirana_varijabla naziv="DomainObject.Predmet.ProtuStrankaListFormatedWithAdressOIB_1">
      <item>Braniteljska zadruga EKO-KOS za proizvodnju, OIB 42067099826, Jakova Gotovca 23, 35000 Slavonski Brod</item>
    </derivirana_varijabla>
  </DomainObject.Predmet.ProtuStrankaListFormatedWithAdressOIB>
  <DomainObject.Predmet.ProtuStrankaListNazivFormated>
    <izvorni_sadrzaj>
      <item>Braniteljska zadruga EKO-KOS za proizvodnju</item>
    </izvorni_sadrzaj>
    <derivirana_varijabla naziv="DomainObject.Predmet.ProtuStrankaListNazivFormated_1">
      <item>Braniteljska zadruga EKO-KOS za proizvodnju</item>
    </derivirana_varijabla>
  </DomainObject.Predmet.ProtuStrankaListNazivFormated>
  <DomainObject.Predmet.ProtuStrankaListNazivFormatedOIB>
    <izvorni_sadrzaj>
      <item>Braniteljska zadruga EKO-KOS za proizvodnju, OIB 42067099826</item>
    </izvorni_sadrzaj>
    <derivirana_varijabla naziv="DomainObject.Predmet.ProtuStrankaListNazivFormatedOIB_1">
      <item>Braniteljska zadruga EKO-KOS za proizvodnju, OIB 42067099826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zadruga EKO-KOS za proizvodnju</izvorni_sadrzaj>
    <derivirana_varijabla naziv="DomainObject.Predmet.ProtustrankaIDrugi_1">Braniteljska zadruga EKO-KOS za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Braniteljska zadruga EKO-KOS za proizvodnju, OIB 42067099826, Jakova Gotovca 23, 35000 Slavonski Brod</izvorni_sadrzaj>
    <derivirana_varijabla naziv="DomainObject.Predmet.ProtustrankaIDrugiAdressOIB_1">Braniteljska zadruga EKO-KOS za proizvodnju, OIB 42067099826, Jakova Gotovca 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>24. lipnja 2016.</izvorni_sadrzaj>
    <derivirana_varijabla naziv="DomainObject.Predmet.OdlukaRjesenje.DatumPravomocnosti_1">24. lipnja 2016.</derivirana_varijabla>
  </DomainObject.Predmet.OdlukaRjesenje.DatumPravomocnosti>
  <DomainObject.Predmet.OdlukaRjesenje.Oznaka>
    <izvorni_sadrzaj>St-181/2016-7</izvorni_sadrzaj>
    <derivirana_varijabla naziv="DomainObject.Predmet.OdlukaRjesenje.Oznaka_1">St-181/2016-7</derivirana_varijabla>
  </DomainObject.Predmet.OdlukaRjesenje.Oznaka>
  <DomainObject.Predmet.SudioniciListNaziv>
    <izvorni_sadrzaj>
      <item>Financijska agencija</item>
      <item>Braniteljska zadruga EKO-KOS za proizvodnju</item>
    </izvorni_sadrzaj>
    <derivirana_varijabla naziv="DomainObject.Predmet.SudioniciListNaziv_1">
      <item>Financijska agencija</item>
      <item>Braniteljska zadruga EKO-KOS za proizvodnju</item>
    </derivirana_varijabla>
  </DomainObject.Predmet.SudioniciListNaziv>
  <DomainObject.Predmet.SudioniciListAdressOIB>
    <izvorni_sadrzaj>
      <item>Financijska agencija, OIB 85821130368, Ulica grada Vukovara 70,10000 Zagreb</item>
      <item>Braniteljska zadruga EKO-KOS za proizvodnju, OIB 42067099826, Jakova Gotovca 23,35000 Slavonski Brod</item>
    </izvorni_sadrzaj>
    <derivirana_varijabla naziv="DomainObject.Predmet.SudioniciListAdressOIB_1">
      <item>Financijska agencija, OIB 85821130368, Ulica grada Vukovara 70,10000 Zagreb</item>
      <item>Braniteljska zadruga EKO-KOS za proizvodnju, OIB 42067099826, Jakova Gotovca 23,35000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42067099826</item>
    </izvorni_sadrzaj>
    <derivirana_varijabla naziv="DomainObject.Predmet.SudioniciListNazivOIB_1">
      <item>, OIB 85821130368</item>
      <item>, OIB 42067099826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256</properties:Words>
  <properties:Characters>1353</properties:Characters>
  <properties:Lines>60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2016-11-10T13:01:00Z</dcterms:created>
  <dc:creator>Korisnik</dc:creator>
  <cp:lastModifiedBy>wsadmin</cp:lastModifiedBy>
  <cp:lastPrinted>2016-11-10T13:00:00Z</cp:lastPrinted>
  <dcterms:modified xmlns:xsi="http://www.w3.org/2001/XMLSchema-instance" xsi:type="dcterms:W3CDTF">2016-11-10T13:02:00Z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