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7e08" w14:paraId="4b67e0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CD7DA7">
        <w:rPr>
          <w:rFonts w:hAnsi="Times New Roman" w:ascii="Times New Roman"/>
        </w:rPr>
        <w:t>7043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D343C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1D343C" w:rsidP="001725CA" w:rsidR="001D343C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1D343C" w:rsidR="00D83115">
      <w:pPr>
        <w:ind w:firstLine="708"/>
        <w:jc w:val="both"/>
        <w:rPr>
          <w:rFonts w:hAnsi="Times New Roman" w:ascii="Times New Roman"/>
        </w:rPr>
      </w:pP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D7DA7" w:rsidRPr="00CD7DA7">
        <w:rPr>
          <w:rFonts w:hAnsi="Times New Roman" w:ascii="Times New Roman"/>
        </w:rPr>
        <w:t>Makaraka j.d.o.o. za ugostiteljstvo, iz Zagreba, Majke Terezije 14, OIB: 25853382688,  MBS: 080906535</w:t>
      </w:r>
      <w:r w:rsidR="006B6FCA">
        <w:rPr>
          <w:rFonts w:hAnsi="Times New Roman" w:ascii="Times New Roman"/>
        </w:rPr>
        <w:t>,  dana 3</w:t>
      </w:r>
      <w:r w:rsidRPr="0074528F">
        <w:rPr>
          <w:rFonts w:hAnsi="Times New Roman" w:ascii="Times New Roman"/>
        </w:rPr>
        <w:t>0. ožujka 2017.</w:t>
      </w:r>
    </w:p>
    <w:p w:rsidRDefault="001D343C" w:rsidP="001D343C" w:rsidR="001D343C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D7DA7" w:rsidRPr="00CD7DA7">
        <w:rPr>
          <w:rFonts w:hAnsi="Times New Roman" w:ascii="Times New Roman"/>
        </w:rPr>
        <w:t>Makaraka j.d.o.o. za ugostiteljstvo, iz Zagreba, Majke Terezije 14, OIB: 25853382688,  MBS: 080906535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D7DA7">
        <w:rPr>
          <w:rFonts w:hAnsi="Times New Roman" w:ascii="Times New Roman"/>
        </w:rPr>
        <w:t>7043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B6FCA">
        <w:rPr>
          <w:rFonts w:hAnsi="Times New Roman" w:ascii="Times New Roman"/>
        </w:rPr>
        <w:t>Zagrebu, 3</w:t>
      </w:r>
      <w:r>
        <w:rPr>
          <w:rFonts w:hAnsi="Times New Roman" w:ascii="Times New Roman"/>
        </w:rPr>
        <w:t>0. ožujka 2017.</w:t>
      </w:r>
      <w:r w:rsidR="001D343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g.</w:t>
      </w:r>
    </w:p>
    <w:p w:rsidRDefault="001D343C" w:rsidP="001725CA" w:rsidR="001D343C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D7742D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D343C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D343C" w:rsidP="001D343C" w:rsidR="001D343C">
      <w:pPr>
        <w:jc w:val="both"/>
        <w:rPr>
          <w:rFonts w:hAnsi="Times New Roman" w:ascii="Times New Roman"/>
        </w:rPr>
      </w:pPr>
    </w:p>
    <w:p w:rsidRDefault="00D7742D" w:rsidP="00D7742D" w:rsidR="00946DD1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7742D" w:rsidP="00D7742D" w:rsidR="00D7742D" w:rsidRPr="00946DD1">
      <w:pPr>
        <w:pStyle w:val="Odlomakpopisa"/>
        <w:jc w:val="right"/>
        <w:rPr>
          <w:rFonts w:hAnsi="Times New Roman" w:ascii="Times New Roman"/>
        </w:rPr>
      </w:pPr>
      <w:r w:rsidRPr="00D7742D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D7742D" w:rsidRPr="00946DD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024" w:rsidP="00A83AC6" w:rsidR="00DE1024">
      <w:r>
        <w:separator/>
      </w:r>
    </w:p>
  </w:endnote>
  <w:endnote w:id="0" w:type="continuationSeparator">
    <w:p w:rsidRDefault="00DE1024" w:rsidP="00A83AC6" w:rsidR="00DE1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024" w:rsidP="00A83AC6" w:rsidR="00DE1024">
      <w:r>
        <w:separator/>
      </w:r>
    </w:p>
  </w:footnote>
  <w:footnote w:id="0" w:type="continuationSeparator">
    <w:p w:rsidRDefault="00DE1024" w:rsidP="00A83AC6" w:rsidR="00DE1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2D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CD7DA7">
      <w:rPr>
        <w:rFonts w:hAnsi="Times New Roman" w:ascii="Times New Roman"/>
      </w:rPr>
      <w:t>7043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F7599"/>
    <w:multiLevelType w:val="hybridMultilevel"/>
    <w:tmpl w:val="BC70B48C"/>
    <w:lvl w:tplc="3D9281A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343C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4528F"/>
    <w:rsid w:val="0077109B"/>
    <w:rsid w:val="007A13BF"/>
    <w:rsid w:val="007C7F81"/>
    <w:rsid w:val="007D4367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341DD"/>
    <w:rsid w:val="00946D26"/>
    <w:rsid w:val="00946DD1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08D8"/>
    <w:rsid w:val="00B87AEB"/>
    <w:rsid w:val="00B969B8"/>
    <w:rsid w:val="00BC41A7"/>
    <w:rsid w:val="00BC580B"/>
    <w:rsid w:val="00C3624C"/>
    <w:rsid w:val="00C73EA6"/>
    <w:rsid w:val="00CA4F2A"/>
    <w:rsid w:val="00CD43E1"/>
    <w:rsid w:val="00CD7DA7"/>
    <w:rsid w:val="00CF7AB9"/>
    <w:rsid w:val="00D301E4"/>
    <w:rsid w:val="00D3077F"/>
    <w:rsid w:val="00D7742D"/>
    <w:rsid w:val="00D83115"/>
    <w:rsid w:val="00DC1596"/>
    <w:rsid w:val="00DC30D9"/>
    <w:rsid w:val="00DE1024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7043</izvorni_sadrzaj>
    <derivirana_varijabla naziv="DomainObject.Predmet.Broj_1">7043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St-7043/2016</izvorni_sadrzaj>
    <derivirana_varijabla naziv="DomainObject.Predmet.OznakaBroj_1">St-7043/2016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Makaraka j.d.o.o. zastupanog po punomoćniku MARIJAN KARAKAŠ</izvorni_sadrzaj>
    <derivirana_varijabla naziv="DomainObject.Predmet.ProtustrankaFormated_1">  Makaraka j.d.o.o. zastupanog po punomoćniku MARIJAN KARAKAŠ</derivirana_varijabla>
  </DomainObject.Predmet.ProtustrankaFormated>
  <DomainObject.Predmet.ProtustrankaFormatedOIB>
    <izvorni_sadrzaj>  Makaraka j.d.o.o., OIB 25853382688 zastupanog po punomoćniku MARIJAN KARAKAŠ</izvorni_sadrzaj>
    <derivirana_varijabla naziv="DomainObject.Predmet.ProtustrankaFormatedOIB_1">  Makaraka j.d.o.o., OIB 25853382688 zastupanog po punomoćniku MARIJAN KARAKAŠ</derivirana_varijabla>
  </DomainObject.Predmet.ProtustrankaFormatedOIB>
  <DomainObject.Predmet.ProtustrankaFormatedWithAdress>
    <izvorni_sadrzaj> Makaraka j.d.o.o., Majke Terezije 14, 10000 Zagreb zastupanog po punomoćniku MARIJAN KARAKAŠ</izvorni_sadrzaj>
    <derivirana_varijabla naziv="DomainObject.Predmet.ProtustrankaFormatedWithAdress_1"> Makaraka j.d.o.o., Majke Terezije 14, 10000 Zagreb zastupanog po punomoćniku MARIJAN KARAKAŠ</derivirana_varijabla>
  </DomainObject.Predmet.ProtustrankaFormatedWithAdress>
  <DomainObject.Predmet.ProtustrankaFormatedWithAdressOIB>
    <izvorni_sadrzaj> Makaraka j.d.o.o., OIB 25853382688, Majke Terezije 14, 10000 Zagreb zastupanog po punomoćniku MARIJAN KARAKAŠ</izvorni_sadrzaj>
    <derivirana_varijabla naziv="DomainObject.Predmet.ProtustrankaFormatedWithAdressOIB_1"> Makaraka j.d.o.o., OIB 25853382688, Majke Terezije 14, 10000 Zagreb zastupanog po punomoćniku MARIJAN KARAKAŠ</derivirana_varijabla>
  </DomainObject.Predmet.ProtustrankaFormatedWithAdressOIB>
  <DomainObject.Predmet.ProtustrankaWithAdress>
    <izvorni_sadrzaj>Makaraka j.d.o.o. Majke Terezije 14, 10000 Zagreb</izvorni_sadrzaj>
    <derivirana_varijabla naziv="DomainObject.Predmet.ProtustrankaWithAdress_1">Makaraka j.d.o.o. Majke Terezije 14, 10000 Zagreb</derivirana_varijabla>
  </DomainObject.Predmet.ProtustrankaWithAdress>
  <DomainObject.Predmet.ProtustrankaWithAdressOIB>
    <izvorni_sadrzaj>Makaraka j.d.o.o., OIB 25853382688, Majke Terezije 14, 10000 Zagreb</izvorni_sadrzaj>
    <derivirana_varijabla naziv="DomainObject.Predmet.ProtustrankaWithAdressOIB_1">Makaraka j.d.o.o., OIB 25853382688, Majke Terezije 14, 10000 Zagreb</derivirana_varijabla>
  </DomainObject.Predmet.ProtustrankaWithAdressOIB>
  <DomainObject.Predmet.ProtustrankaNazivFormated>
    <izvorni_sadrzaj>Makaraka j.d.o.o.</izvorni_sadrzaj>
    <derivirana_varijabla naziv="DomainObject.Predmet.ProtustrankaNazivFormated_1">Makaraka j.d.o.o.</derivirana_varijabla>
  </DomainObject.Predmet.ProtustrankaNazivFormated>
  <DomainObject.Predmet.ProtustrankaNazivFormatedOIB>
    <izvorni_sadrzaj>Makaraka j.d.o.o., OIB 25853382688</izvorni_sadrzaj>
    <derivirana_varijabla naziv="DomainObject.Predmet.ProtustrankaNazivFormatedOIB_1">Makaraka j.d.o.o., OIB 25853382688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Makaraka j.d.o.o. zastupanog po punomoćniku MARIJAN KARAKAŠ</item>
    </izvorni_sadrzaj>
    <derivirana_varijabla naziv="DomainObject.Predmet.ProtuStrankaListFormated_1">
      <item>Makaraka j.d.o.o. zastupanog po punomoćniku MARIJAN KARAKAŠ</item>
    </derivirana_varijabla>
  </DomainObject.Predmet.ProtuStrankaListFormated>
  <DomainObject.Predmet.ProtuStrankaListFormatedOIB>
    <izvorni_sadrzaj>
      <item>Makaraka j.d.o.o., OIB 25853382688 zastupanog po punomoćniku MARIJAN KARAKAŠ</item>
    </izvorni_sadrzaj>
    <derivirana_varijabla naziv="DomainObject.Predmet.ProtuStrankaListFormatedOIB_1">
      <item>Makaraka j.d.o.o., OIB 25853382688 zastupanog po punomoćniku MARIJAN KARAKAŠ</item>
    </derivirana_varijabla>
  </DomainObject.Predmet.ProtuStrankaListFormatedOIB>
  <DomainObject.Predmet.ProtuStrankaListFormatedWithAdress>
    <izvorni_sadrzaj>
      <item>Makaraka j.d.o.o., Majke Terezije 14, 10000 Zagreb zastupanog po punomoćniku MARIJAN KARAKAŠ</item>
    </izvorni_sadrzaj>
    <derivirana_varijabla naziv="DomainObject.Predmet.ProtuStrankaListFormatedWithAdress_1">
      <item>Makaraka j.d.o.o., Majke Terezije 14, 10000 Zagreb zastupanog po punomoćniku MARIJAN KARAKAŠ</item>
    </derivirana_varijabla>
  </DomainObject.Predmet.ProtuStrankaListFormatedWithAdress>
  <DomainObject.Predmet.ProtuStrankaListFormatedWithAdressOIB>
    <izvorni_sadrzaj>
      <item>Makaraka j.d.o.o., OIB 25853382688, Majke Terezije 14, 10000 Zagreb zastupanog po punomoćniku MARIJAN KARAKAŠ</item>
    </izvorni_sadrzaj>
    <derivirana_varijabla naziv="DomainObject.Predmet.ProtuStrankaListFormatedWithAdressOIB_1">
      <item>Makaraka j.d.o.o., OIB 25853382688, Majke Terezije 14, 10000 Zagreb zastupanog po punomoćniku MARIJAN KARAKAŠ</item>
    </derivirana_varijabla>
  </DomainObject.Predmet.ProtuStrankaListFormatedWithAdressOIB>
  <DomainObject.Predmet.ProtuStrankaListNazivFormated>
    <izvorni_sadrzaj>
      <item>Makaraka j.d.o.o.</item>
    </izvorni_sadrzaj>
    <derivirana_varijabla naziv="DomainObject.Predmet.ProtuStrankaListNazivFormated_1">
      <item>Makaraka j.d.o.o.</item>
    </derivirana_varijabla>
  </DomainObject.Predmet.ProtuStrankaListNazivFormated>
  <DomainObject.Predmet.ProtuStrankaListNazivFormatedOIB>
    <izvorni_sadrzaj>
      <item>Makaraka j.d.o.o., OIB 25853382688</item>
    </izvorni_sadrzaj>
    <derivirana_varijabla naziv="DomainObject.Predmet.ProtuStrankaListNazivFormatedOIB_1">
      <item>Makaraka j.d.o.o., OIB 25853382688</item>
    </derivirana_varijabla>
  </DomainObject.Predmet.ProtuStrankaListNazivFormatedOIB>
  <DomainObject.Predmet.OstaliListFormated>
    <izvorni_sadrzaj>
      <item>MARIJAN KARAKAŠ punomoćnik sudionika u postupku Makaraka j.d.o.o.</item>
    </izvorni_sadrzaj>
    <derivirana_varijabla naziv="DomainObject.Predmet.OstaliListFormated_1">
      <item>MARIJAN KARAKAŠ punomoćnik sudionika u postupku Makaraka j.d.o.o.</item>
    </derivirana_varijabla>
  </DomainObject.Predmet.OstaliListFormated>
  <DomainObject.Predmet.OstaliListFormatedOIB>
    <izvorni_sadrzaj>
      <item>MARIJAN KARAKAŠ, OIB 49198997683 punomoćnik sudionika u postupku Makaraka j.d.o.o.</item>
    </izvorni_sadrzaj>
    <derivirana_varijabla naziv="DomainObject.Predmet.OstaliListFormatedOIB_1">
      <item>MARIJAN KARAKAŠ, OIB 49198997683 punomoćnik sudionika u postupku Makaraka j.d.o.o.</item>
    </derivirana_varijabla>
  </DomainObject.Predmet.OstaliListFormatedOIB>
  <DomainObject.Predmet.OstaliListFormatedWithAdress>
    <izvorni_sadrzaj>
      <item>MARIJAN KARAKAŠ, Ulica Ivana Bone Bolice 15, 10000 Zagreb punomoćnik sudionika u postupku Makaraka j.d.o.o.</item>
    </izvorni_sadrzaj>
    <derivirana_varijabla naziv="DomainObject.Predmet.OstaliListFormatedWithAdress_1">
      <item>MARIJAN KARAKAŠ, Ulica Ivana Bone Bolice 15, 10000 Zagreb punomoćnik sudionika u postupku Makaraka j.d.o.o.</item>
    </derivirana_varijabla>
  </DomainObject.Predmet.OstaliListFormatedWithAdress>
  <DomainObject.Predmet.OstaliListFormatedWithAdressOIB>
    <izvorni_sadrzaj>
      <item>MARIJAN KARAKAŠ, OIB 49198997683, Ulica Ivana Bone Bolice 15, 10000 Zagreb punomoćnik sudionika u postupku Makaraka j.d.o.o.</item>
    </izvorni_sadrzaj>
    <derivirana_varijabla naziv="DomainObject.Predmet.OstaliListFormatedWithAdressOIB_1">
      <item>MARIJAN KARAKAŠ, OIB 49198997683, Ulica Ivana Bone Bolice 15, 10000 Zagreb punomoćnik sudionika u postupku Makaraka j.d.o.o.</item>
    </derivirana_varijabla>
  </DomainObject.Predmet.OstaliListFormatedWithAdressOIB>
  <DomainObject.Predmet.OstaliListNazivFormated>
    <izvorni_sadrzaj>
      <item>MARIJAN KARAKAŠ</item>
    </izvorni_sadrzaj>
    <derivirana_varijabla naziv="DomainObject.Predmet.OstaliListNazivFormated_1">
      <item>MARIJAN KARAKAŠ</item>
    </derivirana_varijabla>
  </DomainObject.Predmet.OstaliListNazivFormated>
  <DomainObject.Predmet.OstaliListNazivFormatedOIB>
    <izvorni_sadrzaj>
      <item>MARIJAN KARAKAŠ, OIB 49198997683</item>
    </izvorni_sadrzaj>
    <derivirana_varijabla naziv="DomainObject.Predmet.OstaliListNazivFormatedOIB_1">
      <item>MARIJAN KARAKAŠ, OIB 49198997683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Makaraka j.d.o.o.</izvorni_sadrzaj>
    <derivirana_varijabla naziv="DomainObject.Predmet.ProtustrankaIDrugi_1">Makaraka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Makaraka j.d.o.o., OIB 25853382688, Majke Terezije 14, 10000 Zagreb</izvorni_sadrzaj>
    <derivirana_varijabla naziv="DomainObject.Predmet.ProtustrankaIDrugiAdressOIB_1">Makaraka j.d.o.o., OIB 25853382688, Majke Terezije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Makaraka j.d.o.o.</item>
      <item>MARIJAN KARAKAŠ</item>
    </izvorni_sadrzaj>
    <derivirana_varijabla naziv="DomainObject.Predmet.SudioniciListNaziv_1">
      <item>FINA Regionalni centar Zagreb</item>
      <item>Makaraka j.d.o.o.</item>
      <item>MARIJAN KARAKAŠ</item>
    </derivirana_varijabla>
  </DomainObject.Predmet.SudioniciListNaziv>
  <DomainObject.Predmet.SudioniciListAdressOIB>
    <izvorni_sadrzaj>
      <item>FINA Regionalni centar Zagreb, OIB 85821130368, Trg svibanjskih žrtava 1995. 1,10000 Zagreb</item>
      <item>Makaraka j.d.o.o., OIB 25853382688, Majke Terezije 14,10000 Zagreb</item>
      <item>MARIJAN KARAKAŠ, OIB 49198997683, Ulica Ivana Bone Bolice 15,10000 Zagreb</item>
    </izvorni_sadrzaj>
    <derivirana_varijabla naziv="DomainObject.Predmet.SudioniciListAdressOIB_1">
      <item>FINA Regionalni centar Zagreb, OIB 85821130368, Trg svibanjskih žrtava 1995. 1,10000 Zagreb</item>
      <item>Makaraka j.d.o.o., OIB 25853382688, Majke Terezije 14,10000 Zagreb</item>
      <item>MARIJAN KARAKAŠ, OIB 49198997683, Ulica Ivana Bone Bolice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25853382688</item>
      <item>, OIB 49198997683</item>
    </izvorni_sadrzaj>
    <derivirana_varijabla naziv="DomainObject.Predmet.SudioniciListNazivOIB_1">
      <item>, OIB 85821130368</item>
      <item>, OIB 25853382688</item>
      <item>, OIB 49198997683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3635B-56DF-4AC0-B32C-A0F140D6F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1879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2017-03-24T13:36:00Z</dcterms:created>
  <dc:creator>Vesna Fundurulić Perišin</dc:creator>
  <cp:lastModifiedBy>Zlatka Plivelić</cp:lastModifiedBy>
  <cp:lastPrinted>2017-03-31T07:58:00Z</cp:lastPrinted>
  <dcterms:modified xmlns:xsi="http://www.w3.org/2001/XMLSchema-instance" xsi:type="dcterms:W3CDTF">2017-03-31T08:23:00Z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