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e401" w14:paraId="4cfe401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CD1276">
        <w:rPr>
          <w:b/>
        </w:rPr>
        <w:t>62</w:t>
      </w:r>
      <w:r w:rsidR="00E93D49">
        <w:rPr>
          <w:b/>
        </w:rPr>
        <w:t>5</w:t>
      </w:r>
      <w:r w:rsidR="008D1B0D" w:rsidRPr="008D1B0D">
        <w:rPr>
          <w:b/>
        </w:rPr>
        <w:t>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8D1B0D">
        <w:t>Zagreb,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E93D49" w:rsidRPr="00E93D49">
        <w:t xml:space="preserve">3 E KONZALTING d.o.o. za ekonomske, organizacijske i tehnološke usluge kinematografske djelatnosti, </w:t>
      </w:r>
      <w:r w:rsidR="00E93D49">
        <w:t xml:space="preserve">skraćena tvrtka: 3 E KONZALTING d.o.o., </w:t>
      </w:r>
      <w:r w:rsidR="00E93D49" w:rsidRPr="00E93D49">
        <w:t>Zagreb, Prijepoljska 37, OIB: 84395554750</w:t>
      </w:r>
      <w:r w:rsidR="00B16504" w:rsidRPr="00B16504">
        <w:t xml:space="preserve">, </w:t>
      </w:r>
      <w:r w:rsidR="00AA7765">
        <w:t xml:space="preserve">dana </w:t>
      </w:r>
      <w:r w:rsidR="00654824">
        <w:t>2</w:t>
      </w:r>
      <w:r w:rsidR="008D1B0D">
        <w:t>8</w:t>
      </w:r>
      <w:r w:rsidR="00654824">
        <w:t>. srpnja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CD1276" w:rsidRPr="00CD1276">
        <w:t xml:space="preserve">Obrtnička zadruga </w:t>
      </w:r>
      <w:r w:rsidR="00E93D49" w:rsidRPr="00E93D49">
        <w:t>3 E KONZALTING d.o.o. za ekonomske, organizacijske i tehnološke usluge kinematografske djelatnosti, skraćena tvrtka: 3 E KONZALTING d.o.o., Zagreb, Prijepoljska 37, OIB: 84395554750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E93D49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E93D49" w:rsidRPr="00E93D49">
        <w:t>Mateo Erceg iz Zagreba, Radnička cesta 30, OIB 936023617826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 xml:space="preserve">postupak nad stečajnim dužnikom </w:t>
      </w:r>
      <w:r w:rsidR="00E93D49" w:rsidRPr="00E93D49">
        <w:t>3 E KONZALTING d.o.o. za ekonomske, organizacijske i tehnološke usluge kinematografske djelatnosti, skraćena tvrtka: 3 E KONZALTING d.o.o., Zagreb, Prijepoljska 37, OIB: 84395554750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04284B" w:rsidR="00E93D49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E93D49" w:rsidP="00E93D49" w:rsidR="00E93D49">
      <w:pPr>
        <w:jc w:val="right"/>
      </w:pPr>
      <w:r w:rsidRPr="00E93D49">
        <w:rPr>
          <w:b/>
        </w:rPr>
        <w:lastRenderedPageBreak/>
        <w:t>Broj: 7/St-1625/2016-5</w:t>
      </w:r>
    </w:p>
    <w:p w:rsidRDefault="00E93D49" w:rsidP="00E93D49" w:rsidR="00E93D49">
      <w:pPr>
        <w:jc w:val="both"/>
      </w:pPr>
    </w:p>
    <w:p w:rsidRDefault="00B908A3" w:rsidP="00E93D49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8D1B0D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E93D49" w:rsidRPr="00E93D49">
        <w:t>3 E KONZALTING d.o.o. za ekonomske, organizacijske i tehnološke usluge kinematografske djelatnosti, skraćena tvrtka: 3 E KONZALTING d.o.o., Zagreb, Prijepoljska 37, OIB: 84395554750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E93D49">
        <w:t>664</w:t>
      </w:r>
      <w:r w:rsidR="008D1B0D">
        <w:t xml:space="preserve"> </w:t>
      </w:r>
      <w:r>
        <w:t>dan</w:t>
      </w:r>
      <w:r w:rsidR="0004284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D1B0D">
        <w:t>28</w:t>
      </w:r>
      <w:r w:rsidR="00654824">
        <w:t>. srpnja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270" w:rsidR="00080270">
      <w:r>
        <w:separator/>
      </w:r>
    </w:p>
  </w:endnote>
  <w:endnote w:id="0" w:type="continuationSeparator">
    <w:p w:rsidRDefault="00080270" w:rsidR="00080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270" w:rsidR="00080270">
      <w:r>
        <w:separator/>
      </w:r>
    </w:p>
  </w:footnote>
  <w:footnote w:id="0" w:type="continuationSeparator">
    <w:p w:rsidRDefault="00080270" w:rsidR="00080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3E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1105"/>
    <w:rsid w:val="00064300"/>
    <w:rsid w:val="0008027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668F2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A76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C4E4B"/>
    <w:rsid w:val="007C7835"/>
    <w:rsid w:val="007F5B85"/>
    <w:rsid w:val="007F7BE4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D1B0D"/>
    <w:rsid w:val="009135EF"/>
    <w:rsid w:val="00942E1D"/>
    <w:rsid w:val="009458D8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32C54"/>
    <w:rsid w:val="00C53A06"/>
    <w:rsid w:val="00C53E10"/>
    <w:rsid w:val="00C63D01"/>
    <w:rsid w:val="00C74CB4"/>
    <w:rsid w:val="00C868CA"/>
    <w:rsid w:val="00C87258"/>
    <w:rsid w:val="00C92D33"/>
    <w:rsid w:val="00CD1276"/>
    <w:rsid w:val="00CD466F"/>
    <w:rsid w:val="00D22AF4"/>
    <w:rsid w:val="00D24F05"/>
    <w:rsid w:val="00D25023"/>
    <w:rsid w:val="00D25655"/>
    <w:rsid w:val="00D66FB6"/>
    <w:rsid w:val="00D80405"/>
    <w:rsid w:val="00DB52D3"/>
    <w:rsid w:val="00DC4AFF"/>
    <w:rsid w:val="00DC7E31"/>
    <w:rsid w:val="00DE2256"/>
    <w:rsid w:val="00DF26AE"/>
    <w:rsid w:val="00E1784E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A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A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A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A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A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A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A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A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1625</izvorni_sadrzaj>
    <derivirana_varijabla naziv="DomainObject.Predmet.Broj_1">1625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 1.</izvorni_sadrzaj>
    <derivirana_varijabla naziv="DomainObject.Predmet.Opis_1">čl.444.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St-1625/2016</izvorni_sadrzaj>
    <derivirana_varijabla naziv="DomainObject.Predmet.OznakaBroj_1">St-1625/2016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čl.11 SZ</izvorni_sadrzaj>
    <derivirana_varijabla naziv="DomainObject.Predmet.PrimjedbaSuca_1">USTUP čl.11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 E KONZALTING  d.o.o.</izvorni_sadrzaj>
    <derivirana_varijabla naziv="DomainObject.Predmet.ProtustrankaFormated_1">  3 E KONZALTING  d.o.o.</derivirana_varijabla>
  </DomainObject.Predmet.ProtustrankaFormated>
  <DomainObject.Predmet.ProtustrankaFormatedOIB>
    <izvorni_sadrzaj>  3 E KONZALTING  d.o.o., OIB 84395554750</izvorni_sadrzaj>
    <derivirana_varijabla naziv="DomainObject.Predmet.ProtustrankaFormatedOIB_1">  3 E KONZALTING  d.o.o., OIB 84395554750</derivirana_varijabla>
  </DomainObject.Predmet.ProtustrankaFormatedOIB>
  <DomainObject.Predmet.ProtustrankaFormatedWithAdress>
    <izvorni_sadrzaj> 3 E KONZALTING  d.o.o., Prijepoljska 37, 10000 Zagreb</izvorni_sadrzaj>
    <derivirana_varijabla naziv="DomainObject.Predmet.ProtustrankaFormatedWithAdress_1"> 3 E KONZALTING  d.o.o., Prijepoljska 37, 10000 Zagreb</derivirana_varijabla>
  </DomainObject.Predmet.ProtustrankaFormatedWithAdress>
  <DomainObject.Predmet.ProtustrankaFormatedWithAdressOIB>
    <izvorni_sadrzaj> 3 E KONZALTING  d.o.o., OIB 84395554750, Prijepoljska 37, 10000 Zagreb</izvorni_sadrzaj>
    <derivirana_varijabla naziv="DomainObject.Predmet.ProtustrankaFormatedWithAdressOIB_1"> 3 E KONZALTING  d.o.o., OIB 84395554750, Prijepoljska 37, 10000 Zagreb</derivirana_varijabla>
  </DomainObject.Predmet.ProtustrankaFormatedWithAdressOIB>
  <DomainObject.Predmet.ProtustrankaWithAdress>
    <izvorni_sadrzaj>3 E KONZALTING  d.o.o. Prijepoljska 37, 10000 Zagreb</izvorni_sadrzaj>
    <derivirana_varijabla naziv="DomainObject.Predmet.ProtustrankaWithAdress_1">3 E KONZALTING  d.o.o. Prijepoljska 37, 10000 Zagreb</derivirana_varijabla>
  </DomainObject.Predmet.ProtustrankaWithAdress>
  <DomainObject.Predmet.ProtustrankaWithAdressOIB>
    <izvorni_sadrzaj>3 E KONZALTING  d.o.o., OIB 84395554750, Prijepoljska 37, 10000 Zagreb</izvorni_sadrzaj>
    <derivirana_varijabla naziv="DomainObject.Predmet.ProtustrankaWithAdressOIB_1">3 E KONZALTING  d.o.o., OIB 84395554750, Prijepoljska 37, 10000 Zagreb</derivirana_varijabla>
  </DomainObject.Predmet.ProtustrankaWithAdressOIB>
  <DomainObject.Predmet.ProtustrankaNazivFormated>
    <izvorni_sadrzaj>3 E KONZALTING  d.o.o.</izvorni_sadrzaj>
    <derivirana_varijabla naziv="DomainObject.Predmet.ProtustrankaNazivFormated_1">3 E KONZALTING  d.o.o.</derivirana_varijabla>
  </DomainObject.Predmet.ProtustrankaNazivFormated>
  <DomainObject.Predmet.ProtustrankaNazivFormatedOIB>
    <izvorni_sadrzaj>3 E KONZALTING  d.o.o., OIB 84395554750</izvorni_sadrzaj>
    <derivirana_varijabla naziv="DomainObject.Predmet.ProtustrankaNazivFormatedOIB_1">3 E KONZALTING  d.o.o., OIB 84395554750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6078.93</izvorni_sadrzaj>
    <derivirana_varijabla naziv="DomainObject.Predmet.TrenutnaVrijednost_1">6078.93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 E KONZALTING  d.o.o.</item>
    </izvorni_sadrzaj>
    <derivirana_varijabla naziv="DomainObject.Predmet.ProtuStrankaListFormated_1">
      <item>3 E KONZALTING  d.o.o.</item>
    </derivirana_varijabla>
  </DomainObject.Predmet.ProtuStrankaListFormated>
  <DomainObject.Predmet.ProtuStrankaListFormatedOIB>
    <izvorni_sadrzaj>
      <item>3 E KONZALTING  d.o.o., OIB 84395554750</item>
    </izvorni_sadrzaj>
    <derivirana_varijabla naziv="DomainObject.Predmet.ProtuStrankaListFormatedOIB_1">
      <item>3 E KONZALTING  d.o.o., OIB 84395554750</item>
    </derivirana_varijabla>
  </DomainObject.Predmet.ProtuStrankaListFormatedOIB>
  <DomainObject.Predmet.ProtuStrankaListFormatedWithAdress>
    <izvorni_sadrzaj>
      <item>3 E KONZALTING  d.o.o., Prijepoljska 37, 10000 Zagreb</item>
    </izvorni_sadrzaj>
    <derivirana_varijabla naziv="DomainObject.Predmet.ProtuStrankaListFormatedWithAdress_1">
      <item>3 E KONZALTING  d.o.o., Prijepoljska 37, 10000 Zagreb</item>
    </derivirana_varijabla>
  </DomainObject.Predmet.ProtuStrankaListFormatedWithAdress>
  <DomainObject.Predmet.ProtuStrankaListFormatedWithAdressOIB>
    <izvorni_sadrzaj>
      <item>3 E KONZALTING  d.o.o., OIB 84395554750, Prijepoljska 37, 10000 Zagreb</item>
    </izvorni_sadrzaj>
    <derivirana_varijabla naziv="DomainObject.Predmet.ProtuStrankaListFormatedWithAdressOIB_1">
      <item>3 E KONZALTING  d.o.o., OIB 84395554750, Prijepoljska 37, 10000 Zagreb</item>
    </derivirana_varijabla>
  </DomainObject.Predmet.ProtuStrankaListFormatedWithAdressOIB>
  <DomainObject.Predmet.ProtuStrankaListNazivFormated>
    <izvorni_sadrzaj>
      <item>3 E KONZALTING  d.o.o.</item>
    </izvorni_sadrzaj>
    <derivirana_varijabla naziv="DomainObject.Predmet.ProtuStrankaListNazivFormated_1">
      <item>3 E KONZALTING  d.o.o.</item>
    </derivirana_varijabla>
  </DomainObject.Predmet.ProtuStrankaListNazivFormated>
  <DomainObject.Predmet.ProtuStrankaListNazivFormatedOIB>
    <izvorni_sadrzaj>
      <item>3 E KONZALTING  d.o.o., OIB 84395554750</item>
    </izvorni_sadrzaj>
    <derivirana_varijabla naziv="DomainObject.Predmet.ProtuStrankaListNazivFormatedOIB_1">
      <item>3 E KONZALTING  d.o.o., OIB 84395554750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 E KONZALTING  d.o.o.</izvorni_sadrzaj>
    <derivirana_varijabla naziv="DomainObject.Predmet.ProtustrankaIDrugi_1">3 E KONZALTING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 E KONZALTING  d.o.o., OIB 84395554750, Prijepoljska 37, 10000 Zagreb</izvorni_sadrzaj>
    <derivirana_varijabla naziv="DomainObject.Predmet.ProtustrankaIDrugiAdressOIB_1">3 E KONZALTING  d.o.o., OIB 84395554750, Prijepoljska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 E KONZALTING  d.o.o.</item>
      <item>FINA Regionalni centar Zagreb</item>
    </izvorni_sadrzaj>
    <derivirana_varijabla naziv="DomainObject.Predmet.SudioniciListNaziv_1">
      <item>3 E KONZALTING  d.o.o.</item>
      <item>FINA Regionalni centar Zagreb</item>
    </derivirana_varijabla>
  </DomainObject.Predmet.SudioniciListNaziv>
  <DomainObject.Predmet.SudioniciListAdressOIB>
    <izvorni_sadrzaj>
      <item>3 E KONZALTING  d.o.o., OIB 84395554750, Prijepoljska 37,10000 Zagreb</item>
      <item>FINA Regionalni centar Zagreb, OIB 85821130368, Trg svibanjskih žrtava 1995. 1,10000 Zagreb</item>
    </izvorni_sadrzaj>
    <derivirana_varijabla naziv="DomainObject.Predmet.SudioniciListAdressOIB_1">
      <item>3 E KONZALTING  d.o.o., OIB 84395554750, Prijepoljska 37,10000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84395554750</item>
      <item>, OIB 85821130368</item>
    </izvorni_sadrzaj>
    <derivirana_varijabla naziv="DomainObject.Predmet.SudioniciListNazivOIB_1">
      <item>, OIB 84395554750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019A1-F115-4CAF-A9E1-BE3A655F5A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822</properties:Words>
  <properties:Characters>4700</properties:Characters>
  <properties:Lines>113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2016-07-28T07:33:00Z</dcterms:created>
  <dc:creator>alet</dc:creator>
  <cp:lastModifiedBy>wsadmin</cp:lastModifiedBy>
  <cp:lastPrinted>2016-07-28T07:32:00Z</cp:lastPrinted>
  <dcterms:modified xmlns:xsi="http://www.w3.org/2001/XMLSchema-instance" xsi:type="dcterms:W3CDTF">2016-07-28T08:14:00Z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