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8c7d" w14:paraId="cb08c7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824A56">
        <w:rPr>
          <w:b/>
          <w:lang w:val="hr-HR"/>
        </w:rPr>
        <w:t>42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24A56">
        <w:rPr>
          <w:lang w:val="hr-HR"/>
        </w:rPr>
        <w:t>VODOMONT-SPLIT d.o.o. Split, Mosećka 27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824A56">
        <w:rPr>
          <w:lang w:val="hr-HR"/>
        </w:rPr>
        <w:t>08763740739</w:t>
      </w:r>
      <w:r w:rsidR="00A61C93">
        <w:rPr>
          <w:lang w:val="hr-HR"/>
        </w:rPr>
        <w:t xml:space="preserve">, MBS: </w:t>
      </w:r>
      <w:r w:rsidR="00824A56">
        <w:rPr>
          <w:lang w:val="hr-HR"/>
        </w:rPr>
        <w:t>060036045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E97921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4A56">
        <w:rPr>
          <w:lang w:val="hr-HR"/>
        </w:rPr>
        <w:t>VODOMONT-SPLIT d.o.o. Split, Mosećka 27, OIB: 08763740739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24A56">
        <w:rPr>
          <w:lang w:val="hr-HR"/>
        </w:rPr>
        <w:t>114.842,77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97921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F61D9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0F6D1F"/>
    <w:rsid w:val="00110325"/>
    <w:rsid w:val="00121146"/>
    <w:rsid w:val="00133015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7F61D9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97921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D1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6D1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6D1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6D1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St-142/2016</izvorni_sadrzaj>
    <derivirana_varijabla naziv="DomainObject.Predmet.OznakaBroj_1">St-142/2016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VODOMONT-SPLIT postavljanje i popravak građevnih instalacija i trgovina, d.o.o.</izvorni_sadrzaj>
    <derivirana_varijabla naziv="DomainObject.Predmet.ProtustrankaFormated_1">  VODOMONT-SPLIT postavljanje i popravak građevnih instalacija i trgovina, d.o.o.</derivirana_varijabla>
  </DomainObject.Predmet.ProtustrankaFormated>
  <DomainObject.Predmet.ProtustrankaFormatedOIB>
    <izvorni_sadrzaj>  VODOMONT-SPLIT postavljanje i popravak građevnih instalacija i trgovina, d.o.o., OIB 08763740739</izvorni_sadrzaj>
    <derivirana_varijabla naziv="DomainObject.Predmet.ProtustrankaFormatedOIB_1">  VODOMONT-SPLIT postavljanje i popravak građevnih instalacija i trgovina, d.o.o., OIB 08763740739</derivirana_varijabla>
  </DomainObject.Predmet.ProtustrankaFormatedOIB>
  <DomainObject.Predmet.ProtustrankaFormatedWithAdress>
    <izvorni_sadrzaj> VODOMONT-SPLIT postavljanje i popravak građevnih instalacija i trgovina, d.o.o., Mosećka 27, 21000 Split</izvorni_sadrzaj>
    <derivirana_varijabla naziv="DomainObject.Predmet.ProtustrankaFormatedWithAdress_1"> VODOMONT-SPLIT postavljanje i popravak građevnih instalacija i trgovina, d.o.o., Mosećka 27, 21000 Split</derivirana_varijabla>
  </DomainObject.Predmet.ProtustrankaFormatedWithAdress>
  <DomainObject.Predmet.ProtustrankaFormatedWithAdressOIB>
    <izvorni_sadrzaj> VODOMONT-SPLIT postavljanje i popravak građevnih instalacija i trgovina, d.o.o., OIB 08763740739, Mosećka 27, 21000 Split</izvorni_sadrzaj>
    <derivirana_varijabla naziv="DomainObject.Predmet.ProtustrankaFormatedWithAdressOIB_1"> VODOMONT-SPLIT postavljanje i popravak građevnih instalacija i trgovina, d.o.o., OIB 08763740739, Mosećka 27, 21000 Split</derivirana_varijabla>
  </DomainObject.Predmet.ProtustrankaFormatedWithAdressOIB>
  <DomainObject.Predmet.ProtustrankaWithAdress>
    <izvorni_sadrzaj>VODOMONT-SPLIT postavljanje i popravak građevnih instalacija i trgovina, d.o.o. Mosećka 27, 21000 Split</izvorni_sadrzaj>
    <derivirana_varijabla naziv="DomainObject.Predmet.ProtustrankaWithAdress_1">VODOMONT-SPLIT postavljanje i popravak građevnih instalacija i trgovina, d.o.o. Mosećka 27, 21000 Split</derivirana_varijabla>
  </DomainObject.Predmet.ProtustrankaWithAdress>
  <DomainObject.Predmet.ProtustrankaWithAdressOIB>
    <izvorni_sadrzaj>VODOMONT-SPLIT postavljanje i popravak građevnih instalacija i trgovina, d.o.o., OIB 08763740739, Mosećka 27, 21000 Split</izvorni_sadrzaj>
    <derivirana_varijabla naziv="DomainObject.Predmet.ProtustrankaWithAdressOIB_1">VODOMONT-SPLIT postavljanje i popravak građevnih instalacija i trgovina, d.o.o., OIB 08763740739, Mosećka 27, 21000 Split</derivirana_varijabla>
  </DomainObject.Predmet.ProtustrankaWithAdressOIB>
  <DomainObject.Predmet.ProtustrankaNazivFormated>
    <izvorni_sadrzaj>VODOMONT-SPLIT postavljanje i popravak građevnih instalacija i trgovina, d.o.o.</izvorni_sadrzaj>
    <derivirana_varijabla naziv="DomainObject.Predmet.ProtustrankaNazivFormated_1">VODOMONT-SPLIT postavljanje i popravak građevnih instalacija i trgovina, d.o.o.</derivirana_varijabla>
  </DomainObject.Predmet.ProtustrankaNazivFormated>
  <DomainObject.Predmet.ProtustrankaNazivFormatedOIB>
    <izvorni_sadrzaj>VODOMONT-SPLIT postavljanje i popravak građevnih instalacija i trgovina, d.o.o., OIB 08763740739</izvorni_sadrzaj>
    <derivirana_varijabla naziv="DomainObject.Predmet.ProtustrankaNazivFormatedOIB_1">VODOMONT-SPLIT postavljanje i popravak građevnih instalacija i trgovina, d.o.o., OIB 08763740739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114842.77</izvorni_sadrzaj>
    <derivirana_varijabla naziv="DomainObject.Predmet.TrenutnaVrijednost_1">114842.77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VODOMONT-SPLIT postavljanje i popravak građevnih instalacija i trgovina, d.o.o.</item>
    </izvorni_sadrzaj>
    <derivirana_varijabla naziv="DomainObject.Predmet.ProtuStrankaListFormated_1">
      <item>VODOMONT-SPLIT postavljanje i popravak građevnih instalacija i trgovina, d.o.o.</item>
    </derivirana_varijabla>
  </DomainObject.Predmet.ProtuStrankaListFormated>
  <DomainObject.Predmet.ProtuStrankaListFormatedOIB>
    <izvorni_sadrzaj>
      <item>VODOMONT-SPLIT postavljanje i popravak građevnih instalacija i trgovina, d.o.o., OIB 08763740739</item>
    </izvorni_sadrzaj>
    <derivirana_varijabla naziv="DomainObject.Predmet.ProtuStrankaListFormatedOIB_1">
      <item>VODOMONT-SPLIT postavljanje i popravak građevnih instalacija i trgovina, d.o.o., OIB 08763740739</item>
    </derivirana_varijabla>
  </DomainObject.Predmet.ProtuStrankaListFormatedOIB>
  <DomainObject.Predmet.ProtuStrankaListFormatedWithAdress>
    <izvorni_sadrzaj>
      <item>VODOMONT-SPLIT postavljanje i popravak građevnih instalacija i trgovina, d.o.o., Mosećka 27, 21000 Split</item>
    </izvorni_sadrzaj>
    <derivirana_varijabla naziv="DomainObject.Predmet.ProtuStrankaListFormatedWithAdress_1">
      <item>VODOMONT-SPLIT postavljanje i popravak građevnih instalacija i trgovina, d.o.o., Mosećka 27, 21000 Split</item>
    </derivirana_varijabla>
  </DomainObject.Predmet.ProtuStrankaListFormatedWithAdress>
  <DomainObject.Predmet.ProtuStrankaListFormatedWithAdressOIB>
    <izvorni_sadrzaj>
      <item>VODOMONT-SPLIT postavljanje i popravak građevnih instalacija i trgovina, d.o.o., OIB 08763740739, Mosećka 27, 21000 Split</item>
    </izvorni_sadrzaj>
    <derivirana_varijabla naziv="DomainObject.Predmet.ProtuStrankaListFormatedWithAdressOIB_1">
      <item>VODOMONT-SPLIT postavljanje i popravak građevnih instalacija i trgovina, d.o.o., OIB 08763740739, Mosećka 27, 21000 Split</item>
    </derivirana_varijabla>
  </DomainObject.Predmet.ProtuStrankaListFormatedWithAdressOIB>
  <DomainObject.Predmet.ProtuStrankaListNazivFormated>
    <izvorni_sadrzaj>
      <item>VODOMONT-SPLIT postavljanje i popravak građevnih instalacija i trgovina, d.o.o.</item>
    </izvorni_sadrzaj>
    <derivirana_varijabla naziv="DomainObject.Predmet.ProtuStrankaListNazivFormated_1">
      <item>VODOMONT-SPLIT postavljanje i popravak građevnih instalacija i trgovina, d.o.o.</item>
    </derivirana_varijabla>
  </DomainObject.Predmet.ProtuStrankaListNazivFormated>
  <DomainObject.Predmet.ProtuStrankaListNazivFormatedOIB>
    <izvorni_sadrzaj>
      <item>VODOMONT-SPLIT postavljanje i popravak građevnih instalacija i trgovina, d.o.o., OIB 08763740739</item>
    </izvorni_sadrzaj>
    <derivirana_varijabla naziv="DomainObject.Predmet.ProtuStrankaListNazivFormatedOIB_1">
      <item>VODOMONT-SPLIT postavljanje i popravak građevnih instalacija i trgovina, d.o.o., OIB 08763740739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VODOMONT-SPLIT postavljanje i popravak građevnih instalacija i trgovina, d.o.o.</izvorni_sadrzaj>
    <derivirana_varijabla naziv="DomainObject.Predmet.ProtustrankaIDrugi_1">VODOMONT-SPLIT postavljanje i popravak građevnih instalacija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VODOMONT-SPLIT postavljanje i popravak građevnih instalacija i trgovina, d.o.o., OIB 08763740739, Mosećka 27, 21000 Split</izvorni_sadrzaj>
    <derivirana_varijabla naziv="DomainObject.Predmet.ProtustrankaIDrugiAdressOIB_1">VODOMONT-SPLIT postavljanje i popravak građevnih instalacija i trgovina, d.o.o., OIB 08763740739, Mosećka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VODOMONT-SPLIT postavljanje i popravak građevnih instalacija i trgovina, d.o.o.</item>
      <item>FINANCIJSKA AGENCIJA, RC SPLIT</item>
    </izvorni_sadrzaj>
    <derivirana_varijabla naziv="DomainObject.Predmet.SudioniciListNaziv_1">
      <item>VODOMONT-SPLIT postavljanje i popravak građevnih instalacija i trgovina, d.o.o.</item>
      <item>FINANCIJSKA AGENCIJA, RC SPLIT</item>
    </derivirana_varijabla>
  </DomainObject.Predmet.SudioniciListNaziv>
  <DomainObject.Predmet.SudioniciListAdressOIB>
    <izvorni_sadrzaj>
      <item>VODOMONT-SPLIT postavljanje i popravak građevnih instalacija i trgovina, d.o.o., OIB 08763740739, Mosećka 27,21000 Split</item>
      <item>FINANCIJSKA AGENCIJA, RC SPLIT, OIB 85821130368, Mažuranićevo šetalište 24 b,21000 Split</item>
    </izvorni_sadrzaj>
    <derivirana_varijabla naziv="DomainObject.Predmet.SudioniciListAdressOIB_1">
      <item>VODOMONT-SPLIT postavljanje i popravak građevnih instalacija i trgovina, d.o.o., OIB 08763740739, Mosećka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08763740739</item>
      <item>, OIB 85821130368</item>
    </izvorni_sadrzaj>
    <derivirana_varijabla naziv="DomainObject.Predmet.SudioniciListNazivOIB_1">
      <item>, OIB 08763740739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5C4C86-87B5-4D8D-8166-767188EC98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326</properties:Words>
  <properties:Characters>1752</properties:Characters>
  <properties:Lines>49</properties:Lines>
  <properties:Paragraphs>16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2016-02-19T13:08:00Z</cp:lastPrinted>
  <dcterms:modified xmlns:xsi="http://www.w3.org/2001/XMLSchema-instance" xsi:type="dcterms:W3CDTF">2016-02-19T13:08:00Z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