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833b" w14:paraId="d87833b" w:rsidRDefault="008A48CE" w:rsidP="008A48CE" w:rsidR="008A48CE">
      <w:pPr>
        <w15:collapsed w:val="false"/>
      </w:pPr>
      <w:bookmarkStart w:name="_GoBack" w:id="0"/>
      <w:bookmarkEnd w:id="0"/>
      <w:r>
        <w:t>REPUBLIKA HRVATSKA</w:t>
      </w:r>
    </w:p>
    <w:p w:rsidRDefault="008A48CE" w:rsidP="008A48CE" w:rsidR="008A48CE">
      <w:r>
        <w:t>TRGOVAČKI SUD U ZAGREBU</w:t>
      </w:r>
    </w:p>
    <w:p w:rsidRDefault="008A48CE" w:rsidP="008A48CE" w:rsidR="008A48CE" w:rsidRPr="003A28FE">
      <w:r>
        <w:t xml:space="preserve">Zagreb, Amruševa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="003A28FE" w:rsidRPr="003A28FE">
        <w:t>99</w:t>
      </w:r>
      <w:r w:rsidR="005442E0" w:rsidRPr="003A28FE">
        <w:t>. St-</w:t>
      </w:r>
      <w:r w:rsidR="004E2AA1">
        <w:t>3129</w:t>
      </w:r>
      <w:r w:rsidR="003A28FE" w:rsidRPr="003A28FE">
        <w:t>/18</w:t>
      </w:r>
    </w:p>
    <w:p w:rsidRDefault="008A48CE" w:rsidP="008A48CE" w:rsidR="008A48CE"/>
    <w:p w:rsidRDefault="008A48CE" w:rsidP="008A48CE" w:rsidR="008A48CE"/>
    <w:p w:rsidRDefault="008A48CE" w:rsidP="003611D6" w:rsidR="008A48CE">
      <w:pPr>
        <w:jc w:val="center"/>
      </w:pPr>
      <w:r>
        <w:t>Z A P I S N I K</w:t>
      </w:r>
    </w:p>
    <w:p w:rsidRDefault="008A48CE" w:rsidP="003611D6" w:rsidR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Default="008A48CE" w:rsidP="002F4E28" w:rsidR="009A3684" w:rsidRPr="00CB56BA">
      <w:pPr>
        <w:jc w:val="both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876924">
        <w:t>02. srpnja</w:t>
      </w:r>
      <w:r w:rsidR="00F206CE" w:rsidRPr="009477EF">
        <w:t xml:space="preserve"> 201</w:t>
      </w:r>
      <w:r w:rsidR="00BD3867" w:rsidRPr="009477EF">
        <w:t>9</w:t>
      </w:r>
      <w:r w:rsidRPr="009477EF">
        <w:t xml:space="preserve">. </w:t>
      </w:r>
      <w:r>
        <w:t>u stečajnom postupku nad dužnikom</w:t>
      </w:r>
      <w:r w:rsidR="004E2AA1">
        <w:t xml:space="preserve"> DARUJMO OSMIJEH j.d.o.o. </w:t>
      </w:r>
      <w:r w:rsidR="004E2AA1" w:rsidRPr="004E2AA1">
        <w:t>za usluge</w:t>
      </w:r>
      <w:r w:rsidR="004E2AA1">
        <w:t xml:space="preserve">, </w:t>
      </w:r>
      <w:r w:rsidR="00876924">
        <w:t>OIB:</w:t>
      </w:r>
      <w:r w:rsidR="004E2AA1" w:rsidRPr="004E2AA1">
        <w:t xml:space="preserve"> 72495611544</w:t>
      </w:r>
      <w:r w:rsidR="00CB56BA" w:rsidRPr="00CB56BA">
        <w:t>,</w:t>
      </w:r>
      <w:r w:rsidR="000B5D75">
        <w:t xml:space="preserve"> Zagreb</w:t>
      </w:r>
      <w:r w:rsidR="004E2AA1">
        <w:t xml:space="preserve">, </w:t>
      </w:r>
      <w:r w:rsidR="004E2AA1" w:rsidRPr="004E2AA1">
        <w:t>Ulica kneza Branimira 17</w:t>
      </w:r>
    </w:p>
    <w:p w:rsidRDefault="001C1CFF" w:rsidP="002F4E28" w:rsidR="001C1CFF">
      <w:pPr>
        <w:jc w:val="both"/>
      </w:pPr>
    </w:p>
    <w:p w:rsidRDefault="008A48CE" w:rsidP="008A48CE" w:rsidR="008A48CE">
      <w:r>
        <w:t>NAZOČNI OD SUDA:</w:t>
      </w:r>
    </w:p>
    <w:p w:rsidRDefault="008A48CE" w:rsidP="008A48CE" w:rsidR="008A48CE" w:rsidRPr="009477EF">
      <w:r w:rsidRPr="009477EF">
        <w:t>SUDAC:</w:t>
      </w:r>
      <w:r w:rsidR="00856A46" w:rsidRPr="009477EF">
        <w:t xml:space="preserve"> </w:t>
      </w:r>
      <w:r w:rsidR="009477EF" w:rsidRPr="009477EF">
        <w:t>Goran Iskra</w:t>
      </w:r>
    </w:p>
    <w:p w:rsidRDefault="008A48CE" w:rsidP="008A48CE" w:rsidR="008A48CE" w:rsidRPr="009477EF">
      <w:r w:rsidRPr="009477EF">
        <w:t>ZAPISNIČAR:</w:t>
      </w:r>
      <w:r w:rsidR="001A0AAD" w:rsidRPr="009477EF">
        <w:t xml:space="preserve"> </w:t>
      </w:r>
      <w:r w:rsidR="009477EF" w:rsidRPr="009477EF">
        <w:t>Danijela Jovanovska</w:t>
      </w:r>
    </w:p>
    <w:p w:rsidRDefault="008A48CE" w:rsidP="008A48CE" w:rsidR="008A48CE"/>
    <w:p w:rsidRDefault="008A48CE" w:rsidP="008A48CE" w:rsidR="008A48CE"/>
    <w:p w:rsidRDefault="00431315" w:rsidP="00856A46" w:rsidR="008A48CE" w:rsidRPr="009477EF">
      <w:pPr>
        <w:jc w:val="both"/>
      </w:pPr>
      <w:r w:rsidRPr="009477EF">
        <w:t>S</w:t>
      </w:r>
      <w:r w:rsidR="001A0AAD" w:rsidRPr="009477EF">
        <w:t xml:space="preserve">udac otvara raspravu u </w:t>
      </w:r>
      <w:r w:rsidR="00FA0F7E">
        <w:t>10</w:t>
      </w:r>
      <w:r w:rsidR="008813F4" w:rsidRPr="009477EF">
        <w:t>:</w:t>
      </w:r>
      <w:r w:rsidR="000442AC">
        <w:t>3</w:t>
      </w:r>
      <w:r w:rsidR="00922359" w:rsidRPr="009477EF">
        <w:t>0</w:t>
      </w:r>
      <w:r w:rsidR="008A48CE" w:rsidRPr="009477EF">
        <w:t xml:space="preserve"> sati, rasprava je javna i utvrđuje da su, pristupili:</w:t>
      </w:r>
    </w:p>
    <w:p w:rsidRDefault="008A48CE" w:rsidP="008A48CE" w:rsidR="008A48CE"/>
    <w:p w:rsidRDefault="008A48CE" w:rsidP="008A48CE" w:rsidR="008A48CE"/>
    <w:p w:rsidRDefault="00777E93" w:rsidR="00397233" w:rsidRPr="00623457">
      <w:pPr>
        <w:jc w:val="both"/>
      </w:pPr>
      <w:r>
        <w:t>P</w:t>
      </w:r>
      <w:r w:rsidR="003F52B1">
        <w:t>redlagatelj</w:t>
      </w:r>
      <w:r w:rsidR="008A48CE">
        <w:t xml:space="preserve">: </w:t>
      </w:r>
      <w:r w:rsidR="00397233">
        <w:t>n</w:t>
      </w:r>
      <w:r w:rsidR="00397233" w:rsidRPr="00623457">
        <w:t>itko,</w:t>
      </w:r>
      <w:r w:rsidR="00397233">
        <w:t xml:space="preserve"> dostava poziva uredno iskazana</w:t>
      </w:r>
      <w:r w:rsidR="009477EF">
        <w:t xml:space="preserve">, </w:t>
      </w:r>
    </w:p>
    <w:p w:rsidRDefault="00777E93" w:rsidP="008A48CE" w:rsidR="008A48CE">
      <w:r>
        <w:t>Dužnik</w:t>
      </w:r>
      <w:r w:rsidR="008A48CE">
        <w:t xml:space="preserve">: </w:t>
      </w:r>
    </w:p>
    <w:p w:rsidRDefault="008A48CE" w:rsidP="008A48CE" w:rsidR="008A48CE">
      <w:r>
        <w:t>Zastupnik po zakonu dužnika</w:t>
      </w:r>
      <w:r w:rsidRPr="002A7CB2">
        <w:t xml:space="preserve">: </w:t>
      </w:r>
      <w:r w:rsidR="00CF01B2">
        <w:t>nitko, uredno pozvan</w:t>
      </w:r>
      <w:r w:rsidR="00657D25">
        <w:t xml:space="preserve"> </w:t>
      </w:r>
    </w:p>
    <w:p w:rsidRDefault="00117A99" w:rsidP="008A48CE" w:rsidR="00117A99"/>
    <w:p w:rsidRDefault="00CD7FFD" w:rsidP="00CD7FFD" w:rsidR="00CD7FFD" w:rsidRPr="0092250C">
      <w:r w:rsidRPr="0092250C">
        <w:t xml:space="preserve">Utvrđuje se da spisu prileži podnesak </w:t>
      </w:r>
      <w:r>
        <w:t>Financijske agencije</w:t>
      </w:r>
      <w:r w:rsidRPr="0092250C">
        <w:t xml:space="preserve"> od </w:t>
      </w:r>
      <w:r w:rsidR="00F13046">
        <w:t>07</w:t>
      </w:r>
      <w:r w:rsidR="003D05F9" w:rsidRPr="003D05F9">
        <w:t>. svibnja 2019</w:t>
      </w:r>
      <w:r w:rsidR="00F13046">
        <w:t>. (list 7</w:t>
      </w:r>
      <w:r w:rsidRPr="003D05F9">
        <w:t xml:space="preserve"> spisa) </w:t>
      </w:r>
      <w:r>
        <w:t>kojim</w:t>
      </w:r>
      <w:r w:rsidRPr="0092250C">
        <w:t xml:space="preserve"> obavještava sud da je spriječen pristupiti na današnje ročište te da u cijelosti ostaje kod navoda iz prijedloga za otvaranje stečajnog postupka</w:t>
      </w:r>
      <w:r>
        <w:t>.</w:t>
      </w:r>
    </w:p>
    <w:p w:rsidRDefault="00CD7FFD" w:rsidP="00CD7FFD" w:rsidR="00CD7FFD"/>
    <w:p w:rsidRDefault="00CD7FFD" w:rsidP="00BE2E8B" w:rsidR="001047EF">
      <w:pPr>
        <w:jc w:val="both"/>
      </w:pPr>
      <w:r w:rsidRPr="00BA75E0">
        <w:t xml:space="preserve">Utvrđuje se da spisu prileži potvrda Financijske agencije od </w:t>
      </w:r>
      <w:r w:rsidR="00A65330">
        <w:t>10</w:t>
      </w:r>
      <w:r w:rsidR="00F766C5" w:rsidRPr="00F766C5">
        <w:t>. svibnja</w:t>
      </w:r>
      <w:r w:rsidRPr="00F766C5">
        <w:t xml:space="preserve"> 201</w:t>
      </w:r>
      <w:r w:rsidR="00F766C5" w:rsidRPr="00F766C5">
        <w:t>9</w:t>
      </w:r>
      <w:r w:rsidRPr="00F766C5">
        <w:t>. (list 1</w:t>
      </w:r>
      <w:r w:rsidR="009F1ECD">
        <w:t>0</w:t>
      </w:r>
      <w:r w:rsidRPr="00F766C5">
        <w:t xml:space="preserve"> spisa) </w:t>
      </w:r>
      <w:r w:rsidRPr="00BA75E0">
        <w:t xml:space="preserve">prema kojoj dužnik na taj dan ima evidentirane neizvršene osnove za plaćanje u neprekinutom razdoblju </w:t>
      </w:r>
      <w:r w:rsidRPr="00F766C5">
        <w:t xml:space="preserve">od </w:t>
      </w:r>
      <w:r w:rsidR="00A65330">
        <w:t>269</w:t>
      </w:r>
      <w:r w:rsidRPr="00F766C5">
        <w:t xml:space="preserve"> dan</w:t>
      </w:r>
      <w:r w:rsidR="00BA75E0" w:rsidRPr="00F766C5">
        <w:t>a</w:t>
      </w:r>
      <w:r w:rsidRPr="00F766C5">
        <w:t xml:space="preserve"> </w:t>
      </w:r>
      <w:r w:rsidRPr="00BA75E0">
        <w:t xml:space="preserve">i očevidnik o redoslijedu plaćanja sa obračunatom kamatom prema kojem dužnik na dan </w:t>
      </w:r>
      <w:r w:rsidR="00BF2815">
        <w:t>15</w:t>
      </w:r>
      <w:r w:rsidR="00FF2363" w:rsidRPr="00FF2363">
        <w:t>.05</w:t>
      </w:r>
      <w:r w:rsidRPr="00FF2363">
        <w:t>.201</w:t>
      </w:r>
      <w:r w:rsidR="00FF2363" w:rsidRPr="00FF2363">
        <w:t>9</w:t>
      </w:r>
      <w:r w:rsidRPr="00FF2363">
        <w:t xml:space="preserve">. ima </w:t>
      </w:r>
      <w:r w:rsidRPr="00BA75E0">
        <w:t xml:space="preserve">nepodmirene obveze u iznosu od </w:t>
      </w:r>
      <w:r w:rsidR="00A65330">
        <w:t xml:space="preserve">76.778,56 </w:t>
      </w:r>
      <w:r w:rsidRPr="006D47D1">
        <w:t xml:space="preserve">kn </w:t>
      </w:r>
      <w:r w:rsidR="008F05C9" w:rsidRPr="006D47D1">
        <w:t>(list 10</w:t>
      </w:r>
      <w:r w:rsidRPr="006D47D1">
        <w:t>-1</w:t>
      </w:r>
      <w:r w:rsidR="006D47D1" w:rsidRPr="006D47D1">
        <w:t>1</w:t>
      </w:r>
      <w:r w:rsidRPr="006D47D1">
        <w:t xml:space="preserve"> spisa).</w:t>
      </w:r>
    </w:p>
    <w:p w:rsidRDefault="00444E24" w:rsidP="00BE2E8B" w:rsidR="00444E24" w:rsidRPr="001A1887">
      <w:pPr>
        <w:jc w:val="both"/>
      </w:pPr>
    </w:p>
    <w:p w:rsidRDefault="001047EF" w:rsidP="001047EF" w:rsidR="001047EF" w:rsidRPr="001047EF"/>
    <w:p w:rsidRDefault="001047EF" w:rsidP="001047EF" w:rsidR="001047EF" w:rsidRPr="001047EF">
      <w:r w:rsidRPr="001047EF">
        <w:t>Sud donosi</w:t>
      </w:r>
    </w:p>
    <w:p w:rsidRDefault="001047EF" w:rsidP="001047EF" w:rsidR="001047EF" w:rsidRPr="001047EF"/>
    <w:p w:rsidRDefault="00397233" w:rsidP="001047EF" w:rsidR="001047EF" w:rsidRPr="001047EF">
      <w:pPr>
        <w:jc w:val="center"/>
      </w:pPr>
      <w:r>
        <w:t>r</w:t>
      </w:r>
      <w:r w:rsidR="001047EF" w:rsidRPr="001047EF">
        <w:t xml:space="preserve"> j e š e n j e</w:t>
      </w:r>
    </w:p>
    <w:p w:rsidRDefault="001047EF" w:rsidP="001047EF" w:rsidR="001047EF" w:rsidRPr="001047EF"/>
    <w:p w:rsidRDefault="001047EF" w:rsidP="001047EF" w:rsidR="001047EF" w:rsidRPr="001047EF">
      <w:r w:rsidRPr="001047EF">
        <w:t>Ročište radi očitovanja o prijedlogu za otvaranje stečajnog postupka, spaja se s ročištem radi rasprave o uvjetima za otvaranje stečajnog postupka.</w:t>
      </w:r>
    </w:p>
    <w:p w:rsidRDefault="00856A46" w:rsidP="00856A46" w:rsidR="00856A46"/>
    <w:p w:rsidRDefault="00371E46" w:rsidP="00856A46" w:rsidR="00371E46"/>
    <w:p w:rsidRDefault="00371E46" w:rsidP="00371E46" w:rsidR="00371E46">
      <w:r>
        <w:t>Podaci o imovini</w:t>
      </w:r>
    </w:p>
    <w:p w:rsidRDefault="00117A99" w:rsidP="00371E46" w:rsidR="00117A99"/>
    <w:p w:rsidRDefault="00BE2E8B" w:rsidP="006A21C0" w:rsidR="00117A99">
      <w:r w:rsidRPr="00BE2E8B">
        <w:t>Utvrđuje se da spisu prileži</w:t>
      </w:r>
      <w:r>
        <w:t xml:space="preserve"> uvjerenje EUROAGRAM TIS d.o.o. od 17.05.2</w:t>
      </w:r>
      <w:r w:rsidR="00546218">
        <w:t>019. u kojem je navedeno kako</w:t>
      </w:r>
      <w:r>
        <w:t xml:space="preserve"> dužnik </w:t>
      </w:r>
      <w:r w:rsidR="00546218">
        <w:t>nije evidentiran kao vlasnik vozila.</w:t>
      </w:r>
    </w:p>
    <w:p w:rsidRDefault="00117A99" w:rsidP="006A21C0" w:rsidR="00117A99"/>
    <w:p w:rsidRDefault="00562320" w:rsidP="006A21C0" w:rsidR="00D423A7">
      <w:r>
        <w:t xml:space="preserve"> </w:t>
      </w:r>
    </w:p>
    <w:p w:rsidRDefault="00117A99" w:rsidR="00D423A7">
      <w:r>
        <w:t>Iz zajedničkog informacijskog sustava za zemljišne knjige i katastar proizlazi da dužnik nije upisan kao vlasnik nekretnina.</w:t>
      </w:r>
    </w:p>
    <w:p w:rsidRDefault="001047EF" w:rsidP="00856A46" w:rsidR="001047EF"/>
    <w:p w:rsidRDefault="00856A46" w:rsidP="00856A46" w:rsidR="00856A46">
      <w:r>
        <w:t>Sud donosi</w:t>
      </w:r>
    </w:p>
    <w:p w:rsidRDefault="00856A46" w:rsidP="00856A46" w:rsidR="00856A46"/>
    <w:p w:rsidRDefault="00C017CA" w:rsidP="00C017CA" w:rsidR="00856A46">
      <w:pPr>
        <w:jc w:val="center"/>
      </w:pPr>
      <w:r>
        <w:t>z a k lj u č a k</w:t>
      </w:r>
    </w:p>
    <w:p w:rsidRDefault="00C017CA" w:rsidP="00C017CA" w:rsidR="00C017CA">
      <w:pPr>
        <w:jc w:val="center"/>
      </w:pPr>
    </w:p>
    <w:p w:rsidRDefault="00854C5A" w:rsidP="00854C5A" w:rsidR="00856A46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Default="008A48CE" w:rsidP="008A48CE" w:rsidR="008A48CE"/>
    <w:p w:rsidRDefault="008A48CE" w:rsidP="008A48CE" w:rsidR="008A48CE"/>
    <w:p w:rsidRDefault="002951C1" w:rsidP="00856A46" w:rsidR="008A48CE">
      <w:pPr>
        <w:jc w:val="center"/>
      </w:pPr>
      <w:r>
        <w:t xml:space="preserve">Dovršeno </w:t>
      </w:r>
      <w:r w:rsidR="002051D1">
        <w:t xml:space="preserve">u 10,32 </w:t>
      </w:r>
      <w:r w:rsidR="008A48CE">
        <w:t>sati</w:t>
      </w:r>
    </w:p>
    <w:p w:rsidRDefault="008A48CE" w:rsidP="008A48CE" w:rsidR="008A48CE"/>
    <w:p w:rsidRDefault="008A48CE" w:rsidP="008A48CE" w:rsidR="008A48CE"/>
    <w:p w:rsidRDefault="008A48CE" w:rsidP="00856A46" w:rsidR="008A48CE">
      <w:pPr>
        <w:jc w:val="center"/>
      </w:pPr>
      <w:r>
        <w:t>SUDAC</w:t>
      </w:r>
    </w:p>
    <w:p w:rsidRDefault="008A48CE" w:rsidP="008A48CE" w:rsidR="008A48CE"/>
    <w:p w:rsidRDefault="008A48CE" w:rsidP="008A48CE" w:rsidR="008A48CE"/>
    <w:p w:rsidRDefault="00317348" w:rsidP="00317348" w:rsidR="00317348">
      <w:pPr>
        <w:ind w:left="3540"/>
      </w:pPr>
      <w:r>
        <w:t xml:space="preserve">     </w:t>
      </w:r>
      <w:r w:rsidR="008A48CE"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</w:p>
    <w:p w:rsidRDefault="00317348" w:rsidP="00317348" w:rsidR="00317348">
      <w:pPr>
        <w:ind w:left="3540"/>
      </w:pPr>
    </w:p>
    <w:p w:rsidRDefault="008A48CE" w:rsidP="00317348" w:rsidR="008A48CE">
      <w:pPr>
        <w:ind w:firstLine="708" w:left="5664"/>
      </w:pPr>
      <w:r>
        <w:t>PREDLAGATELJ</w:t>
      </w:r>
    </w:p>
    <w:p w:rsidRDefault="008A48CE" w:rsidP="008A48CE" w:rsidR="008A48CE"/>
    <w:p w:rsidRDefault="008A48CE" w:rsidP="008A48CE" w:rsidR="008A48CE"/>
    <w:p w:rsidRDefault="008A48CE" w:rsidP="00317348" w:rsidR="008A48CE">
      <w:pPr>
        <w:ind w:left="6372"/>
      </w:pPr>
      <w:r>
        <w:t>ZASTUPNIK PO ZAKONU DUŽNIKA</w:t>
      </w:r>
    </w:p>
    <w:p w:rsidRDefault="008A48CE" w:rsidP="008A48CE" w:rsidR="008A48CE"/>
    <w:p w:rsidRDefault="008A48CE" w:rsidP="008A48CE" w:rsidR="008A48CE"/>
    <w:p w:rsidRDefault="008A48CE" w:rsidP="00317348" w:rsidR="008A48CE">
      <w:pPr>
        <w:ind w:firstLine="708" w:left="5664"/>
      </w:pPr>
      <w:r>
        <w:t>DUŽNIK</w:t>
      </w:r>
    </w:p>
    <w:sectPr w:rsidSect="003A28FE" w:rsidR="008A48CE">
      <w:headerReference w:type="default" r:id="rId9"/>
      <w:pgSz w:h="16838" w:w="11906"/>
      <w:pgMar w:gutter="0" w:footer="1417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6FE" w:rsidP="00397233" w:rsidR="003516FE">
      <w:r>
        <w:separator/>
      </w:r>
    </w:p>
  </w:endnote>
  <w:endnote w:id="0" w:type="continuationSeparator">
    <w:p w:rsidRDefault="003516FE" w:rsidP="00397233" w:rsidR="00351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6FE" w:rsidP="00397233" w:rsidR="003516FE">
      <w:r>
        <w:separator/>
      </w:r>
    </w:p>
  </w:footnote>
  <w:footnote w:id="0" w:type="continuationSeparator">
    <w:p w:rsidRDefault="003516FE" w:rsidP="00397233" w:rsidR="00351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233" w:rsidP="00397233" w:rsidR="00397233" w:rsidRPr="006E281F">
    <w:pPr>
      <w:pStyle w:val="Zaglavlje"/>
      <w:tabs>
        <w:tab w:pos="6580" w:val="left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D2C4E">
          <w:rPr>
            <w:noProof/>
          </w:rPr>
          <w:t>2</w:t>
        </w:r>
        <w:r>
          <w:fldChar w:fldCharType="end"/>
        </w:r>
      </w:sdtContent>
    </w:sdt>
    <w:r>
      <w:tab/>
    </w:r>
    <w:r w:rsidR="006E281F" w:rsidRPr="006E281F">
      <w:t>9</w:t>
    </w:r>
    <w:r w:rsidRPr="006E281F">
      <w:t>9. St-</w:t>
    </w:r>
    <w:r w:rsidR="00DC6E43">
      <w:t>3129</w:t>
    </w:r>
    <w:r w:rsidR="006E281F" w:rsidRPr="006E281F">
      <w:t>/18</w:t>
    </w:r>
  </w:p>
  <w:p w:rsidRDefault="00397233" w:rsidR="003972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42BE6"/>
    <w:rsid w:val="000442AC"/>
    <w:rsid w:val="000B1B94"/>
    <w:rsid w:val="000B5D75"/>
    <w:rsid w:val="001047EF"/>
    <w:rsid w:val="00117732"/>
    <w:rsid w:val="00117A99"/>
    <w:rsid w:val="00163C8F"/>
    <w:rsid w:val="001A0AAD"/>
    <w:rsid w:val="001A1887"/>
    <w:rsid w:val="001C1CFF"/>
    <w:rsid w:val="002051D1"/>
    <w:rsid w:val="00243704"/>
    <w:rsid w:val="00263842"/>
    <w:rsid w:val="002951C1"/>
    <w:rsid w:val="002A7CB2"/>
    <w:rsid w:val="002F4E28"/>
    <w:rsid w:val="003159CA"/>
    <w:rsid w:val="00317348"/>
    <w:rsid w:val="00335936"/>
    <w:rsid w:val="003516FE"/>
    <w:rsid w:val="003611D6"/>
    <w:rsid w:val="00371E46"/>
    <w:rsid w:val="00397233"/>
    <w:rsid w:val="003A28FE"/>
    <w:rsid w:val="003D05F9"/>
    <w:rsid w:val="003F52B1"/>
    <w:rsid w:val="00431315"/>
    <w:rsid w:val="00444E24"/>
    <w:rsid w:val="00466707"/>
    <w:rsid w:val="004D67E1"/>
    <w:rsid w:val="004E2AA1"/>
    <w:rsid w:val="005244E3"/>
    <w:rsid w:val="005442E0"/>
    <w:rsid w:val="00546218"/>
    <w:rsid w:val="0056180B"/>
    <w:rsid w:val="00562320"/>
    <w:rsid w:val="005A027E"/>
    <w:rsid w:val="005B4462"/>
    <w:rsid w:val="005E36BB"/>
    <w:rsid w:val="0064257C"/>
    <w:rsid w:val="00657D25"/>
    <w:rsid w:val="00666D8C"/>
    <w:rsid w:val="0068531F"/>
    <w:rsid w:val="006A697E"/>
    <w:rsid w:val="006C022C"/>
    <w:rsid w:val="006D47D1"/>
    <w:rsid w:val="006E281F"/>
    <w:rsid w:val="00710D62"/>
    <w:rsid w:val="00732732"/>
    <w:rsid w:val="00756902"/>
    <w:rsid w:val="00777E93"/>
    <w:rsid w:val="00785327"/>
    <w:rsid w:val="00854C5A"/>
    <w:rsid w:val="00856A46"/>
    <w:rsid w:val="00876924"/>
    <w:rsid w:val="008813F4"/>
    <w:rsid w:val="008A48CE"/>
    <w:rsid w:val="008C6ABF"/>
    <w:rsid w:val="008F05C9"/>
    <w:rsid w:val="00922359"/>
    <w:rsid w:val="0093752B"/>
    <w:rsid w:val="009477EF"/>
    <w:rsid w:val="009A3684"/>
    <w:rsid w:val="009F1ECD"/>
    <w:rsid w:val="00A65330"/>
    <w:rsid w:val="00A74F02"/>
    <w:rsid w:val="00A76386"/>
    <w:rsid w:val="00A8071E"/>
    <w:rsid w:val="00AD08A3"/>
    <w:rsid w:val="00B33248"/>
    <w:rsid w:val="00B4207A"/>
    <w:rsid w:val="00BA75E0"/>
    <w:rsid w:val="00BB0762"/>
    <w:rsid w:val="00BD3867"/>
    <w:rsid w:val="00BE2E8B"/>
    <w:rsid w:val="00BF2815"/>
    <w:rsid w:val="00C017CA"/>
    <w:rsid w:val="00C23FE9"/>
    <w:rsid w:val="00C32A48"/>
    <w:rsid w:val="00C46A2B"/>
    <w:rsid w:val="00C80C9B"/>
    <w:rsid w:val="00CB56BA"/>
    <w:rsid w:val="00CD7FFD"/>
    <w:rsid w:val="00CF01B2"/>
    <w:rsid w:val="00CF499D"/>
    <w:rsid w:val="00D41516"/>
    <w:rsid w:val="00D423A7"/>
    <w:rsid w:val="00DC6E43"/>
    <w:rsid w:val="00DD518F"/>
    <w:rsid w:val="00EA0BA9"/>
    <w:rsid w:val="00ED2C4E"/>
    <w:rsid w:val="00ED4919"/>
    <w:rsid w:val="00F13046"/>
    <w:rsid w:val="00F15CD3"/>
    <w:rsid w:val="00F206CE"/>
    <w:rsid w:val="00F31AAB"/>
    <w:rsid w:val="00F33367"/>
    <w:rsid w:val="00F54A20"/>
    <w:rsid w:val="00F562DE"/>
    <w:rsid w:val="00F766C5"/>
    <w:rsid w:val="00FA0F7E"/>
    <w:rsid w:val="00FF12E4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2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C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C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C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C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2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C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C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C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2. srpnja 2019.</izvorni_sadrzaj>
    <derivirana_varijabla naziv="DomainObject.StvarniPocetakDatum_1">2. srpnja 2019.</derivirana_varijabla>
  </DomainObject.StvarniPocetakDatum>
  <DomainObject.StvarniZavrsetakDatum>
    <izvorni_sadrzaj>2. srpnja 2019.</izvorni_sadrzaj>
    <derivirana_varijabla naziv="DomainObject.StvarniZavrsetakDatum_1">2. srpnja 2019.</derivirana_varijabla>
  </DomainObject.StvarniZavrsetakDatum>
  <DomainObject.PlaniraniZavrsetakDatum>
    <izvorni_sadrzaj>2. srpnja 2019.</izvorni_sadrzaj>
    <derivirana_varijabla naziv="DomainObject.PlaniraniZavrsetakDatum_1">2. srpnja 2019.</derivirana_varijabla>
  </DomainObject.PlaniraniZavrsetakDatum>
  <DomainObject.PlaniraniPocetakDatum>
    <izvorni_sadrzaj>2. srpnja 2019.</izvorni_sadrzaj>
    <derivirana_varijabla naziv="DomainObject.PlaniraniPocetakDatum_1">2. srpnja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10:32</izvorni_sadrzaj>
    <derivirana_varijabla naziv="DomainObject.StvarniZavrsetakVrijeme_1">10:32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2019.</izvorni_sadrzaj>
    <derivirana_varijabla naziv="DomainObject.Zapisnik.DatumKreiranja_1">2.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St-3129/2018-13</izvorni_sadrzaj>
    <derivirana_varijabla naziv="DomainObject.Zapisnik.Oznaka_1">St-3129/2018-13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3129</izvorni_sadrzaj>
    <derivirana_varijabla naziv="DomainObject.Predmet.Broj_1">3129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St-3129/2018</izvorni_sadrzaj>
    <derivirana_varijabla naziv="DomainObject.Predmet.OznakaBroj_1">St-3129/2018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DARUJMO OSMIJEH j.d.o.o. za usluge zastupanog po punomoćniku Željko Pereković</izvorni_sadrzaj>
    <derivirana_varijabla naziv="DomainObject.Predmet.ProtustrankaFormated_1">  DARUJMO OSMIJEH j.d.o.o. za usluge zastupanog po punomoćniku Željko Pereković</derivirana_varijabla>
  </DomainObject.Predmet.ProtustrankaFormated>
  <DomainObject.Predmet.ProtustrankaFormatedOIB>
    <izvorni_sadrzaj>  DARUJMO OSMIJEH j.d.o.o. za usluge, OIB 72495611544 zastupanog po punomoćniku Željko Pereković</izvorni_sadrzaj>
    <derivirana_varijabla naziv="DomainObject.Predmet.ProtustrankaFormatedOIB_1">  DARUJMO OSMIJEH j.d.o.o. za usluge, OIB 72495611544 zastupanog po punomoćniku Željko Pereković</derivirana_varijabla>
  </DomainObject.Predmet.ProtustrankaFormatedOIB>
  <DomainObject.Predmet.ProtustrankaFormatedWithAdress>
    <izvorni_sadrzaj> DARUJMO OSMIJEH j.d.o.o. za usluge, Ulica kneza Branimira 17, 10000 Zagreb zastupanog po punomoćniku Željko Pereković</izvorni_sadrzaj>
    <derivirana_varijabla naziv="DomainObject.Predmet.ProtustrankaFormatedWithAdress_1"> DARUJMO OSMIJEH j.d.o.o. za usluge, Ulica kneza Branimira 17, 10000 Zagreb zastupanog po punomoćniku Željko Pereković</derivirana_varijabla>
  </DomainObject.Predmet.ProtustrankaFormatedWithAdress>
  <DomainObject.Predmet.ProtustrankaFormatedWithAdressOIB>
    <izvorni_sadrzaj> DARUJMO OSMIJEH j.d.o.o. za usluge, OIB 72495611544, Ulica kneza Branimira 17, 10000 Zagreb zastupanog po punomoćniku Željko Pereković</izvorni_sadrzaj>
    <derivirana_varijabla naziv="DomainObject.Predmet.ProtustrankaFormatedWithAdressOIB_1"> DARUJMO OSMIJEH j.d.o.o. za usluge, OIB 72495611544, Ulica kneza Branimira 17, 10000 Zagreb zastupanog po punomoćniku Željko Pereković</derivirana_varijabla>
  </DomainObject.Predmet.ProtustrankaFormatedWithAdressOIB>
  <DomainObject.Predmet.ProtustrankaWithAdress>
    <izvorni_sadrzaj>DARUJMO OSMIJEH j.d.o.o. za usluge Ulica kneza Branimira 17, 10000 Zagreb</izvorni_sadrzaj>
    <derivirana_varijabla naziv="DomainObject.Predmet.ProtustrankaWithAdress_1">DARUJMO OSMIJEH j.d.o.o. za usluge Ulica kneza Branimira 17, 10000 Zagreb</derivirana_varijabla>
  </DomainObject.Predmet.ProtustrankaWithAdress>
  <DomainObject.Predmet.ProtustrankaWithAdressOIB>
    <izvorni_sadrzaj>DARUJMO OSMIJEH j.d.o.o. za usluge, OIB 72495611544, Ulica kneza Branimira 17, 10000 Zagreb</izvorni_sadrzaj>
    <derivirana_varijabla naziv="DomainObject.Predmet.ProtustrankaWithAdressOIB_1">DARUJMO OSMIJEH j.d.o.o. za usluge, OIB 72495611544, Ulica kneza Branimira 17, 10000 Zagreb</derivirana_varijabla>
  </DomainObject.Predmet.ProtustrankaWithAdressOIB>
  <DomainObject.Predmet.ProtustrankaNazivFormated>
    <izvorni_sadrzaj>DARUJMO OSMIJEH j.d.o.o. za usluge</izvorni_sadrzaj>
    <derivirana_varijabla naziv="DomainObject.Predmet.ProtustrankaNazivFormated_1">DARUJMO OSMIJEH j.d.o.o. za usluge</derivirana_varijabla>
  </DomainObject.Predmet.ProtustrankaNazivFormated>
  <DomainObject.Predmet.ProtustrankaNazivFormatedOIB>
    <izvorni_sadrzaj>DARUJMO OSMIJEH j.d.o.o. za usluge, OIB 72495611544</izvorni_sadrzaj>
    <derivirana_varijabla naziv="DomainObject.Predmet.ProtustrankaNazivFormatedOIB_1">DARUJMO OSMIJEH j.d.o.o. za usluge, OIB 72495611544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DARUJMO OSMIJEH j.d.o.o. za usluge zastupanog po punomoćniku Željko Pereković</item>
    </izvorni_sadrzaj>
    <derivirana_varijabla naziv="DomainObject.Predmet.ProtuStrankaListFormated_1">
      <item>DARUJMO OSMIJEH j.d.o.o. za usluge zastupanog po punomoćniku Željko Pereković</item>
    </derivirana_varijabla>
  </DomainObject.Predmet.ProtuStrankaListFormated>
  <DomainObject.Predmet.ProtuStrankaListFormatedOIB>
    <izvorni_sadrzaj>
      <item>DARUJMO OSMIJEH j.d.o.o. za usluge, OIB 72495611544 zastupanog po punomoćniku Željko Pereković</item>
    </izvorni_sadrzaj>
    <derivirana_varijabla naziv="DomainObject.Predmet.ProtuStrankaListFormatedOIB_1">
      <item>DARUJMO OSMIJEH j.d.o.o. za usluge, OIB 72495611544 zastupanog po punomoćniku Željko Pereković</item>
    </derivirana_varijabla>
  </DomainObject.Predmet.ProtuStrankaListFormatedOIB>
  <DomainObject.Predmet.ProtuStrankaListFormatedWithAdress>
    <izvorni_sadrzaj>
      <item>DARUJMO OSMIJEH j.d.o.o. za usluge, Ulica kneza Branimira 17, 10000 Zagreb zastupanog po punomoćniku Željko Pereković</item>
    </izvorni_sadrzaj>
    <derivirana_varijabla naziv="DomainObject.Predmet.ProtuStrankaListFormatedWithAdress_1">
      <item>DARUJMO OSMIJEH j.d.o.o. za usluge, Ulica kneza Branimira 17, 10000 Zagreb zastupanog po punomoćniku Željko Pereković</item>
    </derivirana_varijabla>
  </DomainObject.Predmet.ProtuStrankaListFormatedWithAdress>
  <DomainObject.Predmet.ProtuStrankaListFormatedWithAdressOIB>
    <izvorni_sadrzaj>
      <item>DARUJMO OSMIJEH j.d.o.o. za usluge, OIB 72495611544, Ulica kneza Branimira 17, 10000 Zagreb zastupanog po punomoćniku Željko Pereković</item>
    </izvorni_sadrzaj>
    <derivirana_varijabla naziv="DomainObject.Predmet.ProtuStrankaListFormatedWithAdressOIB_1">
      <item>DARUJMO OSMIJEH j.d.o.o. za usluge, OIB 72495611544, Ulica kneza Branimira 17, 10000 Zagreb zastupanog po punomoćniku Željko Pereković</item>
    </derivirana_varijabla>
  </DomainObject.Predmet.ProtuStrankaListFormatedWithAdressOIB>
  <DomainObject.Predmet.ProtuStrankaListNazivFormated>
    <izvorni_sadrzaj>
      <item>DARUJMO OSMIJEH j.d.o.o. za usluge</item>
    </izvorni_sadrzaj>
    <derivirana_varijabla naziv="DomainObject.Predmet.ProtuStrankaListNazivFormated_1">
      <item>DARUJMO OSMIJEH j.d.o.o. za usluge</item>
    </derivirana_varijabla>
  </DomainObject.Predmet.ProtuStrankaListNazivFormated>
  <DomainObject.Predmet.ProtuStrankaListNazivFormatedOIB>
    <izvorni_sadrzaj>
      <item>DARUJMO OSMIJEH j.d.o.o. za usluge, OIB 72495611544</item>
    </izvorni_sadrzaj>
    <derivirana_varijabla naziv="DomainObject.Predmet.ProtuStrankaListNazivFormatedOIB_1">
      <item>DARUJMO OSMIJEH j.d.o.o. za usluge, OIB 72495611544</item>
    </derivirana_varijabla>
  </DomainObject.Predmet.ProtuStrankaListNazivFormatedOIB>
  <DomainObject.Predmet.OstaliListFormated>
    <izvorni_sadrzaj>
      <item>Željko Pereković punomoćnik sudionika u postupku DARUJMO OSMIJEH j.d.o.o. za usluge</item>
      <item>Sberbank d.d.</item>
      <item>ERSTE&amp;STEIERMÄRKISCHE BANKA dioničko društvo</item>
      <item>PRIVREDNA BANKA ZAGREB - DIONIČKO DRUŠTVO</item>
    </izvorni_sadrzaj>
    <derivirana_varijabla naziv="DomainObject.Predmet.OstaliListFormated_1">
      <item>Željko Pereković punomoćnik sudionika u postupku DARUJMO OSMIJEH j.d.o.o. za usluge</item>
      <item>Sberbank d.d.</item>
      <item>ERSTE&amp;STEIERMÄRKISCHE BANKA dioničko društvo</item>
      <item>PRIVREDNA BANKA ZAGREB - DIONIČKO DRUŠTVO</item>
    </derivirana_varijabla>
  </DomainObject.Predmet.OstaliListFormated>
  <DomainObject.Predmet.OstaliListFormatedOIB>
    <izvorni_sadrzaj>
      <item>Željko Pereković, OIB 89134226520 punomoćnik sudionika u postupku DARUJMO OSMIJEH j.d.o.o. za usluge</item>
      <item>Sberbank d.d., OIB 78427478595</item>
      <item>ERSTE&amp;STEIERMÄRKISCHE BANKA dioničko društvo, OIB 23057039320</item>
      <item>PRIVREDNA BANKA ZAGREB - DIONIČKO DRUŠTVO, OIB 02535697732</item>
    </izvorni_sadrzaj>
    <derivirana_varijabla naziv="DomainObject.Predmet.OstaliListFormatedOIB_1">
      <item>Željko Pereković, OIB 89134226520 punomoćnik sudionika u postupku DARUJMO OSMIJEH j.d.o.o. za usluge</item>
      <item>Sberbank d.d., OIB 78427478595</item>
      <item>ERSTE&amp;STEIERMÄRKISCHE BANKA dioničko društvo, OIB 23057039320</item>
      <item>PRIVREDNA BANKA ZAGREB - DIONIČKO DRUŠTVO, OIB 02535697732</item>
    </derivirana_varijabla>
  </DomainObject.Predmet.OstaliListFormatedOIB>
  <DomainObject.Predmet.OstaliListFormatedWithAdress>
    <izvorni_sadrzaj>
      <item>Željko Pereković, Ulica Kneza Branimira 17, 10000 Zagreb punomoćnik sudionika u postupku DARUJMO OSMIJEH j.d.o.o. za usluge</item>
      <item>Sberbank d.d., Varšavska 9, 10000 Zagreb</item>
      <item>ERSTE&amp;STEIERMÄRKISCHE BANKA dioničko društvo, Jadranski Trg 3a, 51000 Rijeka</item>
      <item>PRIVREDNA BANKA ZAGREB - DIONIČKO DRUŠTVO, Radnička cesta 50, 10000 Zagreb</item>
    </izvorni_sadrzaj>
    <derivirana_varijabla naziv="DomainObject.Predmet.OstaliListFormatedWithAdress_1">
      <item>Željko Pereković, Ulica Kneza Branimira 17, 10000 Zagreb punomoćnik sudionika u postupku DARUJMO OSMIJEH j.d.o.o. za usluge</item>
      <item>Sberbank d.d., Varšavska 9, 10000 Zagreb</item>
      <item>ERSTE&amp;STEIERMÄRKISCHE BANKA dioničko društvo, Jadranski Trg 3a, 51000 Rijeka</item>
      <item>PRIVREDNA BANKA ZAGREB - DIONIČKO DRUŠTVO, Radnička cesta 50, 10000 Zagreb</item>
    </derivirana_varijabla>
  </DomainObject.Predmet.OstaliListFormatedWithAdress>
  <DomainObject.Predmet.OstaliListFormatedWithAdressOIB>
    <izvorni_sadrzaj>
      <item>Željko Pereković, OIB 89134226520, Ulica Kneza Branimira 17, 10000 Zagreb punomoćnik sudionika u postupku DARUJMO OSMIJEH j.d.o.o. za usluge</item>
      <item>Sberbank d.d., OIB 78427478595, Varšavska 9, 10000 Zagreb</item>
      <item>ERSTE&amp;STEIERMÄRKISCHE BANKA dioničko društvo, OIB 23057039320, Jadranski Trg 3a, 51000 Rijeka</item>
      <item>PRIVREDNA BANKA ZAGREB - DIONIČKO DRUŠTVO, OIB 02535697732, Radnička cesta 50, 10000 Zagreb</item>
    </izvorni_sadrzaj>
    <derivirana_varijabla naziv="DomainObject.Predmet.OstaliListFormatedWithAdressOIB_1">
      <item>Željko Pereković, OIB 89134226520, Ulica Kneza Branimira 17, 10000 Zagreb punomoćnik sudionika u postupku DARUJMO OSMIJEH j.d.o.o. za usluge</item>
      <item>Sberbank d.d., OIB 78427478595, Varšavska 9, 10000 Zagreb</item>
      <item>ERSTE&amp;STEIERMÄRKISCHE BANKA dioničko društvo, OIB 23057039320, Jadranski Trg 3a, 51000 Rijeka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Željko Pereković</item>
      <item>Sberbank d.d.</item>
      <item>ERSTE&amp;STEIERMÄRKISCHE BANKA dioničko društvo</item>
      <item>PRIVREDNA BANKA ZAGREB - DIONIČKO DRUŠTVO</item>
    </izvorni_sadrzaj>
    <derivirana_varijabla naziv="DomainObject.Predmet.OstaliListNazivFormated_1">
      <item>Željko Pereković</item>
      <item>Sberbank d.d.</item>
      <item>ERSTE&amp;STEIERMÄRKISCHE BANKA dioničko društvo</item>
      <item>PRIVREDNA BANKA ZAGREB - DIONIČKO DRUŠTVO</item>
    </derivirana_varijabla>
  </DomainObject.Predmet.OstaliListNazivFormated>
  <DomainObject.Predmet.OstaliListNazivFormatedOIB>
    <izvorni_sadrzaj>
      <item>Željko Pereković, OIB 89134226520</item>
      <item>Sberbank d.d., OIB 78427478595</item>
      <item>ERSTE&amp;STEIERMÄRKISCHE BANKA dioničko društvo, OIB 23057039320</item>
      <item>PRIVREDNA BANKA ZAGREB - DIONIČKO DRUŠTVO, OIB 02535697732</item>
    </izvorni_sadrzaj>
    <derivirana_varijabla naziv="DomainObject.Predmet.OstaliListNazivFormatedOIB_1">
      <item>Željko Pereković, OIB 89134226520</item>
      <item>Sberbank d.d., OIB 78427478595</item>
      <item>ERSTE&amp;STEIERMÄRKISCHE BANKA dioničko društvo, OIB 23057039320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St-3129/2018-13</izvorni_sadrzaj>
    <derivirana_varijabla naziv="DomainObject.PoslovniBrojDokumenta_1">St-3129/2018-13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DARUJMO OSMIJEH j.d.o.o. za usluge</izvorni_sadrzaj>
    <derivirana_varijabla naziv="DomainObject.Predmet.ProtustrankaIDrugi_1">DARUJMO OSMIJEH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DARUJMO OSMIJEH j.d.o.o. za usluge, OIB 72495611544, Ulica kneza Branimira 17, 10000 Zagreb</izvorni_sadrzaj>
    <derivirana_varijabla naziv="DomainObject.Predmet.ProtustrankaIDrugiAdressOIB_1">DARUJMO OSMIJEH j.d.o.o. za usluge, OIB 72495611544, Ulica kneza Branimira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DARUJMO OSMIJEH j.d.o.o. za usluge</item>
      <item>Željko Pereković</item>
      <item>Sberbank d.d.</item>
      <item>ERSTE&amp;STEIERMÄRKISCHE BANKA dioničko društvo</item>
      <item>PRIVREDNA BANKA ZAGREB - DIONIČKO DRUŠTVO</item>
    </izvorni_sadrzaj>
    <derivirana_varijabla naziv="DomainObject.Predmet.SudioniciListNaziv_1">
      <item>FINA Regionalni centar Zagreb</item>
      <item>DARUJMO OSMIJEH j.d.o.o. za usluge</item>
      <item>Željko Pereković</item>
      <item>Sberbank d.d.</item>
      <item>ERSTE&amp;STEIERMÄRKISCHE BANKA dioničko društvo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DARUJMO OSMIJEH j.d.o.o. za usluge, OIB 72495611544, Ulica kneza Branimira 17,10000 Zagreb</item>
      <item>Željko Pereković, OIB 89134226520, Ulica Kneza Branimira 17,10000 Zagreb</item>
      <item>Sberbank d.d., OIB 78427478595, Varšavska 9,10000 Zagreb</item>
      <item>ERSTE&amp;STEIERMÄRKISCHE BANKA dioničko društvo, OIB 23057039320, Jadranski Trg 3a,51000 Rijeka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DARUJMO OSMIJEH j.d.o.o. za usluge, OIB 72495611544, Ulica kneza Branimira 17,10000 Zagreb</item>
      <item>Željko Pereković, OIB 89134226520, Ulica Kneza Branimira 17,10000 Zagreb</item>
      <item>Sberbank d.d., OIB 78427478595, Varšavska 9,10000 Zagreb</item>
      <item>ERSTE&amp;STEIERMÄRKISCHE BANKA dioničko društvo, OIB 23057039320, Jadranski Trg 3a,51000 Rijeka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72495611544</item>
      <item>, OIB 89134226520</item>
      <item>, OIB 78427478595</item>
      <item>, OIB 23057039320</item>
      <item>, OIB 02535697732</item>
    </izvorni_sadrzaj>
    <derivirana_varijabla naziv="DomainObject.Predmet.SudioniciListNazivOIB_1">
      <item>, OIB 85821130368</item>
      <item>, OIB 72495611544</item>
      <item>, OIB 89134226520</item>
      <item>, OIB 78427478595</item>
      <item>, OIB 23057039320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1574</properties:Characters>
  <properties:Lines>75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2019-07-02T06:58:00Z</dcterms:created>
  <dc:creator>gzubak</dc:creator>
  <cp:lastModifiedBy>Danijela Jovanovska</cp:lastModifiedBy>
  <dcterms:modified xmlns:xsi="http://www.w3.org/2001/XMLSchema-instance" xsi:type="dcterms:W3CDTF">2019-07-02T08:35:00Z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St-3129/2018-13 / Zapisnik - Ročište radi izjašnjenja o prijedlogu za otvaranje steč.post (St-3129-18 Zapisnik stečaj 02.07.19. 10,30h.docx)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