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206c" w14:paraId="8dc206c" w:rsidRDefault="00C75245" w:rsidP="00C75245" w:rsidR="00C75245" w:rsidRPr="00F42E63">
      <w:pPr>
        <w:ind w:firstLine="708"/>
        <w15:collapsed w:val="false"/>
      </w:pPr>
      <w:bookmarkStart w:name="_GoBack" w:id="0"/>
      <w:bookmarkEnd w:id="0"/>
      <w:r w:rsidRPr="00F42E63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42E63">
      <w:r w:rsidRPr="00F42E63">
        <w:rPr>
          <w:rFonts w:eastAsia="MS Mincho"/>
          <w:szCs w:val="24"/>
        </w:rPr>
        <w:t>REPUBLIKA HRVATSKA</w:t>
      </w:r>
    </w:p>
    <w:p w:rsidRDefault="00C75245" w:rsidP="00C75245" w:rsidR="00C75245" w:rsidRPr="00F42E63">
      <w:r w:rsidRPr="00F42E63">
        <w:rPr>
          <w:rFonts w:eastAsia="MS Mincho"/>
          <w:szCs w:val="24"/>
        </w:rPr>
        <w:t>TRGOVAČKI SUD U RIJECI</w:t>
      </w:r>
    </w:p>
    <w:p w:rsidRDefault="00C75245" w:rsidP="00C75245" w:rsidR="00C75245" w:rsidRPr="00F42E63">
      <w:pPr>
        <w:rPr>
          <w:rFonts w:eastAsia="MS Mincho"/>
          <w:szCs w:val="24"/>
        </w:rPr>
      </w:pPr>
      <w:r w:rsidRPr="00F42E63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F42E63">
      <w:pPr>
        <w:rPr>
          <w:rFonts w:eastAsia="MS Mincho"/>
        </w:rPr>
      </w:pPr>
    </w:p>
    <w:p w:rsidRDefault="00F42E63" w:rsidP="00F42E63" w:rsidR="00F42E63" w:rsidRPr="00F42E63"/>
    <w:p w:rsidRDefault="00F42E63" w:rsidP="00F42E63" w:rsidR="00F42E63" w:rsidRPr="00F42E63">
      <w:pPr>
        <w:jc w:val="center"/>
        <w:rPr>
          <w:bCs/>
        </w:rPr>
      </w:pPr>
      <w:r w:rsidRPr="00F42E63">
        <w:rPr>
          <w:bCs/>
        </w:rPr>
        <w:t>R E P U B L I K A    H R V A T S K A</w:t>
      </w:r>
    </w:p>
    <w:p w:rsidRDefault="00F42E63" w:rsidP="00F42E63" w:rsidR="00F42E63" w:rsidRPr="00F42E63">
      <w:pPr>
        <w:jc w:val="center"/>
        <w:rPr>
          <w:bCs/>
        </w:rPr>
      </w:pPr>
      <w:r w:rsidRPr="00F42E63">
        <w:rPr>
          <w:bCs/>
        </w:rPr>
        <w:t>Z A K L J U Č A K</w:t>
      </w:r>
    </w:p>
    <w:p w:rsidRDefault="00F42E63" w:rsidP="00F42E63" w:rsidR="00F42E63" w:rsidRPr="00F42E63"/>
    <w:p w:rsidRDefault="00F42E63" w:rsidP="00F42E63" w:rsidR="00F42E63" w:rsidRPr="00F42E63">
      <w:pPr>
        <w:jc w:val="both"/>
      </w:pPr>
      <w:r w:rsidRPr="00F42E63">
        <w:tab/>
      </w:r>
      <w:r w:rsidRPr="00F42E63">
        <w:tab/>
        <w:t>Trgovački sud u Rijeci, po stečajnom sucu Veri Jelenović, u stečajnom postupku nad dužnikom KANTUN d. o. o. za trgovinu i usluge u stečaju Rijeka (Grad Rijeka), Supilova 6/III, OIB: 94150756894, MBS: 040190857, dana 8. veljače 2018.</w:t>
      </w:r>
    </w:p>
    <w:p w:rsidRDefault="00F42E63" w:rsidP="00F42E63" w:rsidR="00F42E63" w:rsidRPr="00F42E63">
      <w:pPr>
        <w:jc w:val="center"/>
        <w:rPr>
          <w:bCs/>
        </w:rPr>
      </w:pPr>
    </w:p>
    <w:p w:rsidRDefault="00F42E63" w:rsidP="00F42E63" w:rsidR="00F42E63" w:rsidRPr="00F42E63">
      <w:pPr>
        <w:jc w:val="center"/>
        <w:rPr>
          <w:bCs/>
        </w:rPr>
      </w:pPr>
      <w:r w:rsidRPr="00F42E63">
        <w:rPr>
          <w:bCs/>
        </w:rPr>
        <w:t>z a k l j u č i o    j e</w:t>
      </w:r>
    </w:p>
    <w:p w:rsidRDefault="00F42E63" w:rsidP="00F42E63" w:rsidR="00F42E63" w:rsidRPr="00F42E63">
      <w:pPr>
        <w:jc w:val="center"/>
        <w:rPr>
          <w:bCs/>
        </w:rPr>
      </w:pPr>
    </w:p>
    <w:p w:rsidRDefault="00F42E63" w:rsidP="00F42E63" w:rsidR="00F42E63">
      <w:pPr>
        <w:jc w:val="both"/>
      </w:pPr>
      <w:r w:rsidRPr="00F42E63">
        <w:t xml:space="preserve">I. Određuje se ročište radi izjašnjenja stranaka o izjašnjenju i prilaganju odgovarajućih pisanih dokaza glede vrijednosti nekretnina upisanih u zemljišnim knjigama </w:t>
      </w:r>
      <w:r w:rsidR="009B7FB2" w:rsidRPr="003F1D9C">
        <w:rPr>
          <w:rFonts w:cs="Times New Roman"/>
          <w:szCs w:val="24"/>
        </w:rPr>
        <w:t>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F42E63">
        <w:t xml:space="preserve">, za </w:t>
      </w:r>
    </w:p>
    <w:p w:rsidRDefault="009B7FB2" w:rsidP="00F42E63" w:rsidR="009B7FB2" w:rsidRPr="00F42E63">
      <w:pPr>
        <w:jc w:val="both"/>
      </w:pPr>
    </w:p>
    <w:p w:rsidRDefault="00F42E63" w:rsidP="00F42E63" w:rsidR="00F42E63" w:rsidRPr="00F42E63">
      <w:pPr>
        <w:jc w:val="center"/>
      </w:pPr>
      <w:r w:rsidRPr="00F42E63">
        <w:t>23. veljače 2018.  u 9,00 sati</w:t>
      </w:r>
    </w:p>
    <w:p w:rsidRDefault="00F42E63" w:rsidP="00F42E63" w:rsidR="00F42E63" w:rsidRPr="00F42E63">
      <w:pPr>
        <w:jc w:val="center"/>
      </w:pPr>
      <w:r w:rsidRPr="00F42E63">
        <w:t>kod Trgovačkog suda u Rijeci, Zadarska ulica 1 i 3,</w:t>
      </w:r>
    </w:p>
    <w:p w:rsidRDefault="00F42E63" w:rsidP="00F42E63" w:rsidR="00F42E63" w:rsidRPr="00F42E63">
      <w:pPr>
        <w:jc w:val="center"/>
      </w:pPr>
      <w:r w:rsidRPr="00F42E63">
        <w:t>sudnica br. 3, prvi kat.</w:t>
      </w:r>
    </w:p>
    <w:p w:rsidRDefault="00F42E63" w:rsidP="00F42E63" w:rsidR="00F42E63" w:rsidRPr="00F42E63">
      <w:pPr>
        <w:jc w:val="center"/>
      </w:pPr>
    </w:p>
    <w:p w:rsidRDefault="00F42E63" w:rsidP="00F42E63" w:rsidR="00F42E63" w:rsidRPr="00F42E63">
      <w:pPr>
        <w:jc w:val="both"/>
        <w:rPr>
          <w:bCs/>
          <w:color w:val="000000"/>
        </w:rPr>
      </w:pPr>
      <w:r w:rsidRPr="00F42E63">
        <w:t>II. Na ročište iz točke I. izreke ovog zaključka pozivaju se stečajni upravitelj  i razlučni vjerovnici</w:t>
      </w:r>
      <w:r w:rsidRPr="00F42E63">
        <w:rPr>
          <w:bCs/>
        </w:rPr>
        <w:t xml:space="preserve"> </w:t>
      </w:r>
      <w:r w:rsidR="009B7FB2" w:rsidRPr="003F1D9C">
        <w:rPr>
          <w:bCs/>
        </w:rPr>
        <w:t>VENETO BANKA D.D. , OIB: 81712716992, ZAGREB, DRAŠKOVIĆEVA 58</w:t>
      </w:r>
      <w:r w:rsidRPr="00F42E63">
        <w:rPr>
          <w:bCs/>
          <w:color w:val="000000"/>
        </w:rPr>
        <w:t>.</w:t>
      </w:r>
    </w:p>
    <w:p w:rsidRDefault="00F42E63" w:rsidP="00F42E63" w:rsidR="00F42E63" w:rsidRPr="00F42E63">
      <w:pPr>
        <w:jc w:val="center"/>
      </w:pPr>
    </w:p>
    <w:p w:rsidRDefault="00F42E63" w:rsidP="00F42E63" w:rsidR="00F42E63" w:rsidRPr="00F42E63">
      <w:pPr>
        <w:jc w:val="center"/>
      </w:pPr>
      <w:r w:rsidRPr="00F42E63">
        <w:t xml:space="preserve">Rijeka, </w:t>
      </w:r>
      <w:r>
        <w:t xml:space="preserve">8. veljače </w:t>
      </w:r>
      <w:r w:rsidRPr="00F42E63">
        <w:t>201</w:t>
      </w:r>
      <w:r>
        <w:t>8</w:t>
      </w:r>
      <w:r w:rsidRPr="00F42E63">
        <w:t xml:space="preserve">. </w:t>
      </w:r>
    </w:p>
    <w:p w:rsidRDefault="00F42E63" w:rsidP="00F42E63" w:rsidR="00F42E63" w:rsidRPr="00F42E63">
      <w:pPr>
        <w:jc w:val="both"/>
      </w:pPr>
      <w:r w:rsidRPr="00F42E63">
        <w:tab/>
      </w:r>
      <w:r w:rsidRPr="00F42E63">
        <w:tab/>
      </w:r>
      <w:r w:rsidRPr="00F42E63">
        <w:tab/>
      </w:r>
      <w:r w:rsidRPr="00F42E63">
        <w:tab/>
      </w:r>
    </w:p>
    <w:p w:rsidRDefault="00F42E63" w:rsidP="00F42E63" w:rsidR="00F42E63" w:rsidRPr="00F42E63">
      <w:pPr>
        <w:jc w:val="both"/>
      </w:pPr>
      <w:r w:rsidRPr="00F42E63">
        <w:t xml:space="preserve">                                                       </w:t>
      </w:r>
      <w:r w:rsidRPr="00F42E63">
        <w:tab/>
      </w:r>
      <w:r w:rsidRPr="00F42E63">
        <w:tab/>
      </w:r>
      <w:r w:rsidRPr="00F42E63">
        <w:tab/>
      </w:r>
      <w:r w:rsidRPr="00F42E63">
        <w:tab/>
        <w:t xml:space="preserve">       Sudac</w:t>
      </w:r>
    </w:p>
    <w:p w:rsidRDefault="00F42E63" w:rsidP="00F42E63" w:rsidR="00F42E63" w:rsidRPr="00F42E63">
      <w:pPr>
        <w:jc w:val="both"/>
      </w:pPr>
      <w:r w:rsidRPr="00F42E63">
        <w:tab/>
      </w:r>
      <w:r w:rsidRPr="00F42E63">
        <w:tab/>
      </w:r>
      <w:r w:rsidRPr="00F42E63">
        <w:tab/>
      </w:r>
      <w:r w:rsidRPr="00F42E63">
        <w:tab/>
      </w:r>
      <w:r w:rsidRPr="00F42E63">
        <w:tab/>
      </w:r>
      <w:r w:rsidRPr="00F42E63">
        <w:tab/>
      </w:r>
      <w:r w:rsidRPr="00F42E63">
        <w:tab/>
        <w:t xml:space="preserve">            Vera Jelenović </w:t>
      </w:r>
    </w:p>
    <w:p w:rsidRDefault="00F42E63" w:rsidP="00F42E63" w:rsidR="00F42E63" w:rsidRPr="00F42E63">
      <w:pPr>
        <w:jc w:val="both"/>
      </w:pPr>
    </w:p>
    <w:p w:rsidRDefault="00F42E63" w:rsidP="00F42E63" w:rsidR="00F42E63" w:rsidRPr="00F42E63">
      <w:pPr>
        <w:jc w:val="both"/>
      </w:pPr>
      <w:r w:rsidRPr="00F42E63">
        <w:t>UPUTA O PRAVNOM LIJEKU:</w:t>
      </w:r>
    </w:p>
    <w:p w:rsidRDefault="00F42E63" w:rsidP="00F42E63" w:rsidR="00F42E63" w:rsidRPr="00F42E63">
      <w:pPr>
        <w:jc w:val="both"/>
      </w:pPr>
      <w:r w:rsidRPr="00F42E63">
        <w:t>Protiv zaključka nije dopušten pravni lijek.</w:t>
      </w:r>
    </w:p>
    <w:p w:rsidRDefault="00C75245" w:rsidP="00F42E63" w:rsidR="00C75245" w:rsidRPr="00F42E63">
      <w:pPr>
        <w:tabs>
          <w:tab w:pos="1394" w:val="left"/>
        </w:tabs>
        <w:rPr>
          <w:rFonts w:eastAsia="MS Mincho"/>
        </w:rPr>
      </w:pPr>
    </w:p>
    <w:sectPr w:rsidR="00C75245" w:rsidRPr="00F42E6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B9B" w:rsidP="00C75245" w:rsidR="00E60B9B">
      <w:r>
        <w:separator/>
      </w:r>
    </w:p>
  </w:endnote>
  <w:endnote w:id="0" w:type="continuationSeparator">
    <w:p w:rsidRDefault="00E60B9B" w:rsidP="00C75245" w:rsidR="00E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F42">
          <w:rPr>
            <w:noProof/>
          </w:rPr>
          <w:t>1</w:t>
        </w:r>
        <w:r>
          <w:fldChar w:fldCharType="end"/>
        </w:r>
      </w:p>
    </w:sdtContent>
  </w:sdt>
  <w:p w:rsidRDefault="00803F4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B9B" w:rsidP="00C75245" w:rsidR="00E60B9B">
      <w:r>
        <w:separator/>
      </w:r>
    </w:p>
  </w:footnote>
  <w:footnote w:id="0" w:type="continuationSeparator">
    <w:p w:rsidRDefault="00E60B9B" w:rsidP="00C75245" w:rsidR="00E60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F42E63">
      <w:t>1358</w:t>
    </w:r>
    <w:r>
      <w:t>/201</w:t>
    </w:r>
    <w:r w:rsidR="00F42E63">
      <w:t>6</w:t>
    </w:r>
    <w:r>
      <w:t>-2</w:t>
    </w:r>
    <w:r w:rsidR="00F42E63">
      <w:t>6</w:t>
    </w:r>
  </w:p>
  <w:p w:rsidRDefault="00803F4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4613"/>
      </w:pPr>
    </w:lvl>
    <w:lvl w:tplc="041A0019" w:ilvl="1">
      <w:start w:val="1"/>
      <w:numFmt w:val="lowerLetter"/>
      <w:lvlText w:val="%2."/>
      <w:lvlJc w:val="left"/>
      <w:pPr>
        <w:ind w:hanging="360" w:left="5333"/>
      </w:pPr>
    </w:lvl>
    <w:lvl w:tplc="041A001B" w:ilvl="2">
      <w:start w:val="1"/>
      <w:numFmt w:val="lowerRoman"/>
      <w:lvlText w:val="%3."/>
      <w:lvlJc w:val="right"/>
      <w:pPr>
        <w:ind w:hanging="180" w:left="6053"/>
      </w:pPr>
    </w:lvl>
    <w:lvl w:tplc="041A000F" w:ilvl="3">
      <w:start w:val="1"/>
      <w:numFmt w:val="decimal"/>
      <w:lvlText w:val="%4."/>
      <w:lvlJc w:val="left"/>
      <w:pPr>
        <w:ind w:hanging="360" w:left="6773"/>
      </w:pPr>
    </w:lvl>
    <w:lvl w:tplc="041A0019" w:ilvl="4">
      <w:start w:val="1"/>
      <w:numFmt w:val="lowerLetter"/>
      <w:lvlText w:val="%5."/>
      <w:lvlJc w:val="left"/>
      <w:pPr>
        <w:ind w:hanging="360" w:left="7493"/>
      </w:pPr>
    </w:lvl>
    <w:lvl w:tplc="041A001B" w:ilvl="5">
      <w:start w:val="1"/>
      <w:numFmt w:val="lowerRoman"/>
      <w:lvlText w:val="%6."/>
      <w:lvlJc w:val="right"/>
      <w:pPr>
        <w:ind w:hanging="180" w:left="8213"/>
      </w:pPr>
    </w:lvl>
    <w:lvl w:tplc="041A000F" w:ilvl="6">
      <w:start w:val="1"/>
      <w:numFmt w:val="decimal"/>
      <w:lvlText w:val="%7."/>
      <w:lvlJc w:val="left"/>
      <w:pPr>
        <w:ind w:hanging="360" w:left="8933"/>
      </w:pPr>
    </w:lvl>
    <w:lvl w:tplc="041A0019" w:ilvl="7">
      <w:start w:val="1"/>
      <w:numFmt w:val="lowerLetter"/>
      <w:lvlText w:val="%8."/>
      <w:lvlJc w:val="left"/>
      <w:pPr>
        <w:ind w:hanging="360" w:left="9653"/>
      </w:pPr>
    </w:lvl>
    <w:lvl w:tplc="041A001B" w:ilvl="8">
      <w:start w:val="1"/>
      <w:numFmt w:val="lowerRoman"/>
      <w:lvlText w:val="%9."/>
      <w:lvlJc w:val="right"/>
      <w:pPr>
        <w:ind w:hanging="180" w:left="10373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803F42"/>
    <w:rsid w:val="009B7FB2"/>
    <w:rsid w:val="00C75245"/>
    <w:rsid w:val="00D930A1"/>
    <w:rsid w:val="00E60B9B"/>
    <w:rsid w:val="00F42E63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89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6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978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2018-02-08T09:38:00Z</dcterms:created>
  <dc:creator>Danijela Fumić</dc:creator>
  <cp:lastModifiedBy>Danijela Fumić</cp:lastModifiedBy>
  <dcterms:modified xmlns:xsi="http://www.w3.org/2001/XMLSchema-instance" xsi:type="dcterms:W3CDTF">2018-02-08T09:39:00Z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