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800244">
                    <w:rPr>
                      <w:sz w:val="22"/>
                      <w:szCs w:val="22"/>
                    </w:rPr>
                    <w:t>18. S</w:t>
                  </w:r>
                  <w:r w:rsidR="00C82218">
                    <w:rPr>
                      <w:sz w:val="22"/>
                      <w:szCs w:val="22"/>
                    </w:rPr>
                    <w:t>t-</w:t>
                  </w:r>
                  <w:r w:rsidR="002D1075">
                    <w:rPr>
                      <w:sz w:val="22"/>
                      <w:szCs w:val="22"/>
                    </w:rPr>
                    <w:t>370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</w:tbl>
    <w:p w14:textId="05d2b64" w14:paraId="05d2b64" w:rsidRDefault="002F3C3A" w:rsidP="002D1075" w:rsidR="002F3C3A">
      <w:pPr>
        <w:pStyle w:val="Tijeloteksta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proofErr w:type="spellStart"/>
      <w:r w:rsidR="002D1075">
        <w:t>malibijelidiv</w:t>
      </w:r>
      <w:proofErr w:type="spellEnd"/>
      <w:r w:rsidR="002D1075">
        <w:t xml:space="preserve"> jednostavno društvo s ograničenom odgovornošću za usluge prijevoza, Zagreb, Aleja Blaža Jurišića 9, MBS: 081045782, OIB: 65560950522</w:t>
      </w:r>
      <w:r w:rsidR="0069459D">
        <w:t xml:space="preserve">, </w:t>
      </w:r>
      <w:r w:rsidR="00B54459">
        <w:t xml:space="preserve"> </w:t>
      </w:r>
      <w:r w:rsidR="0001036B">
        <w:t xml:space="preserve">  dana 30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proofErr w:type="spellStart"/>
      <w:r w:rsidR="002D1075">
        <w:t>malibijelidiv</w:t>
      </w:r>
      <w:proofErr w:type="spellEnd"/>
      <w:r w:rsidR="002D1075">
        <w:t xml:space="preserve"> jednostavno društvo s ograničenom odgovornošću za usluge prijevoza, Zagreb, Aleja Blaža Jurišića 9, MBS: 081045782, OIB: 65560950522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2D1075" w:rsidR="002D107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2D1075">
        <w:t xml:space="preserve">Siniša </w:t>
      </w:r>
      <w:proofErr w:type="spellStart"/>
      <w:r w:rsidR="002D1075">
        <w:t>Rajnović</w:t>
      </w:r>
      <w:proofErr w:type="spellEnd"/>
      <w:r w:rsidR="002D1075">
        <w:t xml:space="preserve">, Virovitica, </w:t>
      </w:r>
      <w:proofErr w:type="spellStart"/>
      <w:r w:rsidR="002D1075">
        <w:t>Milanovac</w:t>
      </w:r>
      <w:proofErr w:type="spellEnd"/>
      <w:r w:rsidR="002D1075">
        <w:t>, Sv. Trojstva 87, OIB 86217384445</w:t>
      </w:r>
    </w:p>
    <w:p w:rsidRDefault="00BC0BCF" w:rsidP="002D1075" w:rsidR="00BC0BCF" w:rsidRPr="002D1075">
      <w:pPr>
        <w:pStyle w:val="Odlomakpopisa"/>
        <w:ind w:left="1065"/>
        <w:jc w:val="both"/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proofErr w:type="spellStart"/>
      <w:r w:rsidR="002D1075">
        <w:t>malibijelidiv</w:t>
      </w:r>
      <w:proofErr w:type="spellEnd"/>
      <w:r w:rsidR="002D1075">
        <w:t xml:space="preserve"> jednostavno društvo s ograničenom odgovornošću za usluge prijevoza, Zagreb, Aleja Blaža Jurišića 9, MBS: 081045782, OIB: 65560950522</w:t>
      </w:r>
      <w:r w:rsidR="0050065D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C82218" w:rsidR="002F3C3A" w:rsidRPr="00C82218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2D1075">
        <w:rPr>
          <w:bCs/>
        </w:rPr>
        <w:t>1</w:t>
      </w:r>
      <w:r w:rsidR="00C460E6">
        <w:rPr>
          <w:bCs/>
        </w:rPr>
        <w:t>0</w:t>
      </w:r>
      <w:r w:rsidR="00093B50">
        <w:rPr>
          <w:bCs/>
        </w:rPr>
        <w:t>. s</w:t>
      </w:r>
      <w:r w:rsidR="0001036B">
        <w:rPr>
          <w:bCs/>
        </w:rPr>
        <w:t>tudenog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1036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1036B">
        <w:rPr>
          <w:bCs/>
        </w:rPr>
        <w:t xml:space="preserve"> </w:t>
      </w:r>
      <w:proofErr w:type="spellStart"/>
      <w:r w:rsidR="0001036B">
        <w:rPr>
          <w:bCs/>
        </w:rPr>
        <w:t>Ur.broj</w:t>
      </w:r>
      <w:proofErr w:type="spellEnd"/>
      <w:r w:rsidR="0001036B">
        <w:rPr>
          <w:bCs/>
        </w:rPr>
        <w:t>: 04-06-17</w:t>
      </w:r>
      <w:r w:rsidR="005B7B60">
        <w:rPr>
          <w:bCs/>
        </w:rPr>
        <w:t>-</w:t>
      </w:r>
      <w:r w:rsidR="002D1075">
        <w:rPr>
          <w:bCs/>
        </w:rPr>
        <w:t>5339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2D1075">
        <w:rPr>
          <w:bCs/>
        </w:rPr>
        <w:t>9</w:t>
      </w:r>
      <w:r w:rsidR="000C1B37">
        <w:rPr>
          <w:bCs/>
        </w:rPr>
        <w:t xml:space="preserve">. </w:t>
      </w:r>
      <w:r w:rsidR="00093B50">
        <w:rPr>
          <w:bCs/>
        </w:rPr>
        <w:t>s</w:t>
      </w:r>
      <w:r w:rsidR="0001036B">
        <w:rPr>
          <w:bCs/>
        </w:rPr>
        <w:t>tudenog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proofErr w:type="spellStart"/>
      <w:r w:rsidR="002D1075">
        <w:t>malibijelidiv</w:t>
      </w:r>
      <w:proofErr w:type="spellEnd"/>
      <w:r w:rsidR="002D1075">
        <w:t xml:space="preserve"> jednostavno društvo s ograničenom odgovornošću za usluge prijevoza, Zagreb, Aleja Blaža Jurišića 9, MBS: 081045782, OIB: 65560950522</w:t>
      </w:r>
      <w:r w:rsidR="00093B50">
        <w:t>.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C82218" w:rsidP="00C82218" w:rsidR="00C82218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Rješenjem, broj: 31-Su-236/18-3</w:t>
      </w:r>
      <w:r w:rsidRPr="00F877AB">
        <w:rPr>
          <w:bCs/>
        </w:rPr>
        <w:t xml:space="preserve"> od </w:t>
      </w:r>
      <w:r>
        <w:rPr>
          <w:bCs/>
        </w:rPr>
        <w:t>9. ožujka 2018</w:t>
      </w:r>
      <w:r w:rsidRPr="00F877AB">
        <w:rPr>
          <w:bCs/>
        </w:rPr>
        <w:t>.</w:t>
      </w:r>
      <w:r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9. travnja 2018</w:t>
      </w:r>
      <w:r w:rsidRPr="00F877AB">
        <w:rPr>
          <w:bCs/>
        </w:rPr>
        <w:t>.</w:t>
      </w:r>
    </w:p>
    <w:p w:rsidRDefault="0019446E" w:rsidP="00C82218" w:rsidR="0019446E">
      <w:pPr>
        <w:pStyle w:val="Tijeloteksta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2D1075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St-370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1036B">
        <w:t>1</w:t>
      </w:r>
      <w:r w:rsidR="00FC6D86">
        <w:t>8</w:t>
      </w:r>
      <w:r w:rsidR="00057E16">
        <w:t xml:space="preserve">. </w:t>
      </w:r>
      <w:r w:rsidR="0001036B">
        <w:t>svib</w:t>
      </w:r>
      <w:r w:rsidR="000C1B37">
        <w:t>nja</w:t>
      </w:r>
      <w:r w:rsidR="005B7B60">
        <w:t xml:space="preserve"> 2018</w:t>
      </w:r>
      <w:r>
        <w:t>. objavio je Oglas na mrežnoj stranici e-oglasna ploča sud</w:t>
      </w:r>
      <w:r w:rsidR="0050065D">
        <w:t>ova pod poslovn</w:t>
      </w:r>
      <w:r w:rsidR="002D1075">
        <w:t>im brojem St-370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1036B" w:rsidP="00661740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C82218" w:rsidP="004245A1" w:rsidR="004245A1">
      <w:pPr>
        <w:jc w:val="both"/>
      </w:pPr>
      <w:r>
        <w:t>7. kal. 10.10</w:t>
      </w:r>
      <w:r w:rsidR="004245A1">
        <w:t xml:space="preserve">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36B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30D73"/>
    <w:rsid w:val="002561F7"/>
    <w:rsid w:val="002655F0"/>
    <w:rsid w:val="00274EC6"/>
    <w:rsid w:val="002D1075"/>
    <w:rsid w:val="002D10CF"/>
    <w:rsid w:val="002F3C3A"/>
    <w:rsid w:val="002F43C5"/>
    <w:rsid w:val="00364EB7"/>
    <w:rsid w:val="003908EC"/>
    <w:rsid w:val="00396E9E"/>
    <w:rsid w:val="003B2B77"/>
    <w:rsid w:val="003B6527"/>
    <w:rsid w:val="003E4468"/>
    <w:rsid w:val="004049C3"/>
    <w:rsid w:val="004245A1"/>
    <w:rsid w:val="00426CDB"/>
    <w:rsid w:val="00463C3F"/>
    <w:rsid w:val="00496301"/>
    <w:rsid w:val="004E5FC6"/>
    <w:rsid w:val="0050065D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0244"/>
    <w:rsid w:val="0083648E"/>
    <w:rsid w:val="00850ECF"/>
    <w:rsid w:val="00862016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460E6"/>
    <w:rsid w:val="00C61B40"/>
    <w:rsid w:val="00C82218"/>
    <w:rsid w:val="00C82963"/>
    <w:rsid w:val="00C8588D"/>
    <w:rsid w:val="00CA7F62"/>
    <w:rsid w:val="00CB703A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87A98"/>
    <w:rsid w:val="00E958F4"/>
    <w:rsid w:val="00E9764B"/>
    <w:rsid w:val="00EA4C04"/>
    <w:rsid w:val="00EC68EA"/>
    <w:rsid w:val="00EF1A85"/>
    <w:rsid w:val="00F254BB"/>
    <w:rsid w:val="00F264FF"/>
    <w:rsid w:val="00F57A94"/>
    <w:rsid w:val="00FC6D86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St-370/2018</izvorni_sadrzaj>
    <derivirana_varijabla naziv="DomainObject.Predmet.OznakaBroj_1">St-370/2018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malibijelidiv jednostavno društvo s ograničenom odgovornošću za usluge prijevoza</izvorni_sadrzaj>
    <derivirana_varijabla naziv="DomainObject.Predmet.ProtustrankaFormated_1">  malibijelidiv jednostavno društvo s ograničenom odgovornošću za usluge prijevoza</derivirana_varijabla>
  </DomainObject.Predmet.ProtustrankaFormated>
  <DomainObject.Predmet.ProtustrankaFormatedOIB>
    <izvorni_sadrzaj>  malibijelidiv jednostavno društvo s ograničenom odgovornošću za usluge prijevoza, OIB 65560950522</izvorni_sadrzaj>
    <derivirana_varijabla naziv="DomainObject.Predmet.ProtustrankaFormatedOIB_1">  malibijelidiv jednostavno društvo s ograničenom odgovornošću za usluge prijevoza, OIB 65560950522</derivirana_varijabla>
  </DomainObject.Predmet.ProtustrankaFormatedOIB>
  <DomainObject.Predmet.ProtustrankaFormatedWithAdress>
    <izvorni_sadrzaj> malibijelidiv jednostavno društvo s ograničenom odgovornošću za usluge prijevoza, Aleja Blaža Jurišića 9, 10000 Zagreb</izvorni_sadrzaj>
    <derivirana_varijabla naziv="DomainObject.Predmet.ProtustrankaFormatedWithAdress_1"> malibijelidiv jednostavno društvo s ograničenom odgovornošću za usluge prijevoza, Aleja Blaža Jurišića 9, 10000 Zagreb</derivirana_varijabla>
  </DomainObject.Predmet.ProtustrankaFormatedWithAdress>
  <DomainObject.Predmet.ProtustrankaFormatedWithAdressOIB>
    <izvorni_sadrzaj> malibijelidiv jednostavno društvo s ograničenom odgovornošću za usluge prijevoza, OIB 65560950522, Aleja Blaža Jurišića 9, 10000 Zagreb</izvorni_sadrzaj>
    <derivirana_varijabla naziv="DomainObject.Predmet.ProtustrankaFormatedWithAdressOIB_1"> malibijelidiv jednostavno društvo s ograničenom odgovornošću za usluge prijevoza, OIB 65560950522, Aleja Blaža Jurišića 9, 10000 Zagreb</derivirana_varijabla>
  </DomainObject.Predmet.ProtustrankaFormatedWithAdressOIB>
  <DomainObject.Predmet.ProtustrankaWithAdress>
    <izvorni_sadrzaj>malibijelidiv jednostavno društvo s ograničenom odgovornošću za usluge prijevoza Aleja Blaža Jurišića 9, 10000 Zagreb</izvorni_sadrzaj>
    <derivirana_varijabla naziv="DomainObject.Predmet.ProtustrankaWithAdress_1">malibijelidiv jednostavno društvo s ograničenom odgovornošću za usluge prijevoza Aleja Blaža Jurišića 9, 10000 Zagreb</derivirana_varijabla>
  </DomainObject.Predmet.ProtustrankaWithAdress>
  <DomainObject.Predmet.ProtustrankaWithAdressOIB>
    <izvorni_sadrzaj>malibijelidiv jednostavno društvo s ograničenom odgovornošću za usluge prijevoza, OIB 65560950522, Aleja Blaža Jurišića 9, 10000 Zagreb</izvorni_sadrzaj>
    <derivirana_varijabla naziv="DomainObject.Predmet.ProtustrankaWithAdressOIB_1">malibijelidiv jednostavno društvo s ograničenom odgovornošću za usluge prijevoza, OIB 65560950522, Aleja Blaža Jurišića 9, 10000 Zagreb</derivirana_varijabla>
  </DomainObject.Predmet.ProtustrankaWithAdressOIB>
  <DomainObject.Predmet.ProtustrankaNazivFormated>
    <izvorni_sadrzaj>malibijelidiv jednostavno društvo s ograničenom odgovornošću za usluge prijevoza</izvorni_sadrzaj>
    <derivirana_varijabla naziv="DomainObject.Predmet.ProtustrankaNazivFormated_1">malibijelidiv jednostavno društvo s ograničenom odgovornošću za usluge prijevoza</derivirana_varijabla>
  </DomainObject.Predmet.ProtustrankaNazivFormated>
  <DomainObject.Predmet.ProtustrankaNazivFormatedOIB>
    <izvorni_sadrzaj>malibijelidiv jednostavno društvo s ograničenom odgovornošću za usluge prijevoza, OIB 65560950522</izvorni_sadrzaj>
    <derivirana_varijabla naziv="DomainObject.Predmet.ProtustrankaNazivFormatedOIB_1">malibijelidiv jednostavno društvo s ograničenom odgovornošću za usluge prijevoza, OIB 65560950522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malibijelidiv jednostavno društvo s ograničenom odgovornošću za usluge prijevoza</item>
    </izvorni_sadrzaj>
    <derivirana_varijabla naziv="DomainObject.Predmet.ProtuStrankaListFormated_1">
      <item>malibijelidiv jednostavno društvo s ograničenom odgovornošću za usluge prijevoza</item>
    </derivirana_varijabla>
  </DomainObject.Predmet.ProtuStrankaListFormated>
  <DomainObject.Predmet.ProtuStrankaListFormatedOIB>
    <izvorni_sadrzaj>
      <item>malibijelidiv jednostavno društvo s ograničenom odgovornošću za usluge prijevoza, OIB 65560950522</item>
    </izvorni_sadrzaj>
    <derivirana_varijabla naziv="DomainObject.Predmet.ProtuStrankaListFormatedOIB_1">
      <item>malibijelidiv jednostavno društvo s ograničenom odgovornošću za usluge prijevoza, OIB 65560950522</item>
    </derivirana_varijabla>
  </DomainObject.Predmet.ProtuStrankaListFormatedOIB>
  <DomainObject.Predmet.ProtuStrankaListFormatedWithAdress>
    <izvorni_sadrzaj>
      <item>malibijelidiv jednostavno društvo s ograničenom odgovornošću za usluge prijevoza, Aleja Blaža Jurišića 9, 10000 Zagreb</item>
    </izvorni_sadrzaj>
    <derivirana_varijabla naziv="DomainObject.Predmet.ProtuStrankaListFormatedWithAdress_1">
      <item>malibijelidiv jednostavno društvo s ograničenom odgovornošću za usluge prijevoza, Aleja Blaža Jurišića 9, 10000 Zagreb</item>
    </derivirana_varijabla>
  </DomainObject.Predmet.ProtuStrankaListFormatedWithAdress>
  <DomainObject.Predmet.ProtuStrankaListFormatedWithAdressOIB>
    <izvorni_sadrzaj>
      <item>malibijelidiv jednostavno društvo s ograničenom odgovornošću za usluge prijevoza, OIB 65560950522, Aleja Blaža Jurišića 9, 10000 Zagreb</item>
    </izvorni_sadrzaj>
    <derivirana_varijabla naziv="DomainObject.Predmet.ProtuStrankaListFormatedWithAdressOIB_1">
      <item>malibijelidiv jednostavno društvo s ograničenom odgovornošću za usluge prijevoza, OIB 65560950522, Aleja Blaža Jurišića 9, 10000 Zagreb</item>
    </derivirana_varijabla>
  </DomainObject.Predmet.ProtuStrankaListFormatedWithAdressOIB>
  <DomainObject.Predmet.ProtuStrankaListNazivFormated>
    <izvorni_sadrzaj>
      <item>malibijelidiv jednostavno društvo s ograničenom odgovornošću za usluge prijevoza</item>
    </izvorni_sadrzaj>
    <derivirana_varijabla naziv="DomainObject.Predmet.ProtuStrankaListNazivFormated_1">
      <item>malibijelidiv jednostavno društvo s ograničenom odgovornošću za usluge prijevoza</item>
    </derivirana_varijabla>
  </DomainObject.Predmet.ProtuStrankaListNazivFormated>
  <DomainObject.Predmet.ProtuStrankaListNazivFormatedOIB>
    <izvorni_sadrzaj>
      <item>malibijelidiv jednostavno društvo s ograničenom odgovornošću za usluge prijevoza, OIB 65560950522</item>
    </izvorni_sadrzaj>
    <derivirana_varijabla naziv="DomainObject.Predmet.ProtuStrankaListNazivFormatedOIB_1">
      <item>malibijelidiv jednostavno društvo s ograničenom odgovornošću za usluge prijevoza, OIB 65560950522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malibijelidiv jednostavno društvo s ograničenom odgovornošću za usluge prijevoza</izvorni_sadrzaj>
    <derivirana_varijabla naziv="DomainObject.Predmet.ProtustrankaIDrugi_1">malibijelidiv jednostavno društvo s ograničenom odgovornošću za usluge prijevoza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malibijelidiv jednostavno društvo s ograničenom odgovornošću za usluge prijevoza, OIB 65560950522, Aleja Blaža Jurišića 9, 10000 Zagreb</izvorni_sadrzaj>
    <derivirana_varijabla naziv="DomainObject.Predmet.ProtustrankaIDrugiAdressOIB_1">malibijelidiv jednostavno društvo s ograničenom odgovornošću za usluge prijevoza, OIB 65560950522, Aleja Blaža Jurišića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malibijelidiv jednostavno društvo s ograničenom odgovornošću za usluge prijevoza</item>
      <item>FINA Regionalni centar Zagreb</item>
    </izvorni_sadrzaj>
    <derivirana_varijabla naziv="DomainObject.Predmet.SudioniciListNaziv_1">
      <item>malibijelidiv jednostavno društvo s ograničenom odgovornošću za usluge prijevoza</item>
      <item>FINA Regionalni centar Zagreb</item>
    </derivirana_varijabla>
  </DomainObject.Predmet.SudioniciListNaziv>
  <DomainObject.Predmet.SudioniciListAdressOIB>
    <izvorni_sadrzaj>
      <item>malibijelidiv jednostavno društvo s ograničenom odgovornošću za usluge prijevoza, OIB 65560950522, Aleja Blaža Jurišića 9,10000 Zagreb</item>
      <item>FINA Regionalni centar Zagreb, OIB 85821130368, Trg svibanjskih žrtava 1995. br. 1,10000 Zagreb</item>
    </izvorni_sadrzaj>
    <derivirana_varijabla naziv="DomainObject.Predmet.SudioniciListAdressOIB_1">
      <item>malibijelidiv jednostavno društvo s ograničenom odgovornošću za usluge prijevoza, OIB 65560950522, Aleja Blaža Jurišića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65560950522</item>
      <item>, OIB 85821130368</item>
    </izvorni_sadrzaj>
    <derivirana_varijabla naziv="DomainObject.Predmet.SudioniciListNazivOIB_1">
      <item>, OIB 65560950522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841B8D-B0E9-4645-87B9-A04523040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3381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2018-07-27T11:02:00Z</dcterms:created>
  <dc:creator>Snježana Andrijanić</dc:creator>
  <cp:lastModifiedBy>Gordana Harc</cp:lastModifiedBy>
  <cp:lastPrinted>2018-07-27T11:02:00Z</cp:lastPrinted>
  <dcterms:modified xmlns:xsi="http://www.w3.org/2001/XMLSchema-instance" xsi:type="dcterms:W3CDTF">2018-07-30T12:29:00Z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St-370-18-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