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3bf6" w14:paraId="76d3bf6" w:rsidRDefault="00B9254F" w:rsidP="00B9254F" w:rsidR="00B9254F" w:rsidRPr="003D00DF">
      <w:pPr>
        <w:jc w:val="right"/>
        <w15:collapsed w:val="false"/>
      </w:pPr>
      <w:bookmarkStart w:name="_GoBack" w:id="0"/>
      <w:bookmarkEnd w:id="0"/>
      <w:r w:rsidRPr="003D00DF">
        <w:t>Posl. br. 1 St-</w:t>
      </w:r>
      <w:r w:rsidR="000A5E22">
        <w:t>740</w:t>
      </w:r>
      <w:r w:rsidR="00BC0FAC" w:rsidRPr="003D00DF">
        <w:t>/</w:t>
      </w:r>
      <w:r w:rsidR="006E7EC4" w:rsidRPr="003D00DF">
        <w:t>16</w:t>
      </w:r>
      <w:r w:rsidR="009B1DD1" w:rsidRPr="003D00DF">
        <w:t>-</w:t>
      </w:r>
      <w:r w:rsidR="000A5E22">
        <w:t>20</w:t>
      </w:r>
    </w:p>
    <w:p w:rsidRDefault="00B9254F" w:rsidP="00B9254F" w:rsidR="00B9254F" w:rsidRPr="003D00DF"/>
    <w:p w:rsidRDefault="00B9254F" w:rsidP="00B9254F" w:rsidR="00B9254F" w:rsidRPr="003D00DF"/>
    <w:p w:rsidRDefault="00AB7245" w:rsidP="00B9254F" w:rsidR="00B9254F" w:rsidRPr="003D00DF">
      <w:r w:rsidRPr="003D00DF">
        <w:t>REPUBLIKA HRVATSKA</w:t>
      </w:r>
    </w:p>
    <w:p w:rsidRDefault="00AB7245" w:rsidP="00AB7245" w:rsidR="00B9254F" w:rsidRPr="003D00DF">
      <w:r w:rsidRPr="003D00DF">
        <w:t>TRGOVAČKI SUD U ZADRU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3D00DF">
          <w:t>sud u</w:t>
        </w:r>
      </w:smartTag>
      <w:r w:rsidRPr="003D00DF">
        <w:t xml:space="preserve">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0A5E22">
        <w:t>HERES UGLJAN d.o.o., Ugljan, Put Mulina 81,</w:t>
      </w:r>
      <w:r w:rsidR="000A5E22" w:rsidRPr="00601F33">
        <w:t xml:space="preserve"> OIB: </w:t>
      </w:r>
      <w:r w:rsidR="000A5E22">
        <w:t>29238763987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0A5E22">
        <w:t>6</w:t>
      </w:r>
      <w:r w:rsidR="003D00DF" w:rsidRPr="003D00DF">
        <w:t>. rujna</w:t>
      </w:r>
      <w:r w:rsidR="00BC0FAC" w:rsidRPr="003D00DF">
        <w:t xml:space="preserve"> </w:t>
      </w:r>
      <w:r w:rsidR="006E7EC4" w:rsidRPr="003D00DF">
        <w:t>2016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  <w:r w:rsidRPr="003D00DF">
        <w:tab/>
        <w:t>Odbacuje se prij</w:t>
      </w:r>
      <w:r w:rsidR="00520259" w:rsidRPr="003D00DF">
        <w:t>ava tražbine</w:t>
      </w:r>
      <w:r w:rsidR="006E7EC4" w:rsidRPr="003D00DF">
        <w:t xml:space="preserve"> </w:t>
      </w:r>
      <w:r w:rsidR="000A5E22">
        <w:t>Hrvatskih šuma</w:t>
      </w:r>
      <w:r w:rsidR="006E7EC4" w:rsidRPr="003D00DF">
        <w:t xml:space="preserve"> u iznosu od </w:t>
      </w:r>
      <w:r w:rsidR="000A5E22">
        <w:t>1.250</w:t>
      </w:r>
      <w:r w:rsidR="003D00DF" w:rsidRPr="003D00DF">
        <w:t>,00</w:t>
      </w:r>
      <w:r w:rsidR="006E7EC4" w:rsidRPr="003D00DF">
        <w:t xml:space="preserve"> kuna</w:t>
      </w:r>
      <w:r w:rsidR="009B1DD1" w:rsidRPr="003D00DF">
        <w:t>.</w:t>
      </w:r>
    </w:p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jc w:val="center"/>
      </w:pPr>
      <w:r w:rsidRPr="003D00DF">
        <w:t>Obrazloženje</w:t>
      </w:r>
    </w:p>
    <w:p w:rsidRDefault="00B9254F" w:rsidP="00B9254F" w:rsidR="00B9254F" w:rsidRPr="003D00DF">
      <w:pPr>
        <w:jc w:val="right"/>
      </w:pPr>
    </w:p>
    <w:p w:rsidRDefault="00520259" w:rsidP="00B9254F" w:rsidR="00520259" w:rsidRPr="003D00DF">
      <w:pPr>
        <w:jc w:val="both"/>
      </w:pPr>
      <w:r w:rsidRPr="003D00DF">
        <w:t xml:space="preserve">            Stečajni vjerovnik</w:t>
      </w:r>
      <w:r w:rsidR="006E7EC4" w:rsidRPr="003D00DF">
        <w:t xml:space="preserve"> </w:t>
      </w:r>
      <w:r w:rsidR="000A5E22">
        <w:t>Hrvatske šume</w:t>
      </w:r>
      <w:r w:rsidR="006E7EC4" w:rsidRPr="003D00DF">
        <w:t xml:space="preserve"> </w:t>
      </w:r>
      <w:r w:rsidRPr="003D00DF">
        <w:t xml:space="preserve">u ovom stečajnom postupku </w:t>
      </w:r>
      <w:r w:rsidR="00606529" w:rsidRPr="003D00DF">
        <w:t>prij</w:t>
      </w:r>
      <w:r w:rsidRPr="003D00DF">
        <w:t>avi</w:t>
      </w:r>
      <w:r w:rsidR="000A5E22">
        <w:t>le su</w:t>
      </w:r>
      <w:r w:rsidRPr="003D00DF">
        <w:t xml:space="preserve"> tražbinu nižeg isplatnog reda u iznosu od </w:t>
      </w:r>
      <w:r w:rsidR="000A5E22">
        <w:t>1.250</w:t>
      </w:r>
      <w:r w:rsidR="006E7EC4" w:rsidRPr="003D00DF">
        <w:t>,00</w:t>
      </w:r>
      <w:r w:rsidRPr="003D00DF">
        <w:t xml:space="preserve"> kuna</w:t>
      </w:r>
      <w:r w:rsidR="000A5E22">
        <w:t xml:space="preserve"> koja tražbina se odnosi na trošak sastava prijave tražbine. </w:t>
      </w:r>
      <w:r w:rsidR="00EF35D4" w:rsidRPr="003D00DF">
        <w:t xml:space="preserve"> </w:t>
      </w:r>
      <w:r w:rsidR="00606529" w:rsidRPr="003D00DF">
        <w:t xml:space="preserve"> </w:t>
      </w:r>
      <w:r w:rsidRPr="003D00DF">
        <w:t xml:space="preserve">  </w:t>
      </w:r>
      <w:r w:rsidR="00B9254F" w:rsidRPr="003D00DF">
        <w:tab/>
      </w:r>
    </w:p>
    <w:p w:rsidRDefault="006E7EC4" w:rsidP="00B9254F" w:rsidR="006E7EC4" w:rsidRPr="003D00DF">
      <w:pPr>
        <w:jc w:val="both"/>
      </w:pPr>
      <w:r w:rsidRPr="003D00DF">
        <w:t xml:space="preserve">       </w:t>
      </w:r>
      <w:r w:rsidR="00606529" w:rsidRPr="003D00DF">
        <w:t xml:space="preserve">  Člankom </w:t>
      </w:r>
      <w:r w:rsidRPr="003D00DF">
        <w:t>139</w:t>
      </w:r>
      <w:r w:rsidR="000A5E22">
        <w:t>. stavak 1. točka 2</w:t>
      </w:r>
      <w:r w:rsidR="00606529" w:rsidRPr="003D00DF">
        <w:t>. Stečajnog zakona (Narodne novine br.</w:t>
      </w:r>
      <w:r w:rsidRPr="003D00DF">
        <w:t>71/15</w:t>
      </w:r>
      <w:r w:rsidR="00606529" w:rsidRPr="003D00DF">
        <w:t xml:space="preserve">) definirane su tražbine nižih isplatnih redova pa je tako stavkom 1. točka </w:t>
      </w:r>
      <w:r w:rsidR="000A5E22">
        <w:t>2</w:t>
      </w:r>
      <w:r w:rsidRPr="003D00DF">
        <w:t>.</w:t>
      </w:r>
      <w:r w:rsidR="00606529" w:rsidRPr="003D00DF">
        <w:t xml:space="preserve"> kao tražbina nižeg isplatnog reda definiran</w:t>
      </w:r>
      <w:r w:rsidR="000A5E22">
        <w:t xml:space="preserve"> i trošak koji za pojedinog vjerovnika nastane njihovim sudjelovanjem u postupku u kom smislu se trošak sastavljanja prijave tražbina smatra troškom sudjelovanja u postupku.</w:t>
      </w:r>
    </w:p>
    <w:p w:rsidRDefault="00520259" w:rsidP="00B9254F" w:rsidR="00520259" w:rsidRPr="003D00DF">
      <w:pPr>
        <w:jc w:val="both"/>
      </w:pPr>
      <w:r w:rsidRPr="003D00DF">
        <w:t xml:space="preserve">           </w:t>
      </w:r>
      <w:r w:rsidR="009B1DD1" w:rsidRPr="003D00DF">
        <w:t>Rješenjem</w:t>
      </w:r>
      <w:r w:rsidR="00B9254F" w:rsidRPr="003D00DF">
        <w:t xml:space="preserve"> o</w:t>
      </w:r>
      <w:r w:rsidRPr="003D00DF">
        <w:t xml:space="preserve"> otvaranju stečajnog postupka na prijavu tražbine pozvani su samo vjerovnici viših isplatnih redova obzirom da se vjerovnici nižih isplatnih redova primjenom članka </w:t>
      </w:r>
      <w:r w:rsidR="006E7EC4" w:rsidRPr="003D00DF">
        <w:t>139. stavak 1</w:t>
      </w:r>
      <w:r w:rsidRPr="003D00DF">
        <w:t>. Stečajnog zakona  na prijavu tražbina pozivaju tek nakon 100% namirenja vjerovnika viših isplatnih redova.</w:t>
      </w:r>
      <w:r w:rsidR="00606529" w:rsidRPr="003D00DF">
        <w:t xml:space="preserve"> </w:t>
      </w:r>
    </w:p>
    <w:p w:rsidRDefault="00B9254F" w:rsidP="00B9254F" w:rsidR="00B9254F" w:rsidRPr="003D00DF">
      <w:pPr>
        <w:ind w:firstLine="708"/>
        <w:jc w:val="both"/>
      </w:pPr>
      <w:r w:rsidRPr="003D00DF">
        <w:t xml:space="preserve">Kako </w:t>
      </w:r>
      <w:r w:rsidR="00520259" w:rsidRPr="003D00DF">
        <w:t xml:space="preserve">je </w:t>
      </w:r>
      <w:r w:rsidRPr="003D00DF">
        <w:t>dakle r</w:t>
      </w:r>
      <w:r w:rsidR="00520259" w:rsidRPr="003D00DF">
        <w:t xml:space="preserve">iječ o tražbini koju vjerovnik nije ni mogao prijaviti, ista se ne može ni ispitivati, pa ju je valjalo odbaciti. </w:t>
      </w:r>
    </w:p>
    <w:p w:rsidRDefault="00B9254F" w:rsidP="00B9254F" w:rsidR="00B9254F" w:rsidRPr="003D00DF">
      <w:pPr>
        <w:jc w:val="both"/>
      </w:pPr>
      <w:r w:rsidRPr="003D00DF">
        <w:t xml:space="preserve"> </w:t>
      </w:r>
      <w:r w:rsidR="00520259" w:rsidRPr="003D00DF">
        <w:t xml:space="preserve">Stoga je odlučeno kao u izreci. </w:t>
      </w:r>
    </w:p>
    <w:p w:rsidRDefault="00520259" w:rsidP="00B9254F" w:rsidR="00520259" w:rsidRPr="003D00DF">
      <w:pPr>
        <w:jc w:val="both"/>
      </w:pPr>
      <w:r w:rsidRPr="003D00DF">
        <w:t xml:space="preserve"> </w:t>
      </w:r>
    </w:p>
    <w:p w:rsidRDefault="00B9254F" w:rsidP="00B9254F" w:rsidR="00B9254F" w:rsidRPr="003D00DF">
      <w:pPr>
        <w:jc w:val="center"/>
      </w:pPr>
      <w:smartTag w:element="PersonName" w:uri="urn:schemas-microsoft-com:office:smarttags">
        <w:smartTagPr>
          <w:attr w:val="U Zadru" w:name="ProductID"/>
        </w:smartTagPr>
        <w:r w:rsidRPr="003D00DF">
          <w:t>U Zadru</w:t>
        </w:r>
      </w:smartTag>
      <w:r w:rsidRPr="003D00DF">
        <w:t xml:space="preserve">, dana </w:t>
      </w:r>
      <w:r w:rsidR="000A5E22">
        <w:t>6</w:t>
      </w:r>
      <w:r w:rsidR="003D00DF" w:rsidRPr="003D00DF">
        <w:t>. rujna</w:t>
      </w:r>
      <w:r w:rsidR="00BC0FAC" w:rsidRPr="003D00DF">
        <w:t xml:space="preserve"> 201</w:t>
      </w:r>
      <w:r w:rsidR="006E7EC4" w:rsidRPr="003D00DF">
        <w:t>6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3D00DF" w:rsidR="00B9254F" w:rsidRPr="003D00DF">
      <w:pPr>
        <w:jc w:val="right"/>
      </w:pPr>
      <w:r w:rsidRPr="003D00DF">
        <w:t>SUDAC</w:t>
      </w:r>
      <w:r w:rsidR="00F616BD" w:rsidRPr="003D00DF">
        <w:t>:</w:t>
      </w:r>
    </w:p>
    <w:p w:rsidRDefault="00B9254F" w:rsidP="003D00DF" w:rsidR="00C81A8F" w:rsidRPr="003D00DF">
      <w:pPr>
        <w:jc w:val="right"/>
      </w:pPr>
      <w:r w:rsidRPr="003D00DF">
        <w:t>Ardena Bajl</w:t>
      </w:r>
      <w:r w:rsidR="00665A68" w:rsidRPr="003D00DF">
        <w:t>o</w:t>
      </w:r>
    </w:p>
    <w:p w:rsidRDefault="00C81A8F" w:rsidP="006E7EC4" w:rsidR="00606529" w:rsidRPr="003D00DF">
      <w:pPr>
        <w:ind w:left="6372"/>
      </w:pPr>
      <w:r w:rsidRPr="003D00DF">
        <w:t xml:space="preserve">        </w:t>
      </w:r>
    </w:p>
    <w:p w:rsidRDefault="00982A2D" w:rsidP="00606529" w:rsidR="00982A2D" w:rsidRPr="003D00DF">
      <w:pPr>
        <w:ind w:left="6372"/>
      </w:pPr>
      <w:r w:rsidRPr="003D00DF">
        <w:t xml:space="preserve"> </w:t>
      </w:r>
    </w:p>
    <w:p w:rsidRDefault="00B9254F" w:rsidP="00B9254F" w:rsidR="00B9254F" w:rsidRPr="003D00DF">
      <w:r w:rsidRPr="003D00DF">
        <w:t>POUKA O PRAVNOM LIJEKU</w:t>
      </w:r>
    </w:p>
    <w:p w:rsidRDefault="00B9254F" w:rsidP="00B9254F" w:rsidR="00C81A8F" w:rsidRPr="003D00DF">
      <w:r w:rsidRPr="003D00DF">
        <w:t xml:space="preserve">Protiv ovog rješenja može se izjaviti žalba Visokom trgovačkom sudu Republike Hrvatske u roku od 8 dana od dana primitka otpravka, u tri primjerka, sve putem ovog suda. </w:t>
      </w:r>
    </w:p>
    <w:p w:rsidRDefault="006E7EC4" w:rsidP="00982A2D" w:rsidR="006E7EC4" w:rsidRPr="003D00DF"/>
    <w:p w:rsidRDefault="003D00DF" w:rsidP="00606529" w:rsidR="00982A2D">
      <w:pPr>
        <w:ind w:left="360"/>
      </w:pPr>
      <w:r>
        <w:t>DNA:</w:t>
      </w:r>
    </w:p>
    <w:p w:rsidRDefault="003D00DF" w:rsidP="003D00DF" w:rsidR="003D00DF">
      <w:pPr>
        <w:numPr>
          <w:ilvl w:val="0"/>
          <w:numId w:val="2"/>
        </w:numPr>
      </w:pPr>
      <w:r>
        <w:t>stečajnom upravitelju – mailom</w:t>
      </w:r>
    </w:p>
    <w:p w:rsidRDefault="000A5E22" w:rsidP="003D00DF" w:rsidR="003D00DF">
      <w:pPr>
        <w:numPr>
          <w:ilvl w:val="0"/>
          <w:numId w:val="2"/>
        </w:numPr>
      </w:pPr>
      <w:r>
        <w:t>Hrvatske šume</w:t>
      </w:r>
    </w:p>
    <w:p w:rsidRDefault="003D00DF" w:rsidP="003D00DF" w:rsidR="003D00DF">
      <w:pPr>
        <w:numPr>
          <w:ilvl w:val="0"/>
          <w:numId w:val="2"/>
        </w:numPr>
      </w:pPr>
      <w:r>
        <w:t>e - oglasna</w:t>
      </w:r>
    </w:p>
    <w:p w:rsidRDefault="003D00DF" w:rsidP="003D00DF" w:rsidR="003D00DF" w:rsidRPr="003D00DF">
      <w:pPr>
        <w:numPr>
          <w:ilvl w:val="0"/>
          <w:numId w:val="2"/>
        </w:numPr>
      </w:pPr>
      <w:r>
        <w:t>u spis</w:t>
      </w:r>
    </w:p>
    <w:sectPr w:rsidSect="000A5E22" w:rsidR="003D00DF" w:rsidRPr="003D00DF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1635FF"/>
    <w:rsid w:val="001715CA"/>
    <w:rsid w:val="003C06BF"/>
    <w:rsid w:val="003D00DF"/>
    <w:rsid w:val="00511850"/>
    <w:rsid w:val="00520259"/>
    <w:rsid w:val="005C6F07"/>
    <w:rsid w:val="00606529"/>
    <w:rsid w:val="00665A68"/>
    <w:rsid w:val="006B77BB"/>
    <w:rsid w:val="006D0FA0"/>
    <w:rsid w:val="006E7EC4"/>
    <w:rsid w:val="00824430"/>
    <w:rsid w:val="00843116"/>
    <w:rsid w:val="00863D0E"/>
    <w:rsid w:val="00982A2D"/>
    <w:rsid w:val="009868F5"/>
    <w:rsid w:val="009B1DD1"/>
    <w:rsid w:val="009D2F1A"/>
    <w:rsid w:val="00A43003"/>
    <w:rsid w:val="00A546D9"/>
    <w:rsid w:val="00AB7245"/>
    <w:rsid w:val="00AC7959"/>
    <w:rsid w:val="00B35327"/>
    <w:rsid w:val="00B60B66"/>
    <w:rsid w:val="00B9254F"/>
    <w:rsid w:val="00BC0FAC"/>
    <w:rsid w:val="00C45331"/>
    <w:rsid w:val="00C81A8F"/>
    <w:rsid w:val="00E53822"/>
    <w:rsid w:val="00EC5FC4"/>
    <w:rsid w:val="00EF35D4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5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3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5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3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St-740/2016</izvorni_sadrzaj>
    <derivirana_varijabla naziv="DomainObject.Predmet.OznakaBroj_1">St-740/2016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HERES UGLJAN društvo s ograničenom odgovornošću za proizvodnju, trgovinu i poslovne usluge</izvorni_sadrzaj>
    <derivirana_varijabla naziv="DomainObject.Predmet.ProtustrankaFormated_1">  HERES UGLJAN društvo s ograničenom odgovornošću za proizvodnju, trgovinu i poslovne usluge</derivirana_varijabla>
  </DomainObject.Predmet.ProtustrankaFormated>
  <DomainObject.Predmet.ProtustrankaFormatedOIB>
    <izvorni_sadrzaj>  HERES UGLJAN društvo s ograničenom odgovornošću za proizvodnju, trgovinu i poslovne usluge, OIB 29238763987</izvorni_sadrzaj>
    <derivirana_varijabla naziv="DomainObject.Predmet.ProtustrankaFormatedOIB_1">  HERES UGLJAN društvo s ograničenom odgovornošću za proizvodnju, trgovinu i poslovne usluge, OIB 29238763987</derivirana_varijabla>
  </DomainObject.Predmet.ProtustrankaFormatedOIB>
  <DomainObject.Predmet.ProtustrankaFormatedWithAdress>
    <izvorni_sadrzaj> HERES UGLJAN društvo s ograničenom odgovornošću za proizvodnju, trgovinu i poslovne usluge, Put Mulina 81, 23273 Ugljan</izvorni_sadrzaj>
    <derivirana_varijabla naziv="DomainObject.Predmet.ProtustrankaFormatedWithAdress_1"> HERES UGLJAN društvo s ograničenom odgovornošću za proizvodnju, trgovinu i poslovne usluge, Put Mulina 81, 23273 Ugljan</derivirana_varijabla>
  </DomainObject.Predmet.ProtustrankaFormatedWithAdress>
  <DomainObject.Predmet.ProtustrankaFormatedWithAdressOIB>
    <izvorni_sadrzaj> HERES UGLJAN društvo s ograničenom odgovornošću za proizvodnju, trgovinu i poslovne usluge, OIB 29238763987, Put Mulina 81, 23273 Ugljan</izvorni_sadrzaj>
    <derivirana_varijabla naziv="DomainObject.Predmet.ProtustrankaFormatedWithAdressOIB_1"> HERES UGLJAN društvo s ograničenom odgovornošću za proizvodnju, trgovinu i poslovne usluge, OIB 29238763987, Put Mulina 81, 23273 Ugljan</derivirana_varijabla>
  </DomainObject.Predmet.ProtustrankaFormatedWithAdressOIB>
  <DomainObject.Predmet.ProtustrankaWithAdress>
    <izvorni_sadrzaj>HERES UGLJAN društvo s ograničenom odgovornošću za proizvodnju, trgovinu i poslovne usluge Put Mulina 81, 23273 Ugljan</izvorni_sadrzaj>
    <derivirana_varijabla naziv="DomainObject.Predmet.ProtustrankaWithAdress_1">HERES UGLJAN društvo s ograničenom odgovornošću za proizvodnju, trgovinu i poslovne usluge Put Mulina 81, 23273 Ugljan</derivirana_varijabla>
  </DomainObject.Predmet.ProtustrankaWithAdress>
  <DomainObject.Predmet.ProtustrankaWithAdressOIB>
    <izvorni_sadrzaj>HERES UGLJAN društvo s ograničenom odgovornošću za proizvodnju, trgovinu i poslovne usluge, OIB 29238763987, Put Mulina 81, 23273 Ugljan</izvorni_sadrzaj>
    <derivirana_varijabla naziv="DomainObject.Predmet.ProtustrankaWithAdressOIB_1">HERES UGLJAN društvo s ograničenom odgovornošću za proizvodnju, trgovinu i poslovne usluge, OIB 29238763987, Put Mulina 81, 23273 Ugljan</derivirana_varijabla>
  </DomainObject.Predmet.ProtustrankaWithAdressOIB>
  <DomainObject.Predmet.ProtustrankaNazivFormated>
    <izvorni_sadrzaj>HERES UGLJAN društvo s ograničenom odgovornošću za proizvodnju, trgovinu i poslovne usluge</izvorni_sadrzaj>
    <derivirana_varijabla naziv="DomainObject.Predmet.ProtustrankaNazivFormated_1">HERES UGLJAN društvo s ograničenom odgovornošću za proizvodnju, trgovinu i poslovne usluge</derivirana_varijabla>
  </DomainObject.Predmet.ProtustrankaNazivFormated>
  <DomainObject.Predmet.ProtustrankaNazivFormatedOIB>
    <izvorni_sadrzaj>HERES UGLJAN društvo s ograničenom odgovornošću za proizvodnju, trgovinu i poslovne usluge, OIB 29238763987</izvorni_sadrzaj>
    <derivirana_varijabla naziv="DomainObject.Predmet.ProtustrankaNazivFormatedOIB_1">HERES UGLJAN društvo s ograničenom odgovornošću za proizvodnju, trgovinu i poslovne usluge, OIB 29238763987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HERES UGLJAN društvo s ograničenom odgovornošću za proizvodnju, trgovinu i poslovne usluge</item>
    </izvorni_sadrzaj>
    <derivirana_varijabla naziv="DomainObject.Predmet.ProtuStrankaListFormated_1">
      <item>HERES UGLJAN društvo s ograničenom odgovornošću za proizvodnju, trgovinu i poslovne usluge</item>
    </derivirana_varijabla>
  </DomainObject.Predmet.ProtuStrankaListFormated>
  <DomainObject.Predmet.ProtuStrankaListFormatedOIB>
    <izvorni_sadrzaj>
      <item>HERES UGLJAN društvo s ograničenom odgovornošću za proizvodnju, trgovinu i poslovne usluge, OIB 29238763987</item>
    </izvorni_sadrzaj>
    <derivirana_varijabla naziv="DomainObject.Predmet.ProtuStrankaListFormatedOIB_1">
      <item>HERES UGLJAN društvo s ograničenom odgovornošću za proizvodnju, trgovinu i poslovne usluge, OIB 29238763987</item>
    </derivirana_varijabla>
  </DomainObject.Predmet.ProtuStrankaListFormatedOIB>
  <DomainObject.Predmet.ProtuStrankaListFormatedWithAdress>
    <izvorni_sadrzaj>
      <item>HERES UGLJAN društvo s ograničenom odgovornošću za proizvodnju, trgovinu i poslovne usluge, Put Mulina 81, 23273 Ugljan</item>
    </izvorni_sadrzaj>
    <derivirana_varijabla naziv="DomainObject.Predmet.ProtuStrankaListFormatedWithAdress_1">
      <item>HERES UGLJAN društvo s ograničenom odgovornošću za proizvodnju, trgovinu i poslovne usluge, Put Mulina 81, 23273 Ugljan</item>
    </derivirana_varijabla>
  </DomainObject.Predmet.ProtuStrankaListFormatedWithAdress>
  <DomainObject.Predmet.ProtuStrankaListFormatedWithAdressOIB>
    <izvorni_sadrzaj>
      <item>HERES UGLJAN društvo s ograničenom odgovornošću za proizvodnju, trgovinu i poslovne usluge, OIB 29238763987, Put Mulina 81, 23273 Ugljan</item>
    </izvorni_sadrzaj>
    <derivirana_varijabla naziv="DomainObject.Predmet.ProtuStrankaListFormatedWithAdressOIB_1">
      <item>HERES UGLJAN društvo s ograničenom odgovornošću za proizvodnju, trgovinu i poslovne usluge, OIB 29238763987, Put Mulina 81, 23273 Ugljan</item>
    </derivirana_varijabla>
  </DomainObject.Predmet.ProtuStrankaListFormatedWithAdressOIB>
  <DomainObject.Predmet.ProtuStrankaListNazivFormated>
    <izvorni_sadrzaj>
      <item>HERES UGLJAN društvo s ograničenom odgovornošću za proizvodnju, trgovinu i poslovne usluge</item>
    </izvorni_sadrzaj>
    <derivirana_varijabla naziv="DomainObject.Predmet.ProtuStrankaListNazivFormated_1">
      <item>HERES UGLJAN društvo s ograničenom odgovornošću za proizvodnju, trgovinu i poslovne usluge</item>
    </derivirana_varijabla>
  </DomainObject.Predmet.ProtuStrankaListNazivFormated>
  <DomainObject.Predmet.ProtuStrankaListNazivFormatedOIB>
    <izvorni_sadrzaj>
      <item>HERES UGLJAN društvo s ograničenom odgovornošću za proizvodnju, trgovinu i poslovne usluge, OIB 29238763987</item>
    </izvorni_sadrzaj>
    <derivirana_varijabla naziv="DomainObject.Predmet.ProtuStrankaListNazivFormatedOIB_1">
      <item>HERES UGLJAN društvo s ograničenom odgovornošću za proizvodnju, trgovinu i poslovne usluge, OIB 29238763987</item>
    </derivirana_varijabla>
  </DomainObject.Predmet.ProtuStrankaListNazivFormatedOIB>
  <DomainObject.Predmet.OstaliListFormated>
    <izvorni_sadrzaj>
      <item>Mario Miličević</item>
    </izvorni_sadrzaj>
    <derivirana_varijabla naziv="DomainObject.Predmet.OstaliListFormated_1">
      <item>Mario Miličević</item>
    </derivirana_varijabla>
  </DomainObject.Predmet.OstaliListFormated>
  <DomainObject.Predmet.OstaliListFormatedOIB>
    <izvorni_sadrzaj>
      <item>Mario Miličević, OIB 76117841651</item>
    </izvorni_sadrzaj>
    <derivirana_varijabla naziv="DomainObject.Predmet.OstaliListFormatedOIB_1">
      <item>Mario Miličević, OIB 76117841651</item>
    </derivirana_varijabla>
  </DomainObject.Predmet.OstaliListFormatedOIB>
  <DomainObject.Predmet.OstaliListFormatedWithAdress>
    <izvorni_sadrzaj>
      <item>Mario Miličević, Ulica Josipa Hatzea 24a, 23000 Zadar</item>
    </izvorni_sadrzaj>
    <derivirana_varijabla naziv="DomainObject.Predmet.OstaliListFormatedWithAdress_1">
      <item>Mario Miličević, Ulica Josipa Hatzea 24a, 23000 Zadar</item>
    </derivirana_varijabla>
  </DomainObject.Predmet.OstaliListFormatedWithAdress>
  <DomainObject.Predmet.OstaliListFormatedWithAdressOIB>
    <izvorni_sadrzaj>
      <item>Mario Miličević, OIB 76117841651, Ulica Josipa Hatzea 24a, 23000 Zadar</item>
    </izvorni_sadrzaj>
    <derivirana_varijabla naziv="DomainObject.Predmet.OstaliListFormatedWithAdressOIB_1">
      <item>Mario Miličević, OIB 76117841651, Ulica Josipa Hatzea 24a, 23000 Zadar</item>
    </derivirana_varijabla>
  </DomainObject.Predmet.OstaliListFormatedWithAdressOIB>
  <DomainObject.Predmet.OstaliListNazivFormated>
    <izvorni_sadrzaj>
      <item>Mario Miličević</item>
    </izvorni_sadrzaj>
    <derivirana_varijabla naziv="DomainObject.Predmet.OstaliListNazivFormated_1">
      <item>Mario Miličević</item>
    </derivirana_varijabla>
  </DomainObject.Predmet.OstaliListNazivFormated>
  <DomainObject.Predmet.OstaliListNazivFormatedOIB>
    <izvorni_sadrzaj>
      <item>Mario Miličević, OIB 76117841651</item>
    </izvorni_sadrzaj>
    <derivirana_varijabla naziv="DomainObject.Predmet.OstaliListNazivFormatedOIB_1">
      <item>Mario Miličević, OIB 76117841651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HERES UGLJAN društvo s ograničenom odgovornošću za proizvodnju, trgovinu i poslovne usluge</izvorni_sadrzaj>
    <derivirana_varijabla naziv="DomainObject.Predmet.ProtustrankaIDrugi_1">HERES UGLJAN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HERES UGLJAN društvo s ograničenom odgovornošću za proizvodnju, trgovinu i poslovne usluge, OIB 29238763987, Put Mulina 81, 23273 Ugljan</izvorni_sadrzaj>
    <derivirana_varijabla naziv="DomainObject.Predmet.ProtustrankaIDrugiAdressOIB_1">HERES UGLJAN društvo s ograničenom odgovornošću za proizvodnju, trgovinu i poslovne usluge, OIB 29238763987, Put Mulina 81,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HERES UGLJAN društvo s ograničenom odgovornošću za proizvodnju, trgovinu i poslovne usluge</item>
      <item>Mario Miličević</item>
    </izvorni_sadrzaj>
    <derivirana_varijabla naziv="DomainObject.Predmet.SudioniciListNaziv_1">
      <item>FINA</item>
      <item>HERES UGLJAN društvo s ograničenom odgovornošću za proizvodnju, trgovinu i poslovne usluge</item>
      <item>Mario Miličević</item>
    </derivirana_varijabla>
  </DomainObject.Predmet.SudioniciListNaziv>
  <DomainObject.Predmet.SudioniciListAdressOIB>
    <izvorni_sadrzaj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izvorni_sadrzaj>
    <derivirana_varijabla naziv="DomainObject.Predmet.SudioniciListAdressOIB_1">
      <item>FINA, OIB 85821130368</item>
      <item>HERES UGLJAN društvo s ograničenom odgovornošću za proizvodnju, trgovinu i poslovne usluge, OIB 29238763987, Put Mulina 81,23273 Ugljan</item>
      <item>Mario Miličević, OIB 76117841651, Ulica Josipa Hatzea 24a,23000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29238763987</item>
      <item>, OIB 76117841651</item>
    </izvorni_sadrzaj>
    <derivirana_varijabla naziv="DomainObject.Predmet.SudioniciListNazivOIB_1">
      <item>, OIB 85821130368</item>
      <item>, OIB 29238763987</item>
      <item>, OIB 76117841651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1438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2016-09-06T13:14:00Z</dcterms:created>
  <dc:creator>Ardena Bajlo</dc:creator>
  <cp:lastModifiedBy>Martina Kalmeta</cp:lastModifiedBy>
  <cp:lastPrinted>2016-08-18T11:46:00Z</cp:lastPrinted>
  <dcterms:modified xmlns:xsi="http://www.w3.org/2001/XMLSchema-instance" xsi:type="dcterms:W3CDTF">2016-09-06T13:14:00Z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