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3C6E" w:rsidR="00783C6E">
        <w:tc>
          <w:tcPr>
            <w:tcW w:type="dxa" w:w="2985"/>
            <w:hideMark/>
          </w:tcPr>
          <w:p w:rsidRDefault="00783C6E" w:rsidP="00783C6E" w:rsidR="00783C6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3C6E" w:rsidP="00783C6E" w:rsidR="00783C6E">
            <w:pPr>
              <w:spacing w:after="0"/>
              <w:jc w:val="center"/>
            </w:pPr>
            <w:r>
              <w:t>Republika Hrvatska</w:t>
            </w:r>
          </w:p>
          <w:p w:rsidRDefault="00783C6E" w:rsidP="00783C6E" w:rsidR="00783C6E">
            <w:pPr>
              <w:spacing w:after="0"/>
              <w:jc w:val="center"/>
            </w:pPr>
            <w:r>
              <w:t>Trgovački sud u Varaždinu</w:t>
            </w:r>
          </w:p>
          <w:p w:rsidRDefault="00783C6E" w:rsidP="00783C6E" w:rsidR="00783C6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6c7194" w14:paraId="96c7194" w:rsidRDefault="00783C6E" w:rsidP="00783C6E" w:rsidR="00783C6E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83C6E" w:rsidP="00783C6E" w:rsidR="00783C6E">
      <w:pPr>
        <w:spacing w:after="0"/>
        <w:jc w:val="both"/>
      </w:pPr>
      <w:r>
        <w:t xml:space="preserve">                                                                                                     Poslovni broj: 3 St-410/2017-4</w:t>
      </w:r>
    </w:p>
    <w:p w:rsidRDefault="00783C6E" w:rsidP="00783C6E" w:rsidR="00783C6E">
      <w:pPr>
        <w:spacing w:after="0"/>
        <w:jc w:val="both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center"/>
      </w:pPr>
      <w:r>
        <w:t>U  I M E  R E P U B L I K E  H R V A T S K E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center"/>
      </w:pPr>
      <w:r>
        <w:t>R J E Š E NJ E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GLAD društvo s ograničenom odgovornošću za proizvodnju, trgovinu i usluge, skraćena tvrtka GLAD d.o.o. Podravske Sesvete, Ivana Mažuranića 1, MBS: 070101444, OIB: 32740645772, dana 27. listopada 2017. godine,</w:t>
      </w:r>
    </w:p>
    <w:p w:rsidRDefault="00783C6E" w:rsidP="00783C6E" w:rsidR="00783C6E">
      <w:pPr>
        <w:spacing w:after="0"/>
        <w:jc w:val="both"/>
      </w:pPr>
    </w:p>
    <w:p w:rsidRDefault="00783C6E" w:rsidP="00783C6E" w:rsidR="00783C6E">
      <w:pPr>
        <w:spacing w:after="0"/>
        <w:jc w:val="center"/>
      </w:pPr>
      <w:r>
        <w:t>r i j e š i o  j e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both"/>
      </w:pPr>
      <w:r>
        <w:tab/>
        <w:t>I/ Otvara se stečajni postupak nad stečajnim dužnikom GLAD društvo s ograničenom odgovornošću za proizvodnju, trgovinu i usluge, skraćena tvrtka GLAD d.o.o. Podravske Sesvete, Ivana Mažuranića 1, MBS: 070101444, OIB: 32740645772, s danom 27. listopada 2017. u 14,30 sati.</w:t>
      </w:r>
    </w:p>
    <w:p w:rsidRDefault="00783C6E" w:rsidP="00783C6E" w:rsidR="00783C6E">
      <w:pPr>
        <w:spacing w:after="0"/>
        <w:jc w:val="both"/>
      </w:pPr>
    </w:p>
    <w:p w:rsidRDefault="00783C6E" w:rsidP="00783C6E" w:rsidR="00783C6E">
      <w:pPr>
        <w:spacing w:after="0"/>
        <w:jc w:val="both"/>
        <w:rPr>
          <w:szCs w:val="20"/>
        </w:rPr>
      </w:pPr>
      <w:r>
        <w:tab/>
        <w:t>II/ Zaključuje se stečajni postupak nad stečajnim dužnikom GLAD društvo s ograničenom odgovornošću za proizvodnju, trgovinu i usluge, skraćena tvrtka GLAD d.o.o. Podravske Sesvete, Ivana Mažuranića 1, MBS: 070101444, OIB: 32740645772.</w:t>
      </w:r>
    </w:p>
    <w:p w:rsidRDefault="00783C6E" w:rsidP="00783C6E" w:rsidR="00783C6E">
      <w:pPr>
        <w:spacing w:after="0"/>
        <w:jc w:val="both"/>
      </w:pPr>
    </w:p>
    <w:p w:rsidRDefault="00783C6E" w:rsidP="00783C6E" w:rsidR="00783C6E">
      <w:pPr>
        <w:spacing w:after="0"/>
        <w:jc w:val="both"/>
      </w:pPr>
      <w:r>
        <w:tab/>
        <w:t>III/ Za stečajnog upravitelja imenuje se Ines Mošmondor iz Varaždina, Trakošćanska 18, OIB: 82918904482.</w:t>
      </w:r>
    </w:p>
    <w:p w:rsidRDefault="00783C6E" w:rsidP="00783C6E" w:rsidR="00783C6E">
      <w:pPr>
        <w:spacing w:after="0"/>
        <w:jc w:val="both"/>
        <w:rPr>
          <w:color w:val="FF0000"/>
        </w:rPr>
      </w:pPr>
    </w:p>
    <w:p w:rsidRDefault="00783C6E" w:rsidP="00783C6E" w:rsidR="00783C6E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783C6E" w:rsidP="00783C6E" w:rsidR="00783C6E">
      <w:pPr>
        <w:spacing w:after="0"/>
        <w:jc w:val="both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center"/>
      </w:pPr>
      <w:r>
        <w:t>Obrazloženje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both"/>
      </w:pPr>
      <w:r>
        <w:tab/>
        <w:t xml:space="preserve">Predlagatelj je dana 26. srpnja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</w:t>
      </w:r>
      <w:r>
        <w:lastRenderedPageBreak/>
        <w:t>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83C6E" w:rsidP="00783C6E" w:rsidR="00783C6E">
      <w:pPr>
        <w:spacing w:after="0"/>
        <w:jc w:val="both"/>
      </w:pPr>
    </w:p>
    <w:p w:rsidRDefault="00783C6E" w:rsidP="00783C6E" w:rsidR="00783C6E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center"/>
      </w:pPr>
      <w:r>
        <w:t>Varaždin, 27. listopada 2017.</w:t>
      </w:r>
    </w:p>
    <w:p w:rsidRDefault="00783C6E" w:rsidP="00783C6E" w:rsidR="00783C6E">
      <w:pPr>
        <w:spacing w:after="0"/>
      </w:pPr>
      <w:r>
        <w:t xml:space="preserve">                                                                                                  </w:t>
      </w:r>
    </w:p>
    <w:p w:rsidRDefault="00783C6E" w:rsidP="00783C6E" w:rsidR="00783C6E">
      <w:pPr>
        <w:spacing w:after="0"/>
      </w:pPr>
      <w:r>
        <w:t xml:space="preserve">     </w:t>
      </w:r>
    </w:p>
    <w:p w:rsidRDefault="00783C6E" w:rsidP="00783C6E" w:rsidR="00783C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SUDAC: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Jasna Lekić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83C6E" w:rsidP="00783C6E" w:rsidR="00783C6E">
      <w:pPr>
        <w:spacing w:after="0"/>
      </w:pPr>
      <w:r>
        <w:t xml:space="preserve">                             </w:t>
      </w:r>
    </w:p>
    <w:p w:rsidRDefault="00783C6E" w:rsidP="00783C6E" w:rsidR="00783C6E">
      <w:pPr>
        <w:spacing w:after="0"/>
      </w:pPr>
      <w:r>
        <w:tab/>
        <w:t>UPUTA O PRAVNOM LIJEKU: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83C6E" w:rsidP="00783C6E" w:rsidR="00783C6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</w:p>
    <w:p w:rsidRDefault="00783C6E" w:rsidP="00783C6E" w:rsidR="00783C6E">
      <w:pPr>
        <w:spacing w:after="0"/>
      </w:pPr>
      <w:r>
        <w:t>DNA:</w:t>
      </w:r>
    </w:p>
    <w:p w:rsidRDefault="00783C6E" w:rsidP="00783C6E" w:rsidR="00783C6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83C6E" w:rsidP="00783C6E" w:rsidR="00783C6E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783C6E" w:rsidP="00783C6E" w:rsidR="00783C6E">
      <w:pPr>
        <w:numPr>
          <w:ilvl w:val="0"/>
          <w:numId w:val="47"/>
        </w:numPr>
        <w:spacing w:after="0"/>
      </w:pPr>
      <w:r>
        <w:t>Dužnik GLAD d.o.o. Podravske Sesvete, Ivana Mažuranića 1, 48363 Podravske Sesvete</w:t>
      </w:r>
    </w:p>
    <w:p w:rsidRDefault="00783C6E" w:rsidP="00783C6E" w:rsidR="00783C6E">
      <w:pPr>
        <w:numPr>
          <w:ilvl w:val="0"/>
          <w:numId w:val="47"/>
        </w:numPr>
        <w:spacing w:after="0"/>
      </w:pPr>
      <w:r>
        <w:t>Direktor dužnika Karl Heinz Neumeister, A-8412, Allerheiligen, Allerheiligen 267 C,</w:t>
      </w:r>
    </w:p>
    <w:p w:rsidRDefault="00783C6E" w:rsidP="00783C6E" w:rsidR="00783C6E">
      <w:pPr>
        <w:spacing w:after="0"/>
        <w:ind w:left="720"/>
      </w:pPr>
      <w:r>
        <w:t>Austrija</w:t>
      </w:r>
    </w:p>
    <w:p w:rsidRDefault="00783C6E" w:rsidP="00783C6E" w:rsidR="00783C6E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783C6E" w:rsidP="00783C6E" w:rsidR="00783C6E">
      <w:pPr>
        <w:numPr>
          <w:ilvl w:val="0"/>
          <w:numId w:val="47"/>
        </w:numPr>
        <w:spacing w:after="0"/>
      </w:pPr>
      <w:r>
        <w:t>Ministarstvo financija, Porezna uprava, Područni ured Koprivnica, Hrvatske državnosti 7</w:t>
      </w:r>
    </w:p>
    <w:p w:rsidRDefault="00783C6E" w:rsidP="00783C6E" w:rsidR="00783C6E">
      <w:pPr>
        <w:numPr>
          <w:ilvl w:val="0"/>
          <w:numId w:val="47"/>
        </w:numPr>
        <w:spacing w:after="0"/>
        <w:rPr>
          <w:szCs w:val="20"/>
        </w:rPr>
      </w:pPr>
      <w:r>
        <w:t>Stečajni upravitelj Ines Mošmondor iz Varaždina, Trakošćanska 18</w:t>
      </w:r>
    </w:p>
    <w:p w:rsidRDefault="00783C6E" w:rsidP="00783C6E" w:rsidR="00783C6E">
      <w:pPr>
        <w:numPr>
          <w:ilvl w:val="0"/>
          <w:numId w:val="47"/>
        </w:numPr>
        <w:spacing w:after="0"/>
      </w:pPr>
      <w:r>
        <w:t>e-Oglasna ploča suda</w:t>
      </w:r>
    </w:p>
    <w:p w:rsidRDefault="00AB4602" w:rsidP="00783C6E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D73" w:rsidP="00537B78" w:rsidR="00D74D73">
      <w:r>
        <w:separator/>
      </w:r>
    </w:p>
  </w:endnote>
  <w:endnote w:id="0" w:type="continuationSeparator">
    <w:p w:rsidRDefault="00D74D73" w:rsidP="00537B78" w:rsidR="00D7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D73" w:rsidP="00537B78" w:rsidR="00D74D73">
      <w:r>
        <w:separator/>
      </w:r>
    </w:p>
  </w:footnote>
  <w:footnote w:id="0" w:type="continuationSeparator">
    <w:p w:rsidRDefault="00D74D73" w:rsidP="00537B78" w:rsidR="00D7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60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3C6E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D7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St-410/2017-4</izvorni_sadrzaj>
    <derivirana_varijabla naziv="DomainObject.Oznaka_1">St-410/2017-4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Skraćeni stečajni postupak</izvorni_sadrzaj>
    <derivirana_varijabla naziv="DomainObject.Predmet.Opis_1">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GLAD društvo s ograničenom odgovornošću za proizvodnju, trgovinu i usluge</izvorni_sadrzaj>
    <derivirana_varijabla naziv="DomainObject.Predmet.ProtustrankaFormated_1">  GLAD društvo s ograničenom odgovornošću za proizvodnju, trgovinu i usluge</derivirana_varijabla>
  </DomainObject.Predmet.ProtustrankaFormated>
  <DomainObject.Predmet.ProtustrankaFormatedOIB>
    <izvorni_sadrzaj>  GLAD društvo s ograničenom odgovornošću za proizvodnju, trgovinu i usluge, OIB 32740645772</izvorni_sadrzaj>
    <derivirana_varijabla naziv="DomainObject.Predmet.ProtustrankaFormatedOIB_1">  GLAD društvo s ograničenom odgovornošću za proizvodnju, trgovinu i usluge, OIB 32740645772</derivirana_varijabla>
  </DomainObject.Predmet.ProtustrankaFormatedOIB>
  <DomainObject.Predmet.ProtustrankaFormatedWithAdress>
    <izvorni_sadrzaj> GLAD društvo s ograničenom odgovornošću za proizvodnju, trgovinu i usluge, Ivana Mažuranića 1, 48350 Podravske Sesvete</izvorni_sadrzaj>
    <derivirana_varijabla naziv="DomainObject.Predmet.ProtustrankaFormatedWithAdress_1"> GLAD društvo s ograničenom odgovornošću za proizvodnju, trgovinu i usluge, Ivana Mažuranića 1, 48350 Podravske Sesvete</derivirana_varijabla>
  </DomainObject.Predmet.ProtustrankaFormatedWithAdress>
  <DomainObject.Predmet.ProtustrankaFormatedWithAdressOIB>
    <izvorni_sadrzaj> GLAD društvo s ograničenom odgovornošću za proizvodnju, trgovinu i usluge, OIB 32740645772, Ivana Mažuranića 1, 48350 Podravske Sesvete</izvorni_sadrzaj>
    <derivirana_varijabla naziv="DomainObject.Predmet.ProtustrankaFormatedWithAdressOIB_1"> GLAD društvo s ograničenom odgovornošću za proizvodnju, trgovinu i usluge, OIB 32740645772, Ivana Mažuranića 1, 48350 Podravske Sesvete</derivirana_varijabla>
  </DomainObject.Predmet.ProtustrankaFormatedWithAdressOIB>
  <DomainObject.Predmet.ProtustrankaWithAdress>
    <izvorni_sadrzaj>GLAD društvo s ograničenom odgovornošću za proizvodnju, trgovinu i usluge Ivana Mažuranića 1, 48350 Podravske Sesvete</izvorni_sadrzaj>
    <derivirana_varijabla naziv="DomainObject.Predmet.ProtustrankaWithAdress_1">GLAD društvo s ograničenom odgovornošću za proizvodnju, trgovinu i usluge Ivana Mažuranića 1, 48350 Podravske Sesvete</derivirana_varijabla>
  </DomainObject.Predmet.ProtustrankaWithAdress>
  <DomainObject.Predmet.ProtustrankaWithAdressOIB>
    <izvorni_sadrzaj>GLAD društvo s ograničenom odgovornošću za proizvodnju, trgovinu i usluge, OIB 32740645772, Ivana Mažuranića 1, 48350 Podravske Sesvete</izvorni_sadrzaj>
    <derivirana_varijabla naziv="DomainObject.Predmet.ProtustrankaWithAdressOIB_1">GLAD društvo s ograničenom odgovornošću za proizvodnju, trgovinu i usluge, OIB 32740645772, Ivana Mažuranića 1, 48350 Podravske Sesvete</derivirana_varijabla>
  </DomainObject.Predmet.ProtustrankaWithAdressOIB>
  <DomainObject.Predmet.ProtustrankaNazivFormated>
    <izvorni_sadrzaj>GLAD društvo s ograničenom odgovornošću za proizvodnju, trgovinu i usluge</izvorni_sadrzaj>
    <derivirana_varijabla naziv="DomainObject.Predmet.ProtustrankaNazivFormated_1">GLAD društvo s ograničenom odgovornošću za proizvodnju, trgovinu i usluge</derivirana_varijabla>
  </DomainObject.Predmet.ProtustrankaNazivFormated>
  <DomainObject.Predmet.ProtustrankaNazivFormatedOIB>
    <izvorni_sadrzaj>GLAD društvo s ograničenom odgovornošću za proizvodnju, trgovinu i usluge, OIB 32740645772</izvorni_sadrzaj>
    <derivirana_varijabla naziv="DomainObject.Predmet.ProtustrankaNazivFormatedOIB_1">GLAD društvo s ograničenom odgovornošću za proizvodnju, trgovinu i usluge, OIB 32740645772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336050.09</izvorni_sadrzaj>
    <derivirana_varijabla naziv="DomainObject.Predmet.TrenutnaVrijednost_1">336050.09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GLAD društvo s ograničenom odgovornošću za proizvodnju, trgovinu i usluge</item>
    </izvorni_sadrzaj>
    <derivirana_varijabla naziv="DomainObject.Predmet.ProtuStrankaListFormated_1">
      <item>GLAD društvo s ograničenom odgovornošću za proizvodnju, trgovinu i usluge</item>
    </derivirana_varijabla>
  </DomainObject.Predmet.ProtuStrankaListFormated>
  <DomainObject.Predmet.ProtuStrankaListFormatedOIB>
    <izvorni_sadrzaj>
      <item>GLAD društvo s ograničenom odgovornošću za proizvodnju, trgovinu i usluge, OIB 32740645772</item>
    </izvorni_sadrzaj>
    <derivirana_varijabla naziv="DomainObject.Predmet.ProtuStrankaListFormatedOIB_1">
      <item>GLAD društvo s ograničenom odgovornošću za proizvodnju, trgovinu i usluge, OIB 32740645772</item>
    </derivirana_varijabla>
  </DomainObject.Predmet.ProtuStrankaListFormatedOIB>
  <DomainObject.Predmet.ProtuStrankaListFormatedWithAdress>
    <izvorni_sadrzaj>
      <item>GLAD društvo s ograničenom odgovornošću za proizvodnju, trgovinu i usluge, Ivana Mažuranića 1, 48350 Podravske Sesvete</item>
    </izvorni_sadrzaj>
    <derivirana_varijabla naziv="DomainObject.Predmet.ProtuStrankaListFormatedWithAdress_1">
      <item>GLAD društvo s ograničenom odgovornošću za proizvodnju, trgovinu i usluge, Ivana Mažuranića 1, 48350 Podravske Sesvete</item>
    </derivirana_varijabla>
  </DomainObject.Predmet.ProtuStrankaListFormatedWithAdress>
  <DomainObject.Predmet.ProtuStrankaListFormatedWithAdressOIB>
    <izvorni_sadrzaj>
      <item>GLAD društvo s ograničenom odgovornošću za proizvodnju, trgovinu i usluge, OIB 32740645772, Ivana Mažuranića 1, 48350 Podravske Sesvete</item>
    </izvorni_sadrzaj>
    <derivirana_varijabla naziv="DomainObject.Predmet.ProtuStrankaListFormatedWithAdressOIB_1">
      <item>GLAD društvo s ograničenom odgovornošću za proizvodnju, trgovinu i usluge, OIB 32740645772, Ivana Mažuranića 1, 48350 Podravske Sesvete</item>
    </derivirana_varijabla>
  </DomainObject.Predmet.ProtuStrankaListFormatedWithAdressOIB>
  <DomainObject.Predmet.ProtuStrankaListNazivFormated>
    <izvorni_sadrzaj>
      <item>GLAD društvo s ograničenom odgovornošću za proizvodnju, trgovinu i usluge</item>
    </izvorni_sadrzaj>
    <derivirana_varijabla naziv="DomainObject.Predmet.ProtuStrankaListNazivFormated_1">
      <item>GLAD društvo s ograničenom odgovornošću za proizvodnju, trgovinu i usluge</item>
    </derivirana_varijabla>
  </DomainObject.Predmet.ProtuStrankaListNazivFormated>
  <DomainObject.Predmet.ProtuStrankaListNazivFormatedOIB>
    <izvorni_sadrzaj>
      <item>GLAD društvo s ograničenom odgovornošću za proizvodnju, trgovinu i usluge, OIB 32740645772</item>
    </izvorni_sadrzaj>
    <derivirana_varijabla naziv="DomainObject.Predmet.ProtuStrankaListNazivFormatedOIB_1">
      <item>GLAD društvo s ograničenom odgovornošću za proizvodnju, trgovinu i usluge, OIB 32740645772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St-410/2017-4</izvorni_sadrzaj>
    <derivirana_varijabla naziv="DomainObject.PoslovniBrojDokumenta_1">St-410/2017-4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GLAD društvo s ograničenom odgovornošću za proizvodnju, trgovinu i usluge</izvorni_sadrzaj>
    <derivirana_varijabla naziv="DomainObject.Predmet.ProtustrankaIDrugi_1">GLAD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GLAD društvo s ograničenom odgovornošću za proizvodnju, trgovinu i usluge, OIB 32740645772, Ivana Mažuranića 1, 48350 Podravske Sesvete</izvorni_sadrzaj>
    <derivirana_varijabla naziv="DomainObject.Predmet.ProtustrankaIDrugiAdressOIB_1">GLAD društvo s ograničenom odgovornošću za proizvodnju, trgovinu i usluge, OIB 32740645772,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GLAD društvo s ograničenom odgovornošću za proizvodnju, trgovinu i usluge</item>
      <item>Sudski registar</item>
    </izvorni_sadrzaj>
    <derivirana_varijabla naziv="DomainObject.Predmet.SudioniciListNaziv_1">
      <item>Financijska agencija</item>
      <item>GLAD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GLAD društvo s ograničenom odgovornošću za proizvodnju, trgovinu i usluge, OIB 32740645772, Ivana Mažuranića 1,48350 Podravske Sesvete</item>
      <item>Sudski registar</item>
    </izvorni_sadrzaj>
    <derivirana_varijabla naziv="DomainObject.Predmet.SudioniciListAdressOIB_1">
      <item>Financijska agencija, OIB 85821130368, Ulica grada Vukovara 70,10000 Zagreb</item>
      <item>GLAD društvo s ograničenom odgovornošću za proizvodnju, trgovinu i usluge, OIB 32740645772, Ivana Mažuranića 1,48350 Podravske Sesvete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8E1D9-DB81-45F7-BAC4-E958283BA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3069</properties:Characters>
  <properties:Lines>93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2017-10-27T08:22:00Z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