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727e" w14:paraId="0e3727e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A66563">
        <w:rPr>
          <w:b/>
          <w:sz w:val="24"/>
          <w:szCs w:val="24"/>
        </w:rPr>
        <w:t>1546</w:t>
      </w:r>
      <w:r w:rsidR="00E85DF4" w:rsidRPr="00E85DF4">
        <w:rPr>
          <w:b/>
          <w:sz w:val="24"/>
          <w:szCs w:val="24"/>
        </w:rPr>
        <w:t>/2017-1</w:t>
      </w:r>
      <w:r w:rsidR="00A66563">
        <w:rPr>
          <w:b/>
          <w:sz w:val="24"/>
          <w:szCs w:val="24"/>
        </w:rPr>
        <w:t>5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A66563">
        <w:rPr>
          <w:b/>
          <w:sz w:val="24"/>
        </w:rPr>
        <w:t>UNIPROTEKT j.d.o.o. Klokočevik, Bana Jelačića 25, OIB 07495022417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A66563">
        <w:rPr>
          <w:b/>
          <w:sz w:val="24"/>
        </w:rPr>
        <w:t>11.travnja</w:t>
      </w:r>
      <w:r w:rsidR="00363894">
        <w:rPr>
          <w:b/>
          <w:sz w:val="24"/>
        </w:rPr>
        <w:t xml:space="preserve"> 2018.</w:t>
      </w:r>
      <w:r w:rsidR="00CD20EA">
        <w:rPr>
          <w:b/>
          <w:sz w:val="24"/>
        </w:rPr>
        <w:t>g.</w:t>
      </w:r>
      <w:r w:rsidR="00F46353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u </w:t>
      </w:r>
      <w:r w:rsidR="00A66563">
        <w:rPr>
          <w:b/>
          <w:sz w:val="24"/>
        </w:rPr>
        <w:t>13</w:t>
      </w:r>
      <w:r w:rsidR="0053432E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63894">
        <w:rPr>
          <w:sz w:val="24"/>
        </w:rPr>
        <w:t>k</w:t>
      </w:r>
      <w:r w:rsidR="00F77E7C">
        <w:rPr>
          <w:sz w:val="24"/>
        </w:rPr>
        <w:t xml:space="preserve"> po zakonu </w:t>
      </w:r>
      <w:r w:rsidR="00A66563">
        <w:rPr>
          <w:sz w:val="24"/>
        </w:rPr>
        <w:t>KREŠIMIR IVIĆ, Klokočevik, Bana Jelačića 25, uz izvješće privr.steč.upraviteljice</w:t>
      </w:r>
    </w:p>
    <w:p w:rsidRDefault="0053432E" w:rsidP="00E70061" w:rsidR="0053432E">
      <w:pPr>
        <w:jc w:val="both"/>
        <w:rPr>
          <w:sz w:val="24"/>
        </w:rPr>
      </w:pPr>
      <w:r>
        <w:rPr>
          <w:sz w:val="24"/>
        </w:rPr>
        <w:tab/>
        <w:t>-  privr.stečajna upraviteljica Sanja Mišević, Osijek, L. Jagera 24/II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363894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363894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A66563">
        <w:rPr>
          <w:sz w:val="24"/>
          <w:szCs w:val="24"/>
        </w:rPr>
        <w:t>Krešimiru Iviću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53432E" w:rsidR="00555D7C">
      <w:pPr>
        <w:tabs>
          <w:tab w:pos="720" w:val="left"/>
        </w:tabs>
        <w:jc w:val="both"/>
        <w:rPr>
          <w:sz w:val="24"/>
        </w:rPr>
      </w:pPr>
      <w:r>
        <w:rPr>
          <w:sz w:val="24"/>
          <w:szCs w:val="24"/>
        </w:rPr>
        <w:tab/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4A36F8">
        <w:rPr>
          <w:sz w:val="24"/>
        </w:rPr>
        <w:t>2</w:t>
      </w:r>
      <w:r w:rsidR="00A66563">
        <w:rPr>
          <w:sz w:val="24"/>
        </w:rPr>
        <w:t>6.ožujka</w:t>
      </w:r>
      <w:r w:rsidR="004605C6">
        <w:rPr>
          <w:sz w:val="24"/>
        </w:rPr>
        <w:t xml:space="preserve"> 2018.g.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993E9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E6D11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3E92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8459.46</izvorni_sadrzaj>
    <derivirana_varijabla naziv="DomainObject.Predmet.InicijalnaVrijednost_1">8459.46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St-1546/2017</izvorni_sadrzaj>
    <derivirana_varijabla naziv="DomainObject.Predmet.OznakaBroj_1">St-1546/2017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UNIPROTEKT j.d.o.o. za posredovanje, konzalting, usluge i trgovinu</izvorni_sadrzaj>
    <derivirana_varijabla naziv="DomainObject.Predmet.ProtustrankaFormated_1">  UNIPROTEKT j.d.o.o. za posredovanje, konzalting, usluge i trgovinu</derivirana_varijabla>
  </DomainObject.Predmet.ProtustrankaFormated>
  <DomainObject.Predmet.ProtustrankaFormatedOIB>
    <izvorni_sadrzaj>  UNIPROTEKT j.d.o.o. za posredovanje, konzalting, usluge i trgovinu, OIB 07495022417</izvorni_sadrzaj>
    <derivirana_varijabla naziv="DomainObject.Predmet.ProtustrankaFormatedOIB_1">  UNIPROTEKT j.d.o.o. za posredovanje, konzalting, usluge i trgovinu, OIB 07495022417</derivirana_varijabla>
  </DomainObject.Predmet.ProtustrankaFormatedOIB>
  <DomainObject.Predmet.ProtustrankaFormatedWithAdress>
    <izvorni_sadrzaj> UNIPROTEKT j.d.o.o. za posredovanje, konzalting, usluge i trgovinu, Bana Jelačića 25, 35212 Klokočevik</izvorni_sadrzaj>
    <derivirana_varijabla naziv="DomainObject.Predmet.ProtustrankaFormatedWithAdress_1"> UNIPROTEKT j.d.o.o. za posredovanje, konzalting, usluge i trgovinu, Bana Jelačića 25, 35212 Klokočevik</derivirana_varijabla>
  </DomainObject.Predmet.ProtustrankaFormatedWithAdress>
  <DomainObject.Predmet.ProtustrankaFormatedWithAdressOIB>
    <izvorni_sadrzaj> UNIPROTEKT j.d.o.o. za posredovanje, konzalting, usluge i trgovinu, OIB 07495022417, Bana Jelačića 25, 35212 Klokočevik</izvorni_sadrzaj>
    <derivirana_varijabla naziv="DomainObject.Predmet.ProtustrankaFormatedWithAdressOIB_1"> UNIPROTEKT j.d.o.o. za posredovanje, konzalting, usluge i trgovinu, OIB 07495022417, Bana Jelačića 25, 35212 Klokočevik</derivirana_varijabla>
  </DomainObject.Predmet.ProtustrankaFormatedWithAdressOIB>
  <DomainObject.Predmet.ProtustrankaWithAdress>
    <izvorni_sadrzaj>UNIPROTEKT j.d.o.o. za posredovanje, konzalting, usluge i trgovinu Bana Jelačića 25, 35212 Klokočevik</izvorni_sadrzaj>
    <derivirana_varijabla naziv="DomainObject.Predmet.ProtustrankaWithAdress_1">UNIPROTEKT j.d.o.o. za posredovanje, konzalting, usluge i trgovinu Bana Jelačića 25, 35212 Klokočevik</derivirana_varijabla>
  </DomainObject.Predmet.ProtustrankaWithAdress>
  <DomainObject.Predmet.ProtustrankaWithAdressOIB>
    <izvorni_sadrzaj>UNIPROTEKT j.d.o.o. za posredovanje, konzalting, usluge i trgovinu, OIB 07495022417, Bana Jelačića 25, 35212 Klokočevik</izvorni_sadrzaj>
    <derivirana_varijabla naziv="DomainObject.Predmet.ProtustrankaWithAdressOIB_1">UNIPROTEKT j.d.o.o. za posredovanje, konzalting, usluge i trgovinu, OIB 07495022417, Bana Jelačića 25, 35212 Klokočevik</derivirana_varijabla>
  </DomainObject.Predmet.ProtustrankaWithAdressOIB>
  <DomainObject.Predmet.ProtustrankaNazivFormated>
    <izvorni_sadrzaj>UNIPROTEKT j.d.o.o. za posredovanje, konzalting, usluge i trgovinu</izvorni_sadrzaj>
    <derivirana_varijabla naziv="DomainObject.Predmet.ProtustrankaNazivFormated_1">UNIPROTEKT j.d.o.o. za posredovanje, konzalting, usluge i trgovinu</derivirana_varijabla>
  </DomainObject.Predmet.ProtustrankaNazivFormated>
  <DomainObject.Predmet.ProtustrankaNazivFormatedOIB>
    <izvorni_sadrzaj>UNIPROTEKT j.d.o.o. za posredovanje, konzalting, usluge i trgovinu, OIB 07495022417</izvorni_sadrzaj>
    <derivirana_varijabla naziv="DomainObject.Predmet.ProtustrankaNazivFormatedOIB_1">UNIPROTEKT j.d.o.o. za posredovanje, konzalting, usluge i trgovinu, OIB 07495022417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UNIPROTEKT j.d.o.o. za posredovanje, konzalting, usluge i trgovinu</item>
    </izvorni_sadrzaj>
    <derivirana_varijabla naziv="DomainObject.Predmet.ProtuStrankaListFormated_1">
      <item>UNIPROTEKT j.d.o.o. za posredovanje, konzalting, usluge i trgovinu</item>
    </derivirana_varijabla>
  </DomainObject.Predmet.ProtuStrankaListFormated>
  <DomainObject.Predmet.ProtuStrankaListFormatedOIB>
    <izvorni_sadrzaj>
      <item>UNIPROTEKT j.d.o.o. za posredovanje, konzalting, usluge i trgovinu, OIB 07495022417</item>
    </izvorni_sadrzaj>
    <derivirana_varijabla naziv="DomainObject.Predmet.ProtuStrankaListFormatedOIB_1">
      <item>UNIPROTEKT j.d.o.o. za posredovanje, konzalting, usluge i trgovinu, OIB 07495022417</item>
    </derivirana_varijabla>
  </DomainObject.Predmet.ProtuStrankaListFormatedOIB>
  <DomainObject.Predmet.ProtuStrankaListFormatedWithAdress>
    <izvorni_sadrzaj>
      <item>UNIPROTEKT j.d.o.o. za posredovanje, konzalting, usluge i trgovinu, Bana Jelačića 25, 35212 Klokočevik</item>
    </izvorni_sadrzaj>
    <derivirana_varijabla naziv="DomainObject.Predmet.ProtuStrankaListFormatedWithAdress_1">
      <item>UNIPROTEKT j.d.o.o. za posredovanje, konzalting, usluge i trgovinu, Bana Jelačića 25, 35212 Klokočevik</item>
    </derivirana_varijabla>
  </DomainObject.Predmet.ProtuStrankaListFormatedWithAdress>
  <DomainObject.Predmet.ProtuStrankaListFormatedWithAdressOIB>
    <izvorni_sadrzaj>
      <item>UNIPROTEKT j.d.o.o. za posredovanje, konzalting, usluge i trgovinu, OIB 07495022417, Bana Jelačića 25, 35212 Klokočevik</item>
    </izvorni_sadrzaj>
    <derivirana_varijabla naziv="DomainObject.Predmet.ProtuStrankaListFormatedWithAdressOIB_1">
      <item>UNIPROTEKT j.d.o.o. za posredovanje, konzalting, usluge i trgovinu, OIB 07495022417, Bana Jelačića 25, 35212 Klokočevik</item>
    </derivirana_varijabla>
  </DomainObject.Predmet.ProtuStrankaListFormatedWithAdressOIB>
  <DomainObject.Predmet.ProtuStrankaListNazivFormated>
    <izvorni_sadrzaj>
      <item>UNIPROTEKT j.d.o.o. za posredovanje, konzalting, usluge i trgovinu</item>
    </izvorni_sadrzaj>
    <derivirana_varijabla naziv="DomainObject.Predmet.ProtuStrankaListNazivFormated_1">
      <item>UNIPROTEKT j.d.o.o. za posredovanje, konzalting, usluge i trgovinu</item>
    </derivirana_varijabla>
  </DomainObject.Predmet.ProtuStrankaListNazivFormated>
  <DomainObject.Predmet.ProtuStrankaListNazivFormatedOIB>
    <izvorni_sadrzaj>
      <item>UNIPROTEKT j.d.o.o. za posredovanje, konzalting, usluge i trgovinu, OIB 07495022417</item>
    </izvorni_sadrzaj>
    <derivirana_varijabla naziv="DomainObject.Predmet.ProtuStrankaListNazivFormatedOIB_1">
      <item>UNIPROTEKT j.d.o.o. za posredovanje, konzalting, usluge i trgovinu, OIB 07495022417</item>
    </derivirana_varijabla>
  </DomainObject.Predmet.ProtuStrankaListNazivFormatedOIB>
  <DomainObject.Predmet.OstaliListFormated>
    <izvorni_sadrzaj>
      <item>KREŠIMIR IVIĆ</item>
      <item>Sanja Mišević</item>
    </izvorni_sadrzaj>
    <derivirana_varijabla naziv="DomainObject.Predmet.OstaliListFormated_1">
      <item>KREŠIMIR IVIĆ</item>
      <item>Sanja Mišević</item>
    </derivirana_varijabla>
  </DomainObject.Predmet.OstaliListFormated>
  <DomainObject.Predmet.OstaliListFormatedOIB>
    <izvorni_sadrzaj>
      <item>KREŠIMIR IVIĆ, OIB 95322916771</item>
      <item>Sanja Mišević, OIB 17448143522</item>
    </izvorni_sadrzaj>
    <derivirana_varijabla naziv="DomainObject.Predmet.OstaliListFormatedOIB_1">
      <item>KREŠIMIR IVIĆ, OIB 95322916771</item>
      <item>Sanja Mišević, OIB 17448143522</item>
    </derivirana_varijabla>
  </DomainObject.Predmet.OstaliListFormatedOIB>
  <DomainObject.Predmet.OstaliListFormatedWithAdress>
    <izvorni_sadrzaj>
      <item>KREŠIMIR IVIĆ, BANA JELAČIĆA 25, 35212 Klokočevik</item>
      <item>Sanja Mišević, L. Jagera 24, 31000 Osijek</item>
    </izvorni_sadrzaj>
    <derivirana_varijabla naziv="DomainObject.Predmet.OstaliListFormatedWithAdress_1">
      <item>KREŠIMIR IVIĆ, BANA JELAČIĆA 25, 35212 Klokočevik</item>
      <item>Sanja Mišević, L. Jagera 24, 31000 Osijek</item>
    </derivirana_varijabla>
  </DomainObject.Predmet.OstaliListFormatedWithAdress>
  <DomainObject.Predmet.OstaliListFormatedWithAdressOIB>
    <izvorni_sadrzaj>
      <item>KREŠIMIR IVIĆ, OIB 95322916771, BANA JELAČIĆA 25, 35212 Klokočevik</item>
      <item>Sanja Mišević, OIB 17448143522, L. Jagera 24, 31000 Osijek</item>
    </izvorni_sadrzaj>
    <derivirana_varijabla naziv="DomainObject.Predmet.OstaliListFormatedWithAdressOIB_1">
      <item>KREŠIMIR IVIĆ, OIB 95322916771, BANA JELAČIĆA 25, 35212 Klokočevik</item>
      <item>Sanja Mišević, OIB 17448143522, L. Jagera 24, 31000 Osijek</item>
    </derivirana_varijabla>
  </DomainObject.Predmet.OstaliListFormatedWithAdressOIB>
  <DomainObject.Predmet.OstaliListNazivFormated>
    <izvorni_sadrzaj>
      <item>KREŠIMIR IVIĆ</item>
      <item>Sanja Mišević</item>
    </izvorni_sadrzaj>
    <derivirana_varijabla naziv="DomainObject.Predmet.OstaliListNazivFormated_1">
      <item>KREŠIMIR IVIĆ</item>
      <item>Sanja Mišević</item>
    </derivirana_varijabla>
  </DomainObject.Predmet.OstaliListNazivFormated>
  <DomainObject.Predmet.OstaliListNazivFormatedOIB>
    <izvorni_sadrzaj>
      <item>KREŠIMIR IVIĆ, OIB 95322916771</item>
      <item>Sanja Mišević, OIB 17448143522</item>
    </izvorni_sadrzaj>
    <derivirana_varijabla naziv="DomainObject.Predmet.OstaliListNazivFormatedOIB_1">
      <item>KREŠIMIR IVIĆ, OIB 95322916771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UNIPROTEKT j.d.o.o. za posredovanje, konzalting, usluge i trgovinu</izvorni_sadrzaj>
    <derivirana_varijabla naziv="DomainObject.Predmet.ProtustrankaIDrugi_1">UNIPROTEKT j.d.o.o. za posredovanje, konzalting,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UNIPROTEKT j.d.o.o. za posredovanje, konzalting, usluge i trgovinu, OIB 07495022417, Bana Jelačića 25, 35212 Klokočevik</izvorni_sadrzaj>
    <derivirana_varijabla naziv="DomainObject.Predmet.ProtustrankaIDrugiAdressOIB_1">UNIPROTEKT j.d.o.o. za posredovanje, konzalting, usluge i trgovinu, OIB 07495022417, Bana Jelačića 25,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UNIPROTEKT j.d.o.o. za posredovanje, konzalting, usluge i trgovinu</item>
      <item>KREŠIMIR IVIĆ</item>
      <item>Sanja Mišević</item>
    </izvorni_sadrzaj>
    <derivirana_varijabla naziv="DomainObject.Predmet.SudioniciListNaziv_1">
      <item>Financijska agencija</item>
      <item>UNIPROTEKT j.d.o.o. za posredovanje, konzalting, usluge i trgovinu</item>
      <item>KREŠIMIR IVIĆ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  <item>Sanja Mišević, OIB 17448143522, L. Jagera 24,31000 Osijek</item>
    </izvorni_sadrzaj>
    <derivirana_varijabla naziv="DomainObject.Predmet.SudioniciListAdressOIB_1"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07495022417</item>
      <item>, OIB 95322916771</item>
      <item>, OIB 17448143522</item>
    </izvorni_sadrzaj>
    <derivirana_varijabla naziv="DomainObject.Predmet.SudioniciListNazivOIB_1">
      <item>, OIB 85821130368</item>
      <item>, OIB 07495022417</item>
      <item>, OIB 95322916771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136</properties:Words>
  <properties:Characters>853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2018-03-26T09:49:00Z</cp:lastPrinted>
  <dcterms:modified xmlns:xsi="http://www.w3.org/2001/XMLSchema-instance" xsi:type="dcterms:W3CDTF">2018-03-26T12:04:00Z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1546-2017.docx)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