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dbb6" w14:paraId="26fdbb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C513F5">
        <w:rPr>
          <w:rFonts w:hAnsi="Times New Roman" w:ascii="Times New Roman"/>
        </w:rPr>
        <w:t>5033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C513F5" w:rsidRPr="00C513F5">
        <w:rPr>
          <w:rFonts w:hAnsi="Times New Roman" w:ascii="Times New Roman"/>
        </w:rPr>
        <w:t>HRVIĆ GRADNJA d.o.o.</w:t>
      </w:r>
      <w:r w:rsidR="005B41E9" w:rsidRPr="005B41E9">
        <w:rPr>
          <w:rFonts w:hAnsi="Times New Roman" w:ascii="Times New Roman"/>
        </w:rPr>
        <w:t xml:space="preserve">, </w:t>
      </w:r>
      <w:r w:rsidR="00C513F5" w:rsidRPr="00C513F5">
        <w:rPr>
          <w:rFonts w:hAnsi="Times New Roman" w:ascii="Times New Roman"/>
        </w:rPr>
        <w:t>Zagreb</w:t>
      </w:r>
      <w:r w:rsidR="005B41E9" w:rsidRPr="005B41E9">
        <w:rPr>
          <w:rFonts w:hAnsi="Times New Roman" w:ascii="Times New Roman"/>
        </w:rPr>
        <w:t xml:space="preserve">, </w:t>
      </w:r>
      <w:r w:rsidR="00C513F5" w:rsidRPr="00C513F5">
        <w:rPr>
          <w:rFonts w:hAnsi="Times New Roman" w:ascii="Times New Roman"/>
        </w:rPr>
        <w:t>Smodekova 2</w:t>
      </w:r>
      <w:r w:rsidR="005B41E9" w:rsidRPr="005B41E9">
        <w:rPr>
          <w:rFonts w:hAnsi="Times New Roman" w:ascii="Times New Roman"/>
        </w:rPr>
        <w:t xml:space="preserve">, OIB: </w:t>
      </w:r>
      <w:r w:rsidR="00C513F5" w:rsidRPr="00C513F5">
        <w:rPr>
          <w:rFonts w:hAnsi="Times New Roman" w:ascii="Times New Roman"/>
        </w:rPr>
        <w:t>87324104333</w:t>
      </w:r>
      <w:r w:rsidR="005B41E9" w:rsidRPr="005B41E9">
        <w:rPr>
          <w:rFonts w:hAnsi="Times New Roman" w:ascii="Times New Roman"/>
        </w:rPr>
        <w:t xml:space="preserve">, MBS: </w:t>
      </w:r>
      <w:r w:rsidR="00C513F5" w:rsidRPr="00C513F5">
        <w:rPr>
          <w:rFonts w:hAnsi="Times New Roman" w:ascii="Times New Roman"/>
        </w:rPr>
        <w:t>080646126</w:t>
      </w:r>
      <w:r w:rsidR="00AA3B5D">
        <w:rPr>
          <w:rFonts w:hAnsi="Times New Roman" w:ascii="Times New Roman"/>
        </w:rPr>
        <w:t>, dana 2</w:t>
      </w:r>
      <w:r w:rsidR="00104FD0">
        <w:rPr>
          <w:rFonts w:hAnsi="Times New Roman" w:ascii="Times New Roman"/>
        </w:rPr>
        <w:t>8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C513F5" w:rsidRPr="00C513F5">
        <w:rPr>
          <w:rFonts w:hAnsi="Times New Roman" w:ascii="Times New Roman"/>
        </w:rPr>
        <w:t>HRVIĆ GRADNJA d.o.o.</w:t>
      </w:r>
      <w:r w:rsidR="00C513F5" w:rsidRPr="005B41E9">
        <w:rPr>
          <w:rFonts w:hAnsi="Times New Roman" w:ascii="Times New Roman"/>
        </w:rPr>
        <w:t xml:space="preserve">, </w:t>
      </w:r>
      <w:r w:rsidR="00C513F5" w:rsidRPr="00C513F5">
        <w:rPr>
          <w:rFonts w:hAnsi="Times New Roman" w:ascii="Times New Roman"/>
        </w:rPr>
        <w:t>Zagreb</w:t>
      </w:r>
      <w:r w:rsidR="00C513F5" w:rsidRPr="005B41E9">
        <w:rPr>
          <w:rFonts w:hAnsi="Times New Roman" w:ascii="Times New Roman"/>
        </w:rPr>
        <w:t xml:space="preserve">, </w:t>
      </w:r>
      <w:r w:rsidR="00C513F5" w:rsidRPr="00C513F5">
        <w:rPr>
          <w:rFonts w:hAnsi="Times New Roman" w:ascii="Times New Roman"/>
        </w:rPr>
        <w:t>Smodekova 2</w:t>
      </w:r>
      <w:r w:rsidR="00C513F5" w:rsidRPr="005B41E9">
        <w:rPr>
          <w:rFonts w:hAnsi="Times New Roman" w:ascii="Times New Roman"/>
        </w:rPr>
        <w:t xml:space="preserve">, OIB: </w:t>
      </w:r>
      <w:r w:rsidR="00C513F5" w:rsidRPr="00C513F5">
        <w:rPr>
          <w:rFonts w:hAnsi="Times New Roman" w:ascii="Times New Roman"/>
        </w:rPr>
        <w:t>87324104333</w:t>
      </w:r>
      <w:r w:rsidR="00C513F5" w:rsidRPr="005B41E9">
        <w:rPr>
          <w:rFonts w:hAnsi="Times New Roman" w:ascii="Times New Roman"/>
        </w:rPr>
        <w:t xml:space="preserve">, MBS: </w:t>
      </w:r>
      <w:r w:rsidR="00C513F5" w:rsidRPr="00C513F5">
        <w:rPr>
          <w:rFonts w:hAnsi="Times New Roman" w:ascii="Times New Roman"/>
        </w:rPr>
        <w:t>080646126</w:t>
      </w:r>
      <w:r w:rsidR="00C513F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C513F5">
        <w:rPr>
          <w:rFonts w:hAnsi="Times New Roman" w:ascii="Times New Roman"/>
        </w:rPr>
        <w:t>5033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104FD0">
        <w:rPr>
          <w:rFonts w:hAnsi="Times New Roman" w:ascii="Times New Roman"/>
        </w:rPr>
        <w:t>8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880ADC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E84B08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90117D" w:rsidP="001725CA" w:rsidR="0090117D">
      <w:pPr>
        <w:jc w:val="both"/>
        <w:rPr>
          <w:rFonts w:hAnsi="Times New Roman" w:ascii="Times New Roman"/>
        </w:rPr>
      </w:pPr>
    </w:p>
    <w:p w:rsidRDefault="00E84B08" w:rsidP="001725CA" w:rsidR="00E84B08">
      <w:pPr>
        <w:jc w:val="both"/>
        <w:rPr>
          <w:rFonts w:hAnsi="Times New Roman" w:ascii="Times New Roman"/>
        </w:rPr>
      </w:pPr>
    </w:p>
    <w:p w:rsidRDefault="00880ADC" w:rsidP="00880ADC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880ADC" w:rsidP="00880ADC" w:rsidR="00880A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Katica Franjić</w:t>
      </w:r>
    </w:p>
    <w:sectPr w:rsidSect="00821309" w:rsidR="00880ADC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A87" w:rsidP="00A83AC6" w:rsidR="00144A87">
      <w:r>
        <w:separator/>
      </w:r>
    </w:p>
  </w:endnote>
  <w:endnote w:id="0" w:type="continuationSeparator">
    <w:p w:rsidRDefault="00144A87" w:rsidP="00A83AC6" w:rsidR="00144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A87" w:rsidP="00A83AC6" w:rsidR="00144A87">
      <w:r>
        <w:separator/>
      </w:r>
    </w:p>
  </w:footnote>
  <w:footnote w:id="0" w:type="continuationSeparator">
    <w:p w:rsidRDefault="00144A87" w:rsidP="00A83AC6" w:rsidR="00144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ADC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C513F5">
      <w:rPr>
        <w:rFonts w:hAnsi="Times New Roman" w:ascii="Times New Roman"/>
      </w:rPr>
      <w:t>5033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2778DB"/>
    <w:multiLevelType w:val="hybridMultilevel"/>
    <w:tmpl w:val="F9B644D8"/>
    <w:lvl w:tplc="8DD0DF7A" w:ilvl="0">
      <w:start w:val="5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04FD0"/>
    <w:rsid w:val="00144A87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06764"/>
    <w:rsid w:val="00312774"/>
    <w:rsid w:val="00321CDA"/>
    <w:rsid w:val="00354C62"/>
    <w:rsid w:val="00390E2A"/>
    <w:rsid w:val="00397CB4"/>
    <w:rsid w:val="003B5296"/>
    <w:rsid w:val="003B534B"/>
    <w:rsid w:val="003C25FE"/>
    <w:rsid w:val="00446A94"/>
    <w:rsid w:val="004475AF"/>
    <w:rsid w:val="004544EA"/>
    <w:rsid w:val="00462914"/>
    <w:rsid w:val="00485579"/>
    <w:rsid w:val="004909F6"/>
    <w:rsid w:val="004B21D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41E9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E284F"/>
    <w:rsid w:val="007F5D44"/>
    <w:rsid w:val="00800A42"/>
    <w:rsid w:val="008108BD"/>
    <w:rsid w:val="00816D8A"/>
    <w:rsid w:val="00821309"/>
    <w:rsid w:val="008236ED"/>
    <w:rsid w:val="00837E6C"/>
    <w:rsid w:val="0084638C"/>
    <w:rsid w:val="00854849"/>
    <w:rsid w:val="00867FDD"/>
    <w:rsid w:val="00872330"/>
    <w:rsid w:val="00880ADC"/>
    <w:rsid w:val="00887403"/>
    <w:rsid w:val="008D18B2"/>
    <w:rsid w:val="00900D3F"/>
    <w:rsid w:val="0090117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1451C"/>
    <w:rsid w:val="00A4675D"/>
    <w:rsid w:val="00A81532"/>
    <w:rsid w:val="00A82EE7"/>
    <w:rsid w:val="00A83AC6"/>
    <w:rsid w:val="00AA3B5D"/>
    <w:rsid w:val="00AD4F3B"/>
    <w:rsid w:val="00AE1595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242A0"/>
    <w:rsid w:val="00C3624C"/>
    <w:rsid w:val="00C513F5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4B08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0117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011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5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5033</izvorni_sadrzaj>
    <derivirana_varijabla naziv="DomainObject.Predmet.Broj_1">5033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St-5033/2016</izvorni_sadrzaj>
    <derivirana_varijabla naziv="DomainObject.Predmet.OznakaBroj_1">St-5033/2016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HRVIĆ GRADNJA d.o.o. zastupanog po punomoćniku NAIL HRVIĆ</izvorni_sadrzaj>
    <derivirana_varijabla naziv="DomainObject.Predmet.ProtustrankaFormated_1">  HRVIĆ GRADNJA d.o.o. zastupanog po punomoćniku NAIL HRVIĆ</derivirana_varijabla>
  </DomainObject.Predmet.ProtustrankaFormated>
  <DomainObject.Predmet.ProtustrankaFormatedOIB>
    <izvorni_sadrzaj>  HRVIĆ GRADNJA d.o.o., OIB 87324104333 zastupanog po punomoćniku NAIL HRVIĆ</izvorni_sadrzaj>
    <derivirana_varijabla naziv="DomainObject.Predmet.ProtustrankaFormatedOIB_1">  HRVIĆ GRADNJA d.o.o., OIB 87324104333 zastupanog po punomoćniku NAIL HRVIĆ</derivirana_varijabla>
  </DomainObject.Predmet.ProtustrankaFormatedOIB>
  <DomainObject.Predmet.ProtustrankaFormatedWithAdress>
    <izvorni_sadrzaj> HRVIĆ GRADNJA d.o.o., Smodekova 2, 10000 Zagreb zastupanog po punomoćniku NAIL HRVIĆ</izvorni_sadrzaj>
    <derivirana_varijabla naziv="DomainObject.Predmet.ProtustrankaFormatedWithAdress_1"> HRVIĆ GRADNJA d.o.o., Smodekova 2, 10000 Zagreb zastupanog po punomoćniku NAIL HRVIĆ</derivirana_varijabla>
  </DomainObject.Predmet.ProtustrankaFormatedWithAdress>
  <DomainObject.Predmet.ProtustrankaFormatedWithAdressOIB>
    <izvorni_sadrzaj> HRVIĆ GRADNJA d.o.o., OIB 87324104333, Smodekova 2, 10000 Zagreb zastupanog po punomoćniku NAIL HRVIĆ</izvorni_sadrzaj>
    <derivirana_varijabla naziv="DomainObject.Predmet.ProtustrankaFormatedWithAdressOIB_1"> HRVIĆ GRADNJA d.o.o., OIB 87324104333, Smodekova 2, 10000 Zagreb zastupanog po punomoćniku NAIL HRVIĆ</derivirana_varijabla>
  </DomainObject.Predmet.ProtustrankaFormatedWithAdressOIB>
  <DomainObject.Predmet.ProtustrankaWithAdress>
    <izvorni_sadrzaj>HRVIĆ GRADNJA d.o.o. Smodekova 2, 10000 Zagreb</izvorni_sadrzaj>
    <derivirana_varijabla naziv="DomainObject.Predmet.ProtustrankaWithAdress_1">HRVIĆ GRADNJA d.o.o. Smodekova 2, 10000 Zagreb</derivirana_varijabla>
  </DomainObject.Predmet.ProtustrankaWithAdress>
  <DomainObject.Predmet.ProtustrankaWithAdressOIB>
    <izvorni_sadrzaj>HRVIĆ GRADNJA d.o.o., OIB 87324104333, Smodekova 2, 10000 Zagreb</izvorni_sadrzaj>
    <derivirana_varijabla naziv="DomainObject.Predmet.ProtustrankaWithAdressOIB_1">HRVIĆ GRADNJA d.o.o., OIB 87324104333, Smodekova 2, 10000 Zagreb</derivirana_varijabla>
  </DomainObject.Predmet.ProtustrankaWithAdressOIB>
  <DomainObject.Predmet.ProtustrankaNazivFormated>
    <izvorni_sadrzaj>HRVIĆ GRADNJA d.o.o.</izvorni_sadrzaj>
    <derivirana_varijabla naziv="DomainObject.Predmet.ProtustrankaNazivFormated_1">HRVIĆ GRADNJA d.o.o.</derivirana_varijabla>
  </DomainObject.Predmet.ProtustrankaNazivFormated>
  <DomainObject.Predmet.ProtustrankaNazivFormatedOIB>
    <izvorni_sadrzaj>HRVIĆ GRADNJA d.o.o., OIB 87324104333</izvorni_sadrzaj>
    <derivirana_varijabla naziv="DomainObject.Predmet.ProtustrankaNazivFormatedOIB_1">HRVIĆ GRADNJA d.o.o., OIB 87324104333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HRVIĆ GRADNJA d.o.o. zastupanog po punomoćniku NAIL HRVIĆ</item>
    </izvorni_sadrzaj>
    <derivirana_varijabla naziv="DomainObject.Predmet.ProtuStrankaListFormated_1">
      <item>HRVIĆ GRADNJA d.o.o. zastupanog po punomoćniku NAIL HRVIĆ</item>
    </derivirana_varijabla>
  </DomainObject.Predmet.ProtuStrankaListFormated>
  <DomainObject.Predmet.ProtuStrankaListFormatedOIB>
    <izvorni_sadrzaj>
      <item>HRVIĆ GRADNJA d.o.o., OIB 87324104333 zastupanog po punomoćniku NAIL HRVIĆ</item>
    </izvorni_sadrzaj>
    <derivirana_varijabla naziv="DomainObject.Predmet.ProtuStrankaListFormatedOIB_1">
      <item>HRVIĆ GRADNJA d.o.o., OIB 87324104333 zastupanog po punomoćniku NAIL HRVIĆ</item>
    </derivirana_varijabla>
  </DomainObject.Predmet.ProtuStrankaListFormatedOIB>
  <DomainObject.Predmet.ProtuStrankaListFormatedWithAdress>
    <izvorni_sadrzaj>
      <item>HRVIĆ GRADNJA d.o.o., Smodekova 2, 10000 Zagreb zastupanog po punomoćniku NAIL HRVIĆ</item>
    </izvorni_sadrzaj>
    <derivirana_varijabla naziv="DomainObject.Predmet.ProtuStrankaListFormatedWithAdress_1">
      <item>HRVIĆ GRADNJA d.o.o., Smodekova 2, 10000 Zagreb zastupanog po punomoćniku NAIL HRVIĆ</item>
    </derivirana_varijabla>
  </DomainObject.Predmet.ProtuStrankaListFormatedWithAdress>
  <DomainObject.Predmet.ProtuStrankaListFormatedWithAdressOIB>
    <izvorni_sadrzaj>
      <item>HRVIĆ GRADNJA d.o.o., OIB 87324104333, Smodekova 2, 10000 Zagreb zastupanog po punomoćniku NAIL HRVIĆ</item>
    </izvorni_sadrzaj>
    <derivirana_varijabla naziv="DomainObject.Predmet.ProtuStrankaListFormatedWithAdressOIB_1">
      <item>HRVIĆ GRADNJA d.o.o., OIB 87324104333, Smodekova 2, 10000 Zagreb zastupanog po punomoćniku NAIL HRVIĆ</item>
    </derivirana_varijabla>
  </DomainObject.Predmet.ProtuStrankaListFormatedWithAdressOIB>
  <DomainObject.Predmet.ProtuStrankaListNazivFormated>
    <izvorni_sadrzaj>
      <item>HRVIĆ GRADNJA d.o.o.</item>
    </izvorni_sadrzaj>
    <derivirana_varijabla naziv="DomainObject.Predmet.ProtuStrankaListNazivFormated_1">
      <item>HRVIĆ GRADNJA d.o.o.</item>
    </derivirana_varijabla>
  </DomainObject.Predmet.ProtuStrankaListNazivFormated>
  <DomainObject.Predmet.ProtuStrankaListNazivFormatedOIB>
    <izvorni_sadrzaj>
      <item>HRVIĆ GRADNJA d.o.o., OIB 87324104333</item>
    </izvorni_sadrzaj>
    <derivirana_varijabla naziv="DomainObject.Predmet.ProtuStrankaListNazivFormatedOIB_1">
      <item>HRVIĆ GRADNJA d.o.o., OIB 87324104333</item>
    </derivirana_varijabla>
  </DomainObject.Predmet.ProtuStrankaListNazivFormatedOIB>
  <DomainObject.Predmet.OstaliListFormated>
    <izvorni_sadrzaj>
      <item>NAIL HRVIĆ punomoćnik sudionika u postupku HRVIĆ GRADNJA d.o.o.</item>
    </izvorni_sadrzaj>
    <derivirana_varijabla naziv="DomainObject.Predmet.OstaliListFormated_1">
      <item>NAIL HRVIĆ punomoćnik sudionika u postupku HRVIĆ GRADNJA d.o.o.</item>
    </derivirana_varijabla>
  </DomainObject.Predmet.OstaliListFormated>
  <DomainObject.Predmet.OstaliListFormatedOIB>
    <izvorni_sadrzaj>
      <item>NAIL HRVIĆ, OIB 65331996293 punomoćnik sudionika u postupku HRVIĆ GRADNJA d.o.o.</item>
    </izvorni_sadrzaj>
    <derivirana_varijabla naziv="DomainObject.Predmet.OstaliListFormatedOIB_1">
      <item>NAIL HRVIĆ, OIB 65331996293 punomoćnik sudionika u postupku HRVIĆ GRADNJA d.o.o.</item>
    </derivirana_varijabla>
  </DomainObject.Predmet.OstaliListFormatedOIB>
  <DomainObject.Predmet.OstaliListFormatedWithAdress>
    <izvorni_sadrzaj>
      <item>NAIL HRVIĆ, Ulica Matije Smodeka 2, 10000 Zagreb punomoćnik sudionika u postupku HRVIĆ GRADNJA d.o.o.</item>
    </izvorni_sadrzaj>
    <derivirana_varijabla naziv="DomainObject.Predmet.OstaliListFormatedWithAdress_1">
      <item>NAIL HRVIĆ, Ulica Matije Smodeka 2, 10000 Zagreb punomoćnik sudionika u postupku HRVIĆ GRADNJA d.o.o.</item>
    </derivirana_varijabla>
  </DomainObject.Predmet.OstaliListFormatedWithAdress>
  <DomainObject.Predmet.OstaliListFormatedWithAdressOIB>
    <izvorni_sadrzaj>
      <item>NAIL HRVIĆ, OIB 65331996293, Ulica Matije Smodeka 2, 10000 Zagreb punomoćnik sudionika u postupku HRVIĆ GRADNJA d.o.o.</item>
    </izvorni_sadrzaj>
    <derivirana_varijabla naziv="DomainObject.Predmet.OstaliListFormatedWithAdressOIB_1">
      <item>NAIL HRVIĆ, OIB 65331996293, Ulica Matije Smodeka 2, 10000 Zagreb punomoćnik sudionika u postupku HRVIĆ GRADNJA d.o.o.</item>
    </derivirana_varijabla>
  </DomainObject.Predmet.OstaliListFormatedWithAdressOIB>
  <DomainObject.Predmet.OstaliListNazivFormated>
    <izvorni_sadrzaj>
      <item>NAIL HRVIĆ</item>
    </izvorni_sadrzaj>
    <derivirana_varijabla naziv="DomainObject.Predmet.OstaliListNazivFormated_1">
      <item>NAIL HRVIĆ</item>
    </derivirana_varijabla>
  </DomainObject.Predmet.OstaliListNazivFormated>
  <DomainObject.Predmet.OstaliListNazivFormatedOIB>
    <izvorni_sadrzaj>
      <item>NAIL HRVIĆ, OIB 65331996293</item>
    </izvorni_sadrzaj>
    <derivirana_varijabla naziv="DomainObject.Predmet.OstaliListNazivFormatedOIB_1">
      <item>NAIL HRVIĆ, OIB 65331996293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HRVIĆ GRADNJA d.o.o.</izvorni_sadrzaj>
    <derivirana_varijabla naziv="DomainObject.Predmet.ProtustrankaIDrugi_1">HRVIĆ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HRVIĆ GRADNJA d.o.o., OIB 87324104333, Smodekova 2, 10000 Zagreb</izvorni_sadrzaj>
    <derivirana_varijabla naziv="DomainObject.Predmet.ProtustrankaIDrugiAdressOIB_1">HRVIĆ GRADNJA d.o.o., OIB 87324104333, Smodekova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HRVIĆ GRADNJA d.o.o.</item>
      <item>NAIL HRVIĆ</item>
    </izvorni_sadrzaj>
    <derivirana_varijabla naziv="DomainObject.Predmet.SudioniciListNaziv_1">
      <item>FINA Regionalni centar Zagreb</item>
      <item>HRVIĆ GRADNJA d.o.o.</item>
      <item>NAIL HRVIĆ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HRVIĆ GRADNJA d.o.o., OIB 87324104333, Smodekova 2,10000 Zagreb</item>
      <item>NAIL HRVIĆ, OIB 65331996293, Ulica Matije Smodeka 2,10000 Zagreb</item>
    </izvorni_sadrzaj>
    <derivirana_varijabla naziv="DomainObject.Predmet.SudioniciListAdressOIB_1">
      <item>FINA Regionalni centar Zagreb, OIB 85821130368, Trg svibanjskih žrtava 1995. br. 1,10000 Zagreb</item>
      <item>HRVIĆ GRADNJA d.o.o., OIB 87324104333, Smodekova 2,10000 Zagreb</item>
      <item>NAIL HRVIĆ, OIB 65331996293, Ulica Matije Smodeka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87324104333</item>
      <item>, OIB 65331996293</item>
    </izvorni_sadrzaj>
    <derivirana_varijabla naziv="DomainObject.Predmet.SudioniciListNazivOIB_1">
      <item>, OIB 85821130368</item>
      <item>, OIB 87324104333</item>
      <item>, OIB 65331996293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C2F2F-CFB0-473C-8207-4B5D36B94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1925</properties:Characters>
  <properties:Lines>57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2017-06-28T08:46:00Z</dcterms:created>
  <dc:creator>Vesna Fundurulić Perišin</dc:creator>
  <cp:lastModifiedBy>Zlatka Plivelić</cp:lastModifiedBy>
  <cp:lastPrinted>2017-06-28T08:49:00Z</cp:lastPrinted>
  <dcterms:modified xmlns:xsi="http://www.w3.org/2001/XMLSchema-instance" xsi:type="dcterms:W3CDTF">2017-06-28T08:49:00Z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