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5d38" w14:paraId="ea65d38" w:rsidRDefault="00AB5CC4" w:rsidP="001940FB" w:rsidR="00AB5CC4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A96ABB" w:rsidR="001065A0" w:rsidRPr="00A96ABB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5637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B5CC4" w:rsidP="00AA6BCF" w:rsidR="00AB5CC4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B5CC4" w:rsidP="00AB5CC4" w:rsidR="00AB5CC4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B5CC4" w:rsidP="00AB5CC4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AB5CC4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B5CC4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8E3074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D7078">
        <w:rPr>
          <w:rFonts w:cs="Calibri" w:eastAsia="Arial Unicode MS" w:hAnsi="Calibri" w:ascii="Calibri"/>
          <w:kern w:val="1"/>
          <w:lang w:eastAsia="ar-SA" w:val="hr-HR"/>
        </w:rPr>
        <w:t>ŽELJANA BOŽIĆ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96AB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AB5CC4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D7078">
        <w:rPr>
          <w:rFonts w:cs="Calibri" w:eastAsia="Arial Unicode MS" w:hAnsi="Calibri" w:ascii="Calibri"/>
          <w:kern w:val="1"/>
          <w:lang w:eastAsia="ar-SA" w:val="hr-HR"/>
        </w:rPr>
        <w:t>19.263,76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D7078">
        <w:rPr>
          <w:rFonts w:cs="Calibri" w:eastAsia="Arial Unicode MS" w:hAnsi="Calibri" w:ascii="Calibri"/>
          <w:kern w:val="1"/>
          <w:lang w:eastAsia="ar-SA" w:val="hr-HR"/>
        </w:rPr>
        <w:t>17.663,76</w:t>
      </w:r>
      <w:r w:rsidR="001D182A" w:rsidRPr="001D182A">
        <w:rPr>
          <w:rFonts w:cs="Calibri" w:hAnsi="Calibri" w:ascii="Calibri"/>
        </w:rPr>
        <w:t xml:space="preserve"> kn</w:t>
      </w:r>
      <w:r w:rsidR="00AB5CC4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D7078">
        <w:rPr>
          <w:rFonts w:cs="Calibri" w:eastAsia="Arial Unicode MS" w:hAnsi="Calibri" w:ascii="Calibri"/>
          <w:kern w:val="1"/>
          <w:lang w:eastAsia="ar-SA" w:val="hr-HR"/>
        </w:rPr>
        <w:t>1.600,00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AB5CC4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AB5CC4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AB5CC4" w:rsidRPr="00AB5CC4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AB5CC4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30ABC" w:rsidP="001D182A" w:rsidR="00F30AB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96ABB" w:rsidP="001D182A" w:rsidR="00A96AB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7078" w:rsidP="00BD707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ŽELJANA BOŽIĆ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Narodni trg 11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72163447722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7078" w:rsidP="00BD7078" w:rsidR="00BD7078" w:rsidRPr="00BD7078">
            <w:pPr>
              <w:rPr>
                <w:rFonts w:cs="Calibri" w:hAnsi="Calibri" w:ascii="Calibri"/>
              </w:rPr>
            </w:pPr>
            <w:r w:rsidRPr="00BD7078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7078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19.263,76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7078" w:rsidP="00BD7078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17.663,76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7078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1.600,00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B5CC4" w:rsidP="00AA6BCF" w:rsidR="00AB5CC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65D08" w:rsidP="00765D08" w:rsidR="00765D08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E4B30" w:rsidP="00765D08" w:rsidR="00765D0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D08" w:rsidP="00765D08" w:rsidR="00765D0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765D08" w:rsidP="00765D08" w:rsidR="00765D0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765D08" w:rsidP="00765D08" w:rsidR="00765D0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765D08" w:rsidP="00765D08" w:rsidR="00765D0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765D08" w:rsidP="00765D08" w:rsidR="00765D0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E77" w:rsidR="00387E77">
      <w:pPr>
        <w:spacing w:after="0"/>
      </w:pPr>
      <w:r>
        <w:separator/>
      </w:r>
    </w:p>
  </w:endnote>
  <w:endnote w:id="0" w:type="continuationSeparator">
    <w:p w:rsidRDefault="00387E77" w:rsidR="00387E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8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E77" w:rsidR="00387E77">
      <w:pPr>
        <w:spacing w:after="0"/>
      </w:pPr>
      <w:r>
        <w:separator/>
      </w:r>
    </w:p>
  </w:footnote>
  <w:footnote w:id="0" w:type="continuationSeparator">
    <w:p w:rsidRDefault="00387E77" w:rsidR="00387E7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8F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2776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6D5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7E77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4B30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B68D8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56371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B65CA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5D08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0F4A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3074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6ABB"/>
    <w:rsid w:val="00AA41CD"/>
    <w:rsid w:val="00AA6BCF"/>
    <w:rsid w:val="00AB4FC3"/>
    <w:rsid w:val="00AB5CC4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D7078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27EC6"/>
    <w:rsid w:val="00C32106"/>
    <w:rsid w:val="00C32C6B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36E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68FB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06B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32B0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0ABC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A6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8F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8F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8F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8F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A6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8F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8F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8F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8F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A85DB-B918-41DB-89C6-17A9FBA3C2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1438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St-651/2017-126 / Podnesak - Podnesak (-126.docx)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