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d659" w14:paraId="2e2d659" w:rsidRDefault="00B15477" w:rsidP="00EF6D8B" w:rsidR="00B15477">
      <w:pPr>
        <w15:collapsed w:val="false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5C4552">
        <w:t>1129</w:t>
      </w:r>
      <w:r w:rsidR="00AE4138">
        <w:t>/16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5C4552" w:rsidP="0070027B" w:rsidR="00EB51F8" w:rsidRPr="003A7D16">
      <w:pPr>
        <w:jc w:val="both"/>
      </w:pPr>
      <w:r w:rsidRPr="005C4552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5C4552">
        <w:t>85821130368</w:t>
      </w:r>
      <w:r w:rsidRPr="005C4552">
        <w:rPr>
          <w:lang w:val="pt-BR"/>
        </w:rPr>
        <w:t>, za otvaranje stečajnog postupka nad dužnikom GABRIEL SAN d.o.o., Zagreb, Sv. Mateja 106b, OIB: 33563303216</w:t>
      </w:r>
      <w:r w:rsidR="00DC268C" w:rsidRPr="00DC7C75">
        <w:t xml:space="preserve">, </w:t>
      </w:r>
      <w:r w:rsidR="002F600C">
        <w:rPr>
          <w:lang w:val="pt-BR"/>
        </w:rPr>
        <w:t>1. lipnja</w:t>
      </w:r>
      <w:r w:rsidR="000F1E2A">
        <w:rPr>
          <w:lang w:val="pt-BR"/>
        </w:rPr>
        <w:t xml:space="preserve"> </w:t>
      </w:r>
      <w:r w:rsidR="00DC7C75">
        <w:rPr>
          <w:color w:val="FF0000"/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5C4552" w:rsidRPr="005C4552">
        <w:rPr>
          <w:lang w:val="pt-BR"/>
        </w:rPr>
        <w:t>GABRIEL SAN d.o.o., Zagreb, Sv. Mateja 106b, OIB: 33563303216</w:t>
      </w:r>
      <w:r w:rsidR="00AE4138">
        <w:t xml:space="preserve">, MBS: </w:t>
      </w:r>
      <w:r w:rsidR="005C4552" w:rsidRPr="005C4552">
        <w:t>020047327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0F1E2A">
        <w:t xml:space="preserve">dana </w:t>
      </w:r>
      <w:r w:rsidR="002F600C">
        <w:rPr>
          <w:lang w:val="pt-BR"/>
        </w:rPr>
        <w:t>1. lipnja</w:t>
      </w:r>
      <w:r w:rsidR="000F1E2A">
        <w:rPr>
          <w:lang w:val="pt-BR"/>
        </w:rPr>
        <w:t xml:space="preserve"> </w:t>
      </w:r>
      <w:r w:rsidR="001C7816">
        <w:rPr>
          <w:lang w:val="pt-BR"/>
        </w:rPr>
        <w:t xml:space="preserve"> 2017</w:t>
      </w:r>
      <w:r w:rsidRPr="00DC7C75">
        <w:t xml:space="preserve">. u </w:t>
      </w:r>
      <w:r w:rsidR="002F600C">
        <w:t xml:space="preserve">11,30 </w:t>
      </w:r>
      <w:r w:rsidR="00EF6D8B">
        <w:t xml:space="preserve"> </w:t>
      </w:r>
      <w:r w:rsidRPr="00DC7C75">
        <w:t>sati.</w:t>
      </w:r>
    </w:p>
    <w:p w:rsidRDefault="00A93839" w:rsidP="005C4552" w:rsidR="002F600C">
      <w:pPr>
        <w:jc w:val="both"/>
      </w:pPr>
      <w:r w:rsidRPr="00DC7C75">
        <w:t xml:space="preserve">II. Za stečajnog upravitelja imenuje se </w:t>
      </w:r>
      <w:r w:rsidR="002F600C">
        <w:t xml:space="preserve">Marko </w:t>
      </w:r>
      <w:proofErr w:type="spellStart"/>
      <w:r w:rsidR="002F600C">
        <w:t>Fak</w:t>
      </w:r>
      <w:proofErr w:type="spellEnd"/>
      <w:r w:rsidR="002F600C">
        <w:t xml:space="preserve"> iz Zagreba, Petrinjska 28, </w:t>
      </w:r>
    </w:p>
    <w:p w:rsidRDefault="002F600C" w:rsidP="005C4552" w:rsidR="00A93839" w:rsidRPr="00DC7C75">
      <w:pPr>
        <w:jc w:val="both"/>
      </w:pPr>
      <w:r>
        <w:t>OIB: 25300508272</w:t>
      </w:r>
      <w:r w:rsidR="00A93839" w:rsidRPr="00DC7C75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5C4552" w:rsidRPr="005C4552">
        <w:rPr>
          <w:lang w:val="pt-BR"/>
        </w:rPr>
        <w:t>GABRIEL SAN d.o.o., Zagreb, Sv. Mateja 106b, OIB: 33563303216</w:t>
      </w:r>
      <w:r w:rsidR="005C4552" w:rsidRPr="005C4552">
        <w:t>, MBS: 020047327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5C4552" w:rsidP="005C4552" w:rsidR="005C4552" w:rsidRPr="005C4552">
      <w:pPr>
        <w:ind w:firstLine="709"/>
        <w:jc w:val="both"/>
      </w:pPr>
      <w:r w:rsidRPr="005C4552">
        <w:t xml:space="preserve">Financijska agencija, Regionalni centar Zagreb, podnijela je ovom sudu prijedlog za otvaranje stečajnog postupka nad dužnikom </w:t>
      </w:r>
      <w:r w:rsidRPr="005C4552">
        <w:rPr>
          <w:lang w:val="pt-BR"/>
        </w:rPr>
        <w:t>GABRIEL SAN d.o.o., Zagreb, Sv. Mateja 106b, otvori stečaj.</w:t>
      </w:r>
    </w:p>
    <w:p w:rsidRDefault="005C4552" w:rsidP="005C4552" w:rsidR="005C4552" w:rsidRPr="005C4552">
      <w:pPr>
        <w:ind w:firstLine="709"/>
        <w:jc w:val="both"/>
      </w:pPr>
    </w:p>
    <w:p w:rsidRDefault="005C4552" w:rsidP="005C4552" w:rsidR="005C4552" w:rsidRPr="005C4552">
      <w:pPr>
        <w:ind w:firstLine="709"/>
        <w:jc w:val="both"/>
      </w:pPr>
      <w:r w:rsidRPr="005C4552">
        <w:t xml:space="preserve">Prijedlog je podnesen na temelju Zakona o financijskom poslovanju i </w:t>
      </w:r>
      <w:proofErr w:type="spellStart"/>
      <w:r w:rsidRPr="005C4552">
        <w:t>predstečajnoj</w:t>
      </w:r>
      <w:proofErr w:type="spellEnd"/>
      <w:r w:rsidRPr="005C4552">
        <w:t xml:space="preserve"> nagodbi („Narodne novine“ broj 108/12, 144/12, 81/13 i 112/13, dalje ZFPPN) jer je izvršnim rješenjem od 8. siječnja 2016., poslovni broj </w:t>
      </w:r>
      <w:proofErr w:type="spellStart"/>
      <w:r w:rsidRPr="005C4552">
        <w:t>ur</w:t>
      </w:r>
      <w:proofErr w:type="spellEnd"/>
      <w:r w:rsidRPr="005C4552">
        <w:t xml:space="preserve">. br. 04-06-16-9012-8 nagodbeno vijeće odbacilo prijedlog za otvaranje postupka </w:t>
      </w:r>
      <w:proofErr w:type="spellStart"/>
      <w:r w:rsidRPr="005C4552">
        <w:t>predstečajne</w:t>
      </w:r>
      <w:proofErr w:type="spellEnd"/>
      <w:r w:rsidRPr="005C4552">
        <w:t xml:space="preserve"> nagodbe nad dužnikom te je uz prijedlog dostavljana potvrda predlagatelja prema kojoj je dužnikov račun blokiran duže od 60 dana (list 8. spisa). </w:t>
      </w:r>
    </w:p>
    <w:p w:rsidRDefault="005C4552" w:rsidP="005C4552" w:rsidR="005C4552" w:rsidRPr="005C4552">
      <w:pPr>
        <w:ind w:firstLine="709"/>
        <w:jc w:val="both"/>
      </w:pPr>
    </w:p>
    <w:p w:rsidRDefault="005C4552" w:rsidP="005C4552" w:rsidR="005C4552" w:rsidRPr="005C4552">
      <w:pPr>
        <w:ind w:firstLine="709"/>
        <w:jc w:val="both"/>
      </w:pPr>
      <w:r w:rsidRPr="005C4552">
        <w:t xml:space="preserve">Prema odredbi čl. 115. st. 1. Stečajnog zakona („Narodne novine“ broj 71/15, dalje: SZ) na temelju prijedloga za otvaranje stečajnoga postupka sud donosi rješenje o pokretanju prethodnoga postupka radi utvrđivanja pretpostavki za otvaranje stečajnoga postupka (prethodni postupak). </w:t>
      </w:r>
    </w:p>
    <w:p w:rsidRDefault="005C4552" w:rsidP="005C4552" w:rsidR="005C4552" w:rsidRPr="005C4552">
      <w:pPr>
        <w:ind w:firstLine="709"/>
        <w:jc w:val="both"/>
      </w:pPr>
    </w:p>
    <w:p w:rsidRDefault="005C4552" w:rsidP="005C4552" w:rsidR="005C4552" w:rsidRPr="005C4552">
      <w:pPr>
        <w:ind w:firstLine="709"/>
        <w:jc w:val="both"/>
      </w:pPr>
      <w:r w:rsidRPr="005C4552">
        <w:t>Sud je rješenjem pokrenuo nad dužnikom prethodni postupak, a</w:t>
      </w:r>
      <w:r>
        <w:t>,</w:t>
      </w:r>
      <w:r w:rsidRPr="005C4552">
        <w:t xml:space="preserve"> </w:t>
      </w:r>
      <w:r>
        <w:t>potom,</w:t>
      </w:r>
      <w:r w:rsidRPr="005C4552">
        <w:t xml:space="preserve"> održano je ročište radi očitovanja o prijedlogu za otvaranje stečajnog postupka. Zastupnik po zakonu dužnika pristupio je na navedeno ročište te je predao u spis potpisan obrazac </w:t>
      </w:r>
      <w:proofErr w:type="spellStart"/>
      <w:r w:rsidRPr="005C4552">
        <w:t>prokaznog</w:t>
      </w:r>
      <w:proofErr w:type="spellEnd"/>
      <w:r w:rsidRPr="005C4552">
        <w:t xml:space="preserve"> popisa imovine iz kojeg proizlazi kako dužnik nema imovinu.</w:t>
      </w:r>
    </w:p>
    <w:p w:rsidRDefault="005C4552" w:rsidP="005C4552" w:rsidR="005C4552" w:rsidRPr="005C4552">
      <w:pPr>
        <w:ind w:firstLine="709"/>
        <w:jc w:val="both"/>
      </w:pPr>
    </w:p>
    <w:p w:rsidRDefault="005C4552" w:rsidP="005C4552" w:rsidR="005C4552" w:rsidRPr="005C4552">
      <w:pPr>
        <w:ind w:firstLine="709"/>
        <w:jc w:val="both"/>
      </w:pPr>
      <w:r w:rsidRPr="005C4552">
        <w:t>Uvidom u potvrdu Financijske agencije sud je utvrdio kako dužnik u razdoblju dužem od 60 dana ima evidentirane neizvršene osnove za plaćanje, a koje je trebalo, na temelju valjanih osnova za plaćanje, bez daljnjeg pristanka dužnika naplatiti s bilo kojeg od njegovih računa (list 13. spisa).</w:t>
      </w:r>
    </w:p>
    <w:p w:rsidRDefault="005A2B10" w:rsidP="00AE30AB" w:rsidR="005A2B10">
      <w:pPr>
        <w:jc w:val="both"/>
      </w:pPr>
    </w:p>
    <w:p w:rsidRDefault="005224DC" w:rsidP="00061A00" w:rsidR="00C12410">
      <w:pPr>
        <w:ind w:firstLine="708"/>
        <w:jc w:val="both"/>
      </w:pPr>
      <w:r w:rsidRPr="003A7D16">
        <w:t xml:space="preserve">Sud je rješenjem </w:t>
      </w:r>
      <w:r w:rsidR="00A93839">
        <w:t>pozvao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>Imajući u vidu navode zastupnika po zakonu dužnika, koji je rješenjem upozoren na pravne posljedice davanja netočnih ili nepot</w:t>
      </w:r>
      <w:r>
        <w:t>punih podataka, obavijesti, izv</w:t>
      </w:r>
      <w:r w:rsidRPr="003A7D16">
        <w:t xml:space="preserve">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2F600C">
        <w:t xml:space="preserve">1. lipnja </w:t>
      </w:r>
      <w:r w:rsidR="00EF6D8B">
        <w:t xml:space="preserve"> </w:t>
      </w:r>
      <w:r w:rsidR="001C7816">
        <w:t xml:space="preserve"> 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77710C">
        <w:t>,v.r.</w:t>
      </w:r>
      <w:bookmarkStart w:name="_GoBack" w:id="0"/>
      <w:bookmarkEnd w:id="0"/>
      <w:r w:rsidR="00C12410" w:rsidRPr="003A7D16">
        <w:t xml:space="preserve"> 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286602" w:rsidP="00286602" w:rsidR="0028660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286602" w:rsidP="00286602" w:rsidR="00EF6D8B">
      <w:pPr>
        <w:jc w:val="right"/>
      </w:pPr>
      <w:r>
        <w:t xml:space="preserve">               Katica Franjić</w:t>
      </w:r>
    </w:p>
    <w:sectPr w:rsidSect="00B15477" w:rsidR="00EF6D8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5345" w:rsidP="00B15477" w:rsidR="00FB5345">
      <w:r>
        <w:separator/>
      </w:r>
    </w:p>
  </w:endnote>
  <w:endnote w:id="0" w:type="continuationSeparator">
    <w:p w:rsidRDefault="00FB5345" w:rsidP="00B15477" w:rsidR="00FB5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5345" w:rsidP="00B15477" w:rsidR="00FB5345">
      <w:r>
        <w:separator/>
      </w:r>
    </w:p>
  </w:footnote>
  <w:footnote w:id="0" w:type="continuationSeparator">
    <w:p w:rsidRDefault="00FB5345" w:rsidP="00B15477" w:rsidR="00FB5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5C4552" w:rsidP="00B15477" w:rsidR="00B15477">
        <w:pPr>
          <w:pStyle w:val="Zaglavlje"/>
          <w:ind w:firstLine="4536"/>
          <w:jc w:val="center"/>
        </w:pPr>
        <w:r>
          <w:tab/>
          <w:t>67. St-1129</w:t>
        </w:r>
        <w:r w:rsidR="00AE4138">
          <w:t>/16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1A00"/>
    <w:rsid w:val="000F16CD"/>
    <w:rsid w:val="000F1E2A"/>
    <w:rsid w:val="001129F6"/>
    <w:rsid w:val="00144607"/>
    <w:rsid w:val="001C7816"/>
    <w:rsid w:val="001D0B43"/>
    <w:rsid w:val="00211D90"/>
    <w:rsid w:val="0023149C"/>
    <w:rsid w:val="00286602"/>
    <w:rsid w:val="00290380"/>
    <w:rsid w:val="002B4737"/>
    <w:rsid w:val="002C25CA"/>
    <w:rsid w:val="002E0229"/>
    <w:rsid w:val="002F600C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C5B58"/>
    <w:rsid w:val="004D2496"/>
    <w:rsid w:val="004D34E6"/>
    <w:rsid w:val="0051697E"/>
    <w:rsid w:val="005224DC"/>
    <w:rsid w:val="0053569B"/>
    <w:rsid w:val="005448EA"/>
    <w:rsid w:val="005A2B10"/>
    <w:rsid w:val="005C4552"/>
    <w:rsid w:val="00603A21"/>
    <w:rsid w:val="00645B73"/>
    <w:rsid w:val="00693D34"/>
    <w:rsid w:val="006F05DF"/>
    <w:rsid w:val="0070027B"/>
    <w:rsid w:val="00705C2B"/>
    <w:rsid w:val="0077710C"/>
    <w:rsid w:val="007859F3"/>
    <w:rsid w:val="007A570C"/>
    <w:rsid w:val="007E349A"/>
    <w:rsid w:val="00817203"/>
    <w:rsid w:val="00830ADC"/>
    <w:rsid w:val="008D5A70"/>
    <w:rsid w:val="008E59F9"/>
    <w:rsid w:val="008F6699"/>
    <w:rsid w:val="008F76E8"/>
    <w:rsid w:val="0093392E"/>
    <w:rsid w:val="00975210"/>
    <w:rsid w:val="009B52EA"/>
    <w:rsid w:val="009B7AB6"/>
    <w:rsid w:val="009C6B90"/>
    <w:rsid w:val="009E4E4C"/>
    <w:rsid w:val="00A4707E"/>
    <w:rsid w:val="00A93839"/>
    <w:rsid w:val="00AD1CFD"/>
    <w:rsid w:val="00AE30AB"/>
    <w:rsid w:val="00AE4138"/>
    <w:rsid w:val="00AF142B"/>
    <w:rsid w:val="00B15477"/>
    <w:rsid w:val="00B6336F"/>
    <w:rsid w:val="00B8024A"/>
    <w:rsid w:val="00BD17D3"/>
    <w:rsid w:val="00C12410"/>
    <w:rsid w:val="00C12C33"/>
    <w:rsid w:val="00C47008"/>
    <w:rsid w:val="00C6375B"/>
    <w:rsid w:val="00C70ACC"/>
    <w:rsid w:val="00C73349"/>
    <w:rsid w:val="00C755A1"/>
    <w:rsid w:val="00CA4E71"/>
    <w:rsid w:val="00CC6A3E"/>
    <w:rsid w:val="00CE7E27"/>
    <w:rsid w:val="00D85CC6"/>
    <w:rsid w:val="00DC268C"/>
    <w:rsid w:val="00DC7C75"/>
    <w:rsid w:val="00DD5406"/>
    <w:rsid w:val="00E23F79"/>
    <w:rsid w:val="00E46026"/>
    <w:rsid w:val="00E67E76"/>
    <w:rsid w:val="00EB51F8"/>
    <w:rsid w:val="00EF6D8B"/>
    <w:rsid w:val="00F24636"/>
    <w:rsid w:val="00F51E11"/>
    <w:rsid w:val="00F61CF3"/>
    <w:rsid w:val="00F81E5D"/>
    <w:rsid w:val="00FB534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6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66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6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6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6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66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66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6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6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6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St-1129/2016-5</izvorni_sadrzaj>
    <derivirana_varijabla naziv="DomainObject.Oznaka_1">St-1129/2016-5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GABRIEL SAN d.o.o.</izvorni_sadrzaj>
    <derivirana_varijabla naziv="DomainObject.Predmet.ProtustrankaFormated_1">  GABRIEL SAN d.o.o.</derivirana_varijabla>
  </DomainObject.Predmet.ProtustrankaFormated>
  <DomainObject.Predmet.ProtustrankaFormatedOIB>
    <izvorni_sadrzaj>  GABRIEL SAN d.o.o., OIB 33563303216</izvorni_sadrzaj>
    <derivirana_varijabla naziv="DomainObject.Predmet.ProtustrankaFormatedOIB_1">  GABRIEL SAN d.o.o., OIB 33563303216</derivirana_varijabla>
  </DomainObject.Predmet.ProtustrankaFormatedOIB>
  <DomainObject.Predmet.ProtustrankaFormatedWithAdress>
    <izvorni_sadrzaj> GABRIEL SAN d.o.o., Sv. Mateja 106 B, 10000 Zagreb</izvorni_sadrzaj>
    <derivirana_varijabla naziv="DomainObject.Predmet.ProtustrankaFormatedWithAdress_1"> GABRIEL SAN d.o.o., Sv. Mateja 106 B, 10000 Zagreb</derivirana_varijabla>
  </DomainObject.Predmet.ProtustrankaFormatedWithAdress>
  <DomainObject.Predmet.ProtustrankaFormatedWithAdressOIB>
    <izvorni_sadrzaj> GABRIEL SAN d.o.o., OIB 33563303216, Sv. Mateja 106 B, 10000 Zagreb</izvorni_sadrzaj>
    <derivirana_varijabla naziv="DomainObject.Predmet.ProtustrankaFormatedWithAdressOIB_1"> GABRIEL SAN d.o.o., OIB 33563303216, Sv. Mateja 106 B, 10000 Zagreb</derivirana_varijabla>
  </DomainObject.Predmet.ProtustrankaFormatedWithAdressOIB>
  <DomainObject.Predmet.ProtustrankaWithAdress>
    <izvorni_sadrzaj>GABRIEL SAN d.o.o. Sv. Mateja 106 B, 10000 Zagreb</izvorni_sadrzaj>
    <derivirana_varijabla naziv="DomainObject.Predmet.ProtustrankaWithAdress_1">GABRIEL SAN d.o.o. Sv. Mateja 106 B, 10000 Zagreb</derivirana_varijabla>
  </DomainObject.Predmet.ProtustrankaWithAdress>
  <DomainObject.Predmet.ProtustrankaWithAdressOIB>
    <izvorni_sadrzaj>GABRIEL SAN d.o.o., OIB 33563303216, Sv. Mateja 106 B, 10000 Zagreb</izvorni_sadrzaj>
    <derivirana_varijabla naziv="DomainObject.Predmet.ProtustrankaWithAdressOIB_1">GABRIEL SAN d.o.o., OIB 33563303216, Sv. Mateja 106 B, 10000 Zagreb</derivirana_varijabla>
  </DomainObject.Predmet.ProtustrankaWithAdressOIB>
  <DomainObject.Predmet.ProtustrankaNazivFormated>
    <izvorni_sadrzaj>GABRIEL SAN d.o.o.</izvorni_sadrzaj>
    <derivirana_varijabla naziv="DomainObject.Predmet.ProtustrankaNazivFormated_1">GABRIEL SAN d.o.o.</derivirana_varijabla>
  </DomainObject.Predmet.ProtustrankaNazivFormated>
  <DomainObject.Predmet.ProtustrankaNazivFormatedOIB>
    <izvorni_sadrzaj>GABRIEL SAN d.o.o., OIB 33563303216</izvorni_sadrzaj>
    <derivirana_varijabla naziv="DomainObject.Predmet.ProtustrankaNazivFormatedOIB_1">GABRIEL SAN d.o.o., OIB 33563303216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Ulica grada Vukovara 70, 10000 Zagreb; VJEROVNICI</izvorni_sadrzaj>
    <derivirana_varijabla naziv="DomainObject.Predmet.StrankaFormatedWithAdress_1"> FINA Regionalni centar Zagreb, Ulica grada Vukovara 70, 10000 Zagreb; VJEROVNICI</derivirana_varijabla>
  </DomainObject.Predmet.StrankaFormatedWithAdress>
  <DomainObject.Predmet.StrankaFormatedWithAdressOIB>
    <izvorni_sadrzaj> FINA Regionalni centar Zagreb, OIB 85821130368, Ulica grada Vukovara 70, 10000 Zagreb; VJEROVNICI</izvorni_sadrzaj>
    <derivirana_varijabla naziv="DomainObject.Predmet.StrankaFormatedWithAdressOIB_1"> FINA Regionalni centar Zagreb, OIB 85821130368, Ulica grada Vukovara 70, 10000 Zagreb; VJEROVNICI</derivirana_varijabla>
  </DomainObject.Predmet.StrankaFormatedWithAdressOIB>
  <DomainObject.Predmet.StrankaWithAdress>
    <izvorni_sadrzaj>FINA Regionalni centar Zagreb Ulica grada Vukovara 70,10000 Zagreb,VJEROVNICI </izvorni_sadrzaj>
    <derivirana_varijabla naziv="DomainObject.Predmet.StrankaWithAdress_1">FINA Regionalni centar Zagreb Ulica grada Vukovara 70,10000 Zagreb,VJEROVNICI </derivirana_varijabla>
  </DomainObject.Predmet.StrankaWithAdress>
  <DomainObject.Predmet.StrankaWithAdressOIB>
    <izvorni_sadrzaj>FINA Regionalni centar Zagreb, OIB 85821130368, Ulica grada Vukovara 70,10000 Zagreb,VJEROVNICI</izvorni_sadrzaj>
    <derivirana_varijabla naziv="DomainObject.Predmet.StrankaWithAdressOIB_1">FINA Regionalni centar Zagreb, OIB 85821130368, Ulica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</izvorni_sadrzaj>
    <derivirana_varijabla naziv="DomainObject.Predmet.StrankaListFormatedWithAdress_1">
      <item>FINA Regionalni centar Zagreb, Ulica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</izvorni_sadrzaj>
    <derivirana_varijabla naziv="DomainObject.Predmet.StrankaListFormatedWithAdressOIB_1">
      <item>FINA Regionalni centar Zagreb, OIB 85821130368, Ulica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GABRIEL SAN d.o.o.</item>
    </izvorni_sadrzaj>
    <derivirana_varijabla naziv="DomainObject.Predmet.ProtuStrankaListFormated_1">
      <item>GABRIEL SAN d.o.o.</item>
    </derivirana_varijabla>
  </DomainObject.Predmet.ProtuStrankaListFormated>
  <DomainObject.Predmet.ProtuStrankaListFormatedOIB>
    <izvorni_sadrzaj>
      <item>GABRIEL SAN d.o.o., OIB 33563303216</item>
    </izvorni_sadrzaj>
    <derivirana_varijabla naziv="DomainObject.Predmet.ProtuStrankaListFormatedOIB_1">
      <item>GABRIEL SAN d.o.o., OIB 33563303216</item>
    </derivirana_varijabla>
  </DomainObject.Predmet.ProtuStrankaListFormatedOIB>
  <DomainObject.Predmet.ProtuStrankaListFormatedWithAdress>
    <izvorni_sadrzaj>
      <item>GABRIEL SAN d.o.o., Sv. Mateja 106 B, 10000 Zagreb</item>
    </izvorni_sadrzaj>
    <derivirana_varijabla naziv="DomainObject.Predmet.ProtuStrankaListFormatedWithAdress_1">
      <item>GABRIEL SAN d.o.o., Sv. Mateja 106 B, 10000 Zagreb</item>
    </derivirana_varijabla>
  </DomainObject.Predmet.ProtuStrankaListFormatedWithAdress>
  <DomainObject.Predmet.ProtuStrankaListFormatedWithAdressOIB>
    <izvorni_sadrzaj>
      <item>GABRIEL SAN d.o.o., OIB 33563303216, Sv. Mateja 106 B, 10000 Zagreb</item>
    </izvorni_sadrzaj>
    <derivirana_varijabla naziv="DomainObject.Predmet.ProtuStrankaListFormatedWithAdressOIB_1">
      <item>GABRIEL SAN d.o.o., OIB 33563303216, Sv. Mateja 106 B, 10000 Zagreb</item>
    </derivirana_varijabla>
  </DomainObject.Predmet.ProtuStrankaListFormatedWithAdressOIB>
  <DomainObject.Predmet.ProtuStrankaListNazivFormated>
    <izvorni_sadrzaj>
      <item>GABRIEL SAN d.o.o.</item>
    </izvorni_sadrzaj>
    <derivirana_varijabla naziv="DomainObject.Predmet.ProtuStrankaListNazivFormated_1">
      <item>GABRIEL SAN d.o.o.</item>
    </derivirana_varijabla>
  </DomainObject.Predmet.ProtuStrankaListNazivFormated>
  <DomainObject.Predmet.ProtuStrankaListNazivFormatedOIB>
    <izvorni_sadrzaj>
      <item>GABRIEL SAN d.o.o., OIB 33563303216</item>
    </izvorni_sadrzaj>
    <derivirana_varijabla naziv="DomainObject.Predmet.ProtuStrankaListNazivFormatedOIB_1">
      <item>GABRIEL SAN d.o.o., OIB 33563303216</item>
    </derivirana_varijabla>
  </DomainObject.Predmet.ProtuStrankaListNazivFormatedOIB>
  <DomainObject.Predmet.OstaliListFormated>
    <izvorni_sadrzaj>
      <item>Robert Buqaj</item>
    </izvorni_sadrzaj>
    <derivirana_varijabla naziv="DomainObject.Predmet.OstaliListFormated_1">
      <item>Robert Buqaj</item>
    </derivirana_varijabla>
  </DomainObject.Predmet.OstaliListFormated>
  <DomainObject.Predmet.OstaliListFormatedOIB>
    <izvorni_sadrzaj>
      <item>Robert Buqaj, OIB 89968202362</item>
    </izvorni_sadrzaj>
    <derivirana_varijabla naziv="DomainObject.Predmet.OstaliListFormatedOIB_1">
      <item>Robert Buqaj, OIB 89968202362</item>
    </derivirana_varijabla>
  </DomainObject.Predmet.OstaliListFormatedOIB>
  <DomainObject.Predmet.OstaliListFormatedWithAdress>
    <izvorni_sadrzaj>
      <item>Robert Buqaj, Sv. Mateja 106 B, 10000 Zagreb</item>
    </izvorni_sadrzaj>
    <derivirana_varijabla naziv="DomainObject.Predmet.OstaliListFormatedWithAdress_1">
      <item>Robert Buqaj, Sv. Mateja 106 B, 10000 Zagreb</item>
    </derivirana_varijabla>
  </DomainObject.Predmet.OstaliListFormatedWithAdress>
  <DomainObject.Predmet.OstaliListFormatedWithAdressOIB>
    <izvorni_sadrzaj>
      <item>Robert Buqaj, OIB 89968202362, Sv. Mateja 106 B, 10000 Zagreb</item>
    </izvorni_sadrzaj>
    <derivirana_varijabla naziv="DomainObject.Predmet.OstaliListFormatedWithAdressOIB_1">
      <item>Robert Buqaj, OIB 89968202362, Sv. Mateja 106 B, 10000 Zagreb</item>
    </derivirana_varijabla>
  </DomainObject.Predmet.OstaliListFormatedWithAdressOIB>
  <DomainObject.Predmet.OstaliListNazivFormated>
    <izvorni_sadrzaj>
      <item>Robert Buqaj</item>
    </izvorni_sadrzaj>
    <derivirana_varijabla naziv="DomainObject.Predmet.OstaliListNazivFormated_1">
      <item>Robert Buqaj</item>
    </derivirana_varijabla>
  </DomainObject.Predmet.OstaliListNazivFormated>
  <DomainObject.Predmet.OstaliListNazivFormatedOIB>
    <izvorni_sadrzaj>
      <item>Robert Buqaj, OIB 89968202362</item>
    </izvorni_sadrzaj>
    <derivirana_varijabla naziv="DomainObject.Predmet.OstaliListNazivFormatedOIB_1">
      <item>Robert Buqaj, OIB 89968202362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St-1129/2016-5</izvorni_sadrzaj>
    <derivirana_varijabla naziv="DomainObject.PoslovniBrojDokumenta_1">St-1129/2016-5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GABRIEL SAN d.o.o.</izvorni_sadrzaj>
    <derivirana_varijabla naziv="DomainObject.Predmet.ProtustrankaIDrugi_1">GABRIEL SAN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GABRIEL SAN d.o.o., OIB 33563303216, Sv. Mateja 106 B, 10000 Zagreb</izvorni_sadrzaj>
    <derivirana_varijabla naziv="DomainObject.Predmet.ProtustrankaIDrugiAdressOIB_1">GABRIEL SAN d.o.o., OIB 33563303216, Sv. Mateja 106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GABRIEL SAN d.o.o.</item>
      <item>Robert Buqaj</item>
      <item>VJEROVNICI</item>
    </izvorni_sadrzaj>
    <derivirana_varijabla naziv="DomainObject.Predmet.SudioniciListNaziv_1">
      <item>FINA Regionalni centar Zagreb</item>
      <item>GABRIEL SAN d.o.o.</item>
      <item>Robert Buqaj</item>
      <item>VJEROVNICI</item>
    </derivirana_varijabla>
  </DomainObject.Predmet.SudioniciListNaziv>
  <DomainObject.Predmet.SudioniciListAdressOIB>
    <izvorni_sadrzaj>
      <item>FINA Regionalni centar Zagreb, OIB 85821130368, Ulica grada Vukovara 70,10000 Zagreb</item>
      <item>GABRIEL SAN d.o.o., OIB 33563303216, Sv. Mateja 106 B,10000 Zagreb</item>
      <item>Robert Buqaj, OIB 89968202362, Sv. Mateja 106 B,10000 Zagreb</item>
      <item>VJEROVNICI</item>
    </izvorni_sadrzaj>
    <derivirana_varijabla naziv="DomainObject.Predmet.SudioniciListAdressOIB_1">
      <item>FINA Regionalni centar Zagreb, OIB 85821130368, Ulica grada Vukovara 70,10000 Zagreb</item>
      <item>GABRIEL SAN d.o.o., OIB 33563303216, Sv. Mateja 106 B,10000 Zagreb</item>
      <item>Robert Buqaj, OIB 89968202362, Sv. Mateja 106 B,10000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33563303216</item>
      <item>, OIB 89968202362</item>
      <item>, OIB null</item>
    </izvorni_sadrzaj>
    <derivirana_varijabla naziv="DomainObject.Predmet.SudioniciListNazivOIB_1">
      <item>, OIB 85821130368</item>
      <item>, OIB 33563303216</item>
      <item>, OIB 89968202362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787</properties:Words>
  <properties:Characters>4315</properties:Characters>
  <properties:Lines>96</properties:Lines>
  <properties:Paragraphs>30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2017-05-30T12:27:00Z</dcterms:created>
  <dc:creator>gzubak</dc:creator>
  <cp:lastModifiedBy>Katica Franjić</cp:lastModifiedBy>
  <cp:lastPrinted>2017-06-01T08:50:00Z</cp:lastPrinted>
  <dcterms:modified xmlns:xsi="http://www.w3.org/2001/XMLSchema-instance" xsi:type="dcterms:W3CDTF">2017-06-01T08:51:00Z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St-1129/2016-5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