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03c8" w14:paraId="2c603c8" w:rsidRDefault="00B15BD4" w:rsidP="00B15BD4" w:rsidR="00B15BD4" w:rsidRPr="00655B39">
      <w:pPr>
        <w:ind w:firstLine="708" w:left="4956"/>
        <w:jc w:val="both"/>
        <w15:collapsed w:val="false"/>
      </w:pPr>
      <w:bookmarkStart w:name="_GoBack" w:id="0"/>
      <w:bookmarkEnd w:id="0"/>
      <w:r>
        <w:rPr>
          <w:lang w:val="pl-PL"/>
        </w:rPr>
        <w:t>T</w:t>
      </w:r>
      <w:r w:rsidRPr="00B40BEB">
        <w:rPr>
          <w:lang w:val="pl-PL"/>
        </w:rPr>
        <w:t>rgova</w:t>
      </w:r>
      <w:r w:rsidRPr="00655B39">
        <w:t>č</w:t>
      </w:r>
      <w:r w:rsidRPr="00B40BEB">
        <w:rPr>
          <w:lang w:val="pl-PL"/>
        </w:rPr>
        <w:t>ki</w:t>
      </w:r>
      <w:r w:rsidRPr="00655B39">
        <w:t xml:space="preserve"> </w:t>
      </w:r>
      <w:r w:rsidRPr="00B40BEB">
        <w:rPr>
          <w:lang w:val="pl-PL"/>
        </w:rPr>
        <w:t>sud</w:t>
      </w:r>
      <w:r w:rsidRPr="00655B39">
        <w:t xml:space="preserve"> </w:t>
      </w:r>
      <w:r>
        <w:t>Zagrebu</w:t>
      </w:r>
    </w:p>
    <w:p w:rsidRDefault="00B15BD4" w:rsidP="00B15BD4" w:rsidR="00B15BD4" w:rsidRPr="00B40BEB">
      <w:pPr>
        <w:ind w:firstLine="708" w:left="4248"/>
        <w:jc w:val="both"/>
        <w:rPr>
          <w:lang w:val="pl-PL"/>
        </w:rPr>
      </w:pPr>
      <w:r w:rsidRPr="00B40BEB">
        <w:rPr>
          <w:lang w:val="pl-PL"/>
        </w:rPr>
        <w:t xml:space="preserve">Poslovni broj spisa </w:t>
      </w:r>
      <w:r w:rsidRPr="001F2CF3">
        <w:rPr>
          <w:b/>
          <w:lang w:val="pl-PL"/>
        </w:rPr>
        <w:t xml:space="preserve">St – </w:t>
      </w:r>
      <w:r>
        <w:rPr>
          <w:b/>
          <w:lang w:val="pl-PL"/>
        </w:rPr>
        <w:t>224</w:t>
      </w:r>
      <w:r w:rsidRPr="001F2CF3">
        <w:rPr>
          <w:b/>
          <w:lang w:val="pl-PL"/>
        </w:rPr>
        <w:t>/1</w:t>
      </w:r>
      <w:r>
        <w:rPr>
          <w:b/>
          <w:lang w:val="pl-PL"/>
        </w:rPr>
        <w:t>5</w:t>
      </w:r>
    </w:p>
    <w:p w:rsidRDefault="00B15BD4" w:rsidP="00B15BD4" w:rsidR="00B15BD4">
      <w:pPr>
        <w:pStyle w:val="Textbody"/>
        <w:jc w:val="both"/>
      </w:pPr>
      <w:r>
        <w:rPr>
          <w:b/>
          <w:lang w:val="pl-PL"/>
        </w:rPr>
        <w:t>ZARJA</w:t>
      </w:r>
      <w:r w:rsidRPr="001F2CF3">
        <w:rPr>
          <w:b/>
          <w:lang w:val="pl-PL"/>
        </w:rPr>
        <w:t xml:space="preserve"> d.o.o. – u stečaju</w:t>
      </w:r>
      <w:r>
        <w:t xml:space="preserve"> </w:t>
      </w:r>
    </w:p>
    <w:p w:rsidRDefault="00B15BD4" w:rsidP="00B15BD4" w:rsidR="00B15BD4" w:rsidRPr="00A558F1">
      <w:pPr>
        <w:pStyle w:val="Textbody"/>
        <w:jc w:val="both"/>
      </w:pPr>
      <w:proofErr w:type="spellStart"/>
      <w:r w:rsidRPr="00762719">
        <w:t>OIB</w:t>
      </w:r>
      <w:proofErr w:type="spellEnd"/>
      <w:r>
        <w:t>:</w:t>
      </w:r>
      <w:proofErr w:type="spellStart"/>
      <w:r>
        <w:t>05922582629</w:t>
      </w:r>
      <w:proofErr w:type="spellEnd"/>
      <w:r>
        <w:t xml:space="preserve">,  </w:t>
      </w:r>
    </w:p>
    <w:p w:rsidRDefault="00B15BD4" w:rsidP="00B15BD4" w:rsidR="00B15BD4"/>
    <w:p w:rsidRDefault="00B15BD4" w:rsidP="00B15BD4" w:rsidR="00B15BD4" w:rsidRPr="00B15BD4">
      <w:pPr>
        <w:rPr>
          <w:lang w:val="pl-PL"/>
        </w:rPr>
      </w:pPr>
      <w:r w:rsidRPr="00B15BD4">
        <w:rPr>
          <w:lang w:val="pl-PL"/>
        </w:rPr>
        <w:t>Zagreb, Nova Ves</w:t>
      </w:r>
    </w:p>
    <w:p w:rsidRDefault="00656A5A" w:rsidP="00B15BD4" w:rsidR="00656A5A" w:rsidRPr="00656A5A">
      <w:pPr>
        <w:rPr>
          <w:b/>
          <w:lang w:val="en-US"/>
        </w:rPr>
      </w:pPr>
    </w:p>
    <w:p w:rsidRDefault="00656A5A" w:rsidP="00656A5A" w:rsidR="00656A5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Trgovački sud u Zagrebu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10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000</w:t>
      </w:r>
      <w:proofErr w:type="spellEnd"/>
      <w:r>
        <w:rPr>
          <w:b/>
        </w:rPr>
        <w:t xml:space="preserve"> Zagreb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Petrinjska 8</w:t>
      </w:r>
    </w:p>
    <w:p w:rsidRDefault="00656A5A" w:rsidP="00656A5A" w:rsidR="001F5E9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</w:p>
    <w:p w:rsidRDefault="00F82D62" w:rsidP="00656A5A" w:rsidR="00F82D62">
      <w:pPr>
        <w:jc w:val="both"/>
        <w:rPr>
          <w:b/>
        </w:rPr>
      </w:pPr>
    </w:p>
    <w:p w:rsidRDefault="00656A5A" w:rsidP="00656A5A" w:rsidR="00656A5A">
      <w:pPr>
        <w:jc w:val="both"/>
      </w:pPr>
    </w:p>
    <w:p w:rsidRDefault="00F577C3" w:rsidP="00656A5A" w:rsidR="00656A5A">
      <w:pPr>
        <w:jc w:val="both"/>
      </w:pPr>
      <w:r>
        <w:t>Odvjetnica</w:t>
      </w:r>
      <w:r w:rsidR="00F82D62">
        <w:t xml:space="preserve"> Rajka </w:t>
      </w:r>
      <w:proofErr w:type="spellStart"/>
      <w:r w:rsidR="00F82D62">
        <w:t>Jagmarević</w:t>
      </w:r>
      <w:proofErr w:type="spellEnd"/>
      <w:r w:rsidR="00656A5A">
        <w:t xml:space="preserve"> -  stečajn</w:t>
      </w:r>
      <w:r w:rsidR="00F82D62">
        <w:t>a</w:t>
      </w:r>
      <w:r w:rsidR="00656A5A">
        <w:t xml:space="preserve"> upravitelj</w:t>
      </w:r>
      <w:r w:rsidR="00F82D62">
        <w:t>ica</w:t>
      </w:r>
    </w:p>
    <w:p w:rsidRDefault="00F82D62" w:rsidP="00656A5A" w:rsidR="00656A5A" w:rsidRPr="006A325B">
      <w:pPr>
        <w:jc w:val="both"/>
      </w:pPr>
      <w:r>
        <w:t>J. Dalmatinca 7</w:t>
      </w:r>
    </w:p>
    <w:p w:rsidRDefault="00656A5A" w:rsidP="00656A5A" w:rsidR="00656A5A" w:rsidRPr="006A325B">
      <w:pPr>
        <w:jc w:val="both"/>
      </w:pPr>
      <w:proofErr w:type="spellStart"/>
      <w:r w:rsidRPr="006A325B">
        <w:t>10000</w:t>
      </w:r>
      <w:proofErr w:type="spellEnd"/>
      <w:r w:rsidRPr="006A325B">
        <w:t xml:space="preserve"> Zagreb</w:t>
      </w:r>
    </w:p>
    <w:p w:rsidRDefault="00656A5A" w:rsidP="00656A5A" w:rsidR="00656A5A" w:rsidRPr="006A325B">
      <w:pPr>
        <w:jc w:val="both"/>
      </w:pPr>
    </w:p>
    <w:p w:rsidRDefault="008D2016" w:rsidP="00656A5A" w:rsidR="00656A5A" w:rsidRPr="006A325B">
      <w:pPr>
        <w:jc w:val="both"/>
      </w:pPr>
      <w:r>
        <w:t xml:space="preserve">Zagreb, </w:t>
      </w:r>
      <w:proofErr w:type="spellStart"/>
      <w:r w:rsidR="002B4B1D">
        <w:t>22</w:t>
      </w:r>
      <w:proofErr w:type="spellEnd"/>
      <w:r w:rsidR="002B4B1D">
        <w:t>. veljače</w:t>
      </w:r>
      <w:r w:rsidR="00F82D62">
        <w:t xml:space="preserve"> </w:t>
      </w:r>
      <w:proofErr w:type="spellStart"/>
      <w:r>
        <w:t>201</w:t>
      </w:r>
      <w:r w:rsidR="002B4B1D">
        <w:t>9</w:t>
      </w:r>
      <w:r w:rsidR="00656A5A" w:rsidRPr="006A325B">
        <w:t>.g</w:t>
      </w:r>
      <w:proofErr w:type="spellEnd"/>
      <w:r>
        <w:t>.</w:t>
      </w: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</w:p>
    <w:p w:rsidRDefault="00656A5A" w:rsidP="00336747" w:rsidR="007B4BE7">
      <w:pPr>
        <w:jc w:val="both"/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="00336747">
        <w:t xml:space="preserve">podnesak stečajne upraviteljice kojim </w:t>
      </w:r>
      <w:r w:rsidR="00895420">
        <w:t>dostavlja obračun troškova</w:t>
      </w:r>
    </w:p>
    <w:p w:rsidRDefault="00336747" w:rsidP="00336747" w:rsidR="00336747">
      <w:pPr>
        <w:jc w:val="both"/>
      </w:pPr>
    </w:p>
    <w:p w:rsidRDefault="00336747" w:rsidP="00C04CC5" w:rsidR="00C04CC5" w:rsidRPr="00A558F1">
      <w:pPr>
        <w:pStyle w:val="Textbody"/>
        <w:jc w:val="both"/>
      </w:pPr>
      <w:r>
        <w:tab/>
      </w:r>
      <w:proofErr w:type="spellStart"/>
      <w:r w:rsidR="00C04CC5" w:rsidRPr="00A558F1">
        <w:rPr>
          <w:lang w:val="de-DE"/>
        </w:rPr>
        <w:t>Rješenjem</w:t>
      </w:r>
      <w:proofErr w:type="spellEnd"/>
      <w:r w:rsidR="00C04CC5" w:rsidRPr="00A558F1">
        <w:rPr>
          <w:lang w:val="de-DE"/>
        </w:rPr>
        <w:t xml:space="preserve"> </w:t>
      </w:r>
      <w:proofErr w:type="spellStart"/>
      <w:r w:rsidR="00C04CC5" w:rsidRPr="00A558F1">
        <w:rPr>
          <w:lang w:val="de-DE"/>
        </w:rPr>
        <w:t>Trgovačkog</w:t>
      </w:r>
      <w:proofErr w:type="spellEnd"/>
      <w:r w:rsidR="00C04CC5" w:rsidRPr="00A558F1">
        <w:rPr>
          <w:lang w:val="de-DE"/>
        </w:rPr>
        <w:t xml:space="preserve"> </w:t>
      </w:r>
      <w:proofErr w:type="spellStart"/>
      <w:r w:rsidR="00C04CC5" w:rsidRPr="00A558F1">
        <w:rPr>
          <w:lang w:val="de-DE"/>
        </w:rPr>
        <w:t>suda</w:t>
      </w:r>
      <w:proofErr w:type="spellEnd"/>
      <w:r w:rsidR="00C04CC5" w:rsidRPr="00A558F1">
        <w:rPr>
          <w:lang w:val="de-DE"/>
        </w:rPr>
        <w:t xml:space="preserve"> u </w:t>
      </w:r>
      <w:proofErr w:type="spellStart"/>
      <w:r w:rsidR="00C04CC5" w:rsidRPr="00A558F1">
        <w:rPr>
          <w:lang w:val="de-DE"/>
        </w:rPr>
        <w:t>Zagrebu</w:t>
      </w:r>
      <w:proofErr w:type="spellEnd"/>
      <w:r w:rsidR="00C04CC5" w:rsidRPr="00A558F1">
        <w:rPr>
          <w:lang w:val="de-DE"/>
        </w:rPr>
        <w:t xml:space="preserve"> br. St – </w:t>
      </w:r>
      <w:r w:rsidR="00C04CC5">
        <w:rPr>
          <w:lang w:val="de-DE"/>
        </w:rPr>
        <w:t>244</w:t>
      </w:r>
      <w:r w:rsidR="00C04CC5" w:rsidRPr="00A558F1">
        <w:rPr>
          <w:lang w:val="de-DE"/>
        </w:rPr>
        <w:t>/1</w:t>
      </w:r>
      <w:r w:rsidR="00C04CC5">
        <w:rPr>
          <w:lang w:val="de-DE"/>
        </w:rPr>
        <w:t>5</w:t>
      </w:r>
      <w:r w:rsidR="00C04CC5" w:rsidRPr="00A558F1">
        <w:rPr>
          <w:lang w:val="de-DE"/>
        </w:rPr>
        <w:t xml:space="preserve"> </w:t>
      </w:r>
      <w:proofErr w:type="spellStart"/>
      <w:r w:rsidR="00C04CC5" w:rsidRPr="00A558F1">
        <w:rPr>
          <w:lang w:val="de-DE"/>
        </w:rPr>
        <w:t>od</w:t>
      </w:r>
      <w:proofErr w:type="spellEnd"/>
      <w:r w:rsidR="00C04CC5" w:rsidRPr="00A558F1">
        <w:rPr>
          <w:lang w:val="de-DE"/>
        </w:rPr>
        <w:t xml:space="preserve"> </w:t>
      </w:r>
      <w:r w:rsidR="00C04CC5">
        <w:rPr>
          <w:lang w:val="de-DE"/>
        </w:rPr>
        <w:t xml:space="preserve">14. </w:t>
      </w:r>
      <w:proofErr w:type="spellStart"/>
      <w:r w:rsidR="00C04CC5">
        <w:rPr>
          <w:lang w:val="de-DE"/>
        </w:rPr>
        <w:t>svibnja</w:t>
      </w:r>
      <w:proofErr w:type="spellEnd"/>
      <w:r w:rsidR="00C04CC5" w:rsidRPr="00A558F1">
        <w:rPr>
          <w:lang w:val="de-DE"/>
        </w:rPr>
        <w:t xml:space="preserve"> 201</w:t>
      </w:r>
      <w:r w:rsidR="00C04CC5">
        <w:rPr>
          <w:lang w:val="de-DE"/>
        </w:rPr>
        <w:t>5</w:t>
      </w:r>
      <w:r w:rsidR="00C04CC5" w:rsidRPr="00A558F1">
        <w:rPr>
          <w:lang w:val="de-DE"/>
        </w:rPr>
        <w:t xml:space="preserve">.  </w:t>
      </w:r>
      <w:proofErr w:type="spellStart"/>
      <w:r w:rsidR="00C04CC5" w:rsidRPr="00A558F1">
        <w:rPr>
          <w:lang w:val="de-DE"/>
        </w:rPr>
        <w:t>otvoren</w:t>
      </w:r>
      <w:proofErr w:type="spellEnd"/>
      <w:r w:rsidR="00C04CC5" w:rsidRPr="00A558F1">
        <w:rPr>
          <w:lang w:val="de-DE"/>
        </w:rPr>
        <w:t xml:space="preserve"> je </w:t>
      </w:r>
      <w:proofErr w:type="spellStart"/>
      <w:r w:rsidR="00C04CC5" w:rsidRPr="00A558F1">
        <w:rPr>
          <w:lang w:val="de-DE"/>
        </w:rPr>
        <w:t>stečajni</w:t>
      </w:r>
      <w:proofErr w:type="spellEnd"/>
      <w:r w:rsidR="00C04CC5" w:rsidRPr="00A558F1">
        <w:rPr>
          <w:lang w:val="de-DE"/>
        </w:rPr>
        <w:t xml:space="preserve"> </w:t>
      </w:r>
      <w:proofErr w:type="spellStart"/>
      <w:r w:rsidR="00C04CC5" w:rsidRPr="00A558F1">
        <w:rPr>
          <w:lang w:val="de-DE"/>
        </w:rPr>
        <w:t>postupak</w:t>
      </w:r>
      <w:proofErr w:type="spellEnd"/>
      <w:r w:rsidR="00C04CC5" w:rsidRPr="00A558F1">
        <w:rPr>
          <w:lang w:val="de-DE"/>
        </w:rPr>
        <w:t xml:space="preserve"> </w:t>
      </w:r>
      <w:proofErr w:type="spellStart"/>
      <w:r w:rsidR="00C04CC5" w:rsidRPr="00A558F1">
        <w:rPr>
          <w:lang w:val="de-DE"/>
        </w:rPr>
        <w:t>nad</w:t>
      </w:r>
      <w:proofErr w:type="spellEnd"/>
      <w:r w:rsidR="00C04CC5" w:rsidRPr="00A558F1">
        <w:rPr>
          <w:lang w:val="de-DE"/>
        </w:rPr>
        <w:t xml:space="preserve"> </w:t>
      </w:r>
      <w:proofErr w:type="spellStart"/>
      <w:r w:rsidR="00C04CC5" w:rsidRPr="00A558F1">
        <w:rPr>
          <w:lang w:val="de-DE"/>
        </w:rPr>
        <w:t>stečajnim</w:t>
      </w:r>
      <w:proofErr w:type="spellEnd"/>
      <w:r w:rsidR="00C04CC5" w:rsidRPr="00A558F1">
        <w:rPr>
          <w:lang w:val="de-DE"/>
        </w:rPr>
        <w:t xml:space="preserve"> </w:t>
      </w:r>
      <w:proofErr w:type="spellStart"/>
      <w:r w:rsidR="00C04CC5" w:rsidRPr="00A558F1">
        <w:rPr>
          <w:lang w:val="de-DE"/>
        </w:rPr>
        <w:t>dužnikom</w:t>
      </w:r>
      <w:proofErr w:type="spellEnd"/>
      <w:r w:rsidR="00C04CC5" w:rsidRPr="00A558F1">
        <w:rPr>
          <w:lang w:val="de-DE"/>
        </w:rPr>
        <w:t xml:space="preserve"> </w:t>
      </w:r>
      <w:proofErr w:type="spellStart"/>
      <w:r w:rsidR="00C04CC5">
        <w:rPr>
          <w:lang w:val="de-DE"/>
        </w:rPr>
        <w:t>ZARJA</w:t>
      </w:r>
      <w:proofErr w:type="spellEnd"/>
      <w:r w:rsidR="00C04CC5" w:rsidRPr="00A558F1">
        <w:rPr>
          <w:lang w:val="de-DE"/>
        </w:rPr>
        <w:t xml:space="preserve"> </w:t>
      </w:r>
      <w:r w:rsidR="00C04CC5" w:rsidRPr="00A558F1">
        <w:t xml:space="preserve">d.o.o. – u stečaju, Zagreb, </w:t>
      </w:r>
      <w:r w:rsidR="00C04CC5">
        <w:t xml:space="preserve">Nova </w:t>
      </w:r>
      <w:proofErr w:type="spellStart"/>
      <w:r w:rsidR="00C04CC5">
        <w:t>Ves</w:t>
      </w:r>
      <w:proofErr w:type="spellEnd"/>
      <w:r w:rsidR="00C04CC5">
        <w:t xml:space="preserve"> </w:t>
      </w:r>
      <w:proofErr w:type="spellStart"/>
      <w:r w:rsidR="00C04CC5">
        <w:t>81</w:t>
      </w:r>
      <w:proofErr w:type="spellEnd"/>
      <w:r w:rsidR="00C04CC5">
        <w:t xml:space="preserve">, </w:t>
      </w:r>
      <w:proofErr w:type="spellStart"/>
      <w:r w:rsidR="00C04CC5">
        <w:t>OIB</w:t>
      </w:r>
      <w:proofErr w:type="spellEnd"/>
      <w:r w:rsidR="00C04CC5">
        <w:t>:</w:t>
      </w:r>
      <w:proofErr w:type="spellStart"/>
      <w:r w:rsidR="00C04CC5">
        <w:t>05922582629</w:t>
      </w:r>
      <w:proofErr w:type="spellEnd"/>
      <w:r w:rsidR="00C04CC5">
        <w:t xml:space="preserve">,  </w:t>
      </w:r>
      <w:proofErr w:type="spellStart"/>
      <w:r w:rsidR="00C04CC5">
        <w:t>MBS</w:t>
      </w:r>
      <w:proofErr w:type="spellEnd"/>
      <w:r w:rsidR="00C04CC5">
        <w:t xml:space="preserve">: </w:t>
      </w:r>
      <w:proofErr w:type="spellStart"/>
      <w:r w:rsidR="00C04CC5">
        <w:t>080478798</w:t>
      </w:r>
      <w:proofErr w:type="spellEnd"/>
      <w:r w:rsidR="00C04CC5">
        <w:t>.</w:t>
      </w:r>
    </w:p>
    <w:p w:rsidRDefault="00C04CC5" w:rsidP="00C04CC5" w:rsidR="00C04CC5">
      <w:pPr>
        <w:rPr>
          <w:lang w:val="pl-PL"/>
        </w:rPr>
      </w:pPr>
      <w:r>
        <w:rPr>
          <w:lang w:val="pl-PL"/>
        </w:rPr>
        <w:t>Stečajnu masu čine su nekretninae kako slijedi:</w:t>
      </w:r>
    </w:p>
    <w:p w:rsidRDefault="00C04CC5" w:rsidP="00C04CC5" w:rsidR="00C04CC5">
      <w:pPr>
        <w:jc w:val="both"/>
      </w:pPr>
      <w:r>
        <w:rPr>
          <w:b/>
        </w:rPr>
        <w:t>1.</w:t>
      </w:r>
      <w:r>
        <w:rPr>
          <w:b/>
        </w:rPr>
        <w:tab/>
      </w:r>
      <w:r w:rsidRPr="00DF3C19">
        <w:rPr>
          <w:b/>
        </w:rPr>
        <w:t xml:space="preserve">nekretnina upisana u </w:t>
      </w:r>
      <w:proofErr w:type="spellStart"/>
      <w:r w:rsidRPr="00DF3C19">
        <w:rPr>
          <w:b/>
        </w:rPr>
        <w:t>zk.ul</w:t>
      </w:r>
      <w:proofErr w:type="spellEnd"/>
      <w:r w:rsidRPr="00DF3C19">
        <w:rPr>
          <w:b/>
        </w:rPr>
        <w:t xml:space="preserve">. </w:t>
      </w:r>
      <w:proofErr w:type="spellStart"/>
      <w:r w:rsidRPr="00DF3C19">
        <w:rPr>
          <w:b/>
        </w:rPr>
        <w:t>429</w:t>
      </w:r>
      <w:proofErr w:type="spellEnd"/>
      <w:r w:rsidRPr="00DF3C19">
        <w:rPr>
          <w:b/>
        </w:rPr>
        <w:t xml:space="preserve"> k.o. </w:t>
      </w:r>
      <w:proofErr w:type="spellStart"/>
      <w:r w:rsidRPr="00DF3C19">
        <w:rPr>
          <w:b/>
        </w:rPr>
        <w:t>LEPROVICA</w:t>
      </w:r>
      <w:proofErr w:type="spellEnd"/>
      <w:r w:rsidRPr="00DF3C19">
        <w:t xml:space="preserve">, koja u naravi predstavlja ORANICA </w:t>
      </w:r>
      <w:proofErr w:type="spellStart"/>
      <w:r w:rsidRPr="00DF3C19">
        <w:t>ČRET</w:t>
      </w:r>
      <w:proofErr w:type="spellEnd"/>
      <w:r w:rsidRPr="00DF3C19">
        <w:t xml:space="preserve"> pov. </w:t>
      </w:r>
      <w:proofErr w:type="spellStart"/>
      <w:r w:rsidRPr="00DF3C19">
        <w:t>35</w:t>
      </w:r>
      <w:proofErr w:type="spellEnd"/>
      <w:r w:rsidRPr="00DF3C19">
        <w:t xml:space="preserve"> </w:t>
      </w:r>
      <w:proofErr w:type="spellStart"/>
      <w:r w:rsidRPr="00DF3C19">
        <w:t>m2</w:t>
      </w:r>
      <w:proofErr w:type="spellEnd"/>
      <w:r w:rsidRPr="00DF3C19">
        <w:t xml:space="preserve">. </w:t>
      </w:r>
    </w:p>
    <w:p w:rsidRDefault="00C04CC5" w:rsidP="00C04CC5" w:rsidR="00C04CC5">
      <w:pPr>
        <w:jc w:val="both"/>
      </w:pPr>
      <w:r w:rsidRPr="00DF3C19">
        <w:rPr>
          <w:b/>
        </w:rPr>
        <w:t>2.</w:t>
      </w:r>
      <w:r w:rsidRPr="00DF3C19">
        <w:rPr>
          <w:b/>
        </w:rPr>
        <w:tab/>
        <w:t xml:space="preserve">nekretnina upisana u </w:t>
      </w:r>
      <w:proofErr w:type="spellStart"/>
      <w:r w:rsidRPr="00DF3C19">
        <w:rPr>
          <w:b/>
        </w:rPr>
        <w:t>zk.ul</w:t>
      </w:r>
      <w:proofErr w:type="spellEnd"/>
      <w:r w:rsidRPr="00DF3C19">
        <w:rPr>
          <w:b/>
        </w:rPr>
        <w:t xml:space="preserve">. </w:t>
      </w:r>
      <w:proofErr w:type="spellStart"/>
      <w:r w:rsidRPr="00DF3C19">
        <w:rPr>
          <w:b/>
        </w:rPr>
        <w:t>652</w:t>
      </w:r>
      <w:proofErr w:type="spellEnd"/>
      <w:r w:rsidRPr="00DF3C19">
        <w:rPr>
          <w:b/>
        </w:rPr>
        <w:t xml:space="preserve"> k.o. </w:t>
      </w:r>
      <w:proofErr w:type="spellStart"/>
      <w:r w:rsidRPr="00DF3C19">
        <w:rPr>
          <w:b/>
        </w:rPr>
        <w:t>LEPROVICA</w:t>
      </w:r>
      <w:proofErr w:type="spellEnd"/>
      <w:r w:rsidRPr="00DF3C19">
        <w:t xml:space="preserve">, koja u naravi predstavlja ORANICA </w:t>
      </w:r>
      <w:proofErr w:type="spellStart"/>
      <w:r w:rsidRPr="00DF3C19">
        <w:t>ČRETI</w:t>
      </w:r>
      <w:proofErr w:type="spellEnd"/>
      <w:r w:rsidRPr="00DF3C19">
        <w:t xml:space="preserve"> pov. </w:t>
      </w:r>
      <w:proofErr w:type="spellStart"/>
      <w:r w:rsidRPr="00DF3C19">
        <w:t>8820</w:t>
      </w:r>
      <w:proofErr w:type="spellEnd"/>
      <w:r w:rsidRPr="00DF3C19">
        <w:t xml:space="preserve"> </w:t>
      </w:r>
      <w:proofErr w:type="spellStart"/>
      <w:r w:rsidRPr="00DF3C19">
        <w:t>m2</w:t>
      </w:r>
      <w:proofErr w:type="spellEnd"/>
      <w:r w:rsidRPr="00DF3C19">
        <w:t xml:space="preserve">, ORANICA </w:t>
      </w:r>
      <w:proofErr w:type="spellStart"/>
      <w:r w:rsidRPr="00DF3C19">
        <w:t>ČRETI</w:t>
      </w:r>
      <w:proofErr w:type="spellEnd"/>
      <w:r w:rsidRPr="00DF3C19">
        <w:t xml:space="preserve"> pov. </w:t>
      </w:r>
      <w:proofErr w:type="spellStart"/>
      <w:r w:rsidRPr="00DF3C19">
        <w:t>4185</w:t>
      </w:r>
      <w:proofErr w:type="spellEnd"/>
      <w:r w:rsidRPr="00DF3C19">
        <w:t xml:space="preserve"> </w:t>
      </w:r>
      <w:proofErr w:type="spellStart"/>
      <w:r w:rsidRPr="00DF3C19">
        <w:t>m2</w:t>
      </w:r>
      <w:proofErr w:type="spellEnd"/>
      <w:r w:rsidRPr="00DF3C19">
        <w:t xml:space="preserve"> i ORANICA </w:t>
      </w:r>
      <w:proofErr w:type="spellStart"/>
      <w:r w:rsidRPr="00DF3C19">
        <w:t>ČRETI</w:t>
      </w:r>
      <w:proofErr w:type="spellEnd"/>
      <w:r w:rsidRPr="00DF3C19">
        <w:t xml:space="preserve"> pov. </w:t>
      </w:r>
      <w:proofErr w:type="spellStart"/>
      <w:r w:rsidRPr="00DF3C19">
        <w:t>14470</w:t>
      </w:r>
      <w:proofErr w:type="spellEnd"/>
      <w:r w:rsidRPr="00DF3C19">
        <w:t xml:space="preserve"> </w:t>
      </w:r>
      <w:proofErr w:type="spellStart"/>
      <w:r w:rsidRPr="00DF3C19">
        <w:t>m2</w:t>
      </w:r>
      <w:proofErr w:type="spellEnd"/>
      <w:r w:rsidRPr="00DF3C19">
        <w:t xml:space="preserve">. </w:t>
      </w:r>
    </w:p>
    <w:p w:rsidRDefault="00C04CC5" w:rsidP="00C04CC5" w:rsidR="00C04CC5">
      <w:pPr>
        <w:jc w:val="both"/>
      </w:pPr>
      <w:r w:rsidRPr="00DF3C19">
        <w:rPr>
          <w:b/>
        </w:rPr>
        <w:t>3.</w:t>
      </w:r>
      <w:r w:rsidRPr="00DF3C19">
        <w:rPr>
          <w:b/>
        </w:rPr>
        <w:tab/>
        <w:t xml:space="preserve">nekretnina upisana u </w:t>
      </w:r>
      <w:proofErr w:type="spellStart"/>
      <w:r w:rsidRPr="00DF3C19">
        <w:rPr>
          <w:b/>
        </w:rPr>
        <w:t>zk.ul</w:t>
      </w:r>
      <w:proofErr w:type="spellEnd"/>
      <w:r w:rsidRPr="00DF3C19">
        <w:rPr>
          <w:b/>
        </w:rPr>
        <w:t xml:space="preserve">. </w:t>
      </w:r>
      <w:proofErr w:type="spellStart"/>
      <w:r w:rsidRPr="00DF3C19">
        <w:rPr>
          <w:b/>
        </w:rPr>
        <w:t>712</w:t>
      </w:r>
      <w:proofErr w:type="spellEnd"/>
      <w:r w:rsidRPr="00DF3C19">
        <w:rPr>
          <w:b/>
        </w:rPr>
        <w:t xml:space="preserve"> k.o. </w:t>
      </w:r>
      <w:proofErr w:type="spellStart"/>
      <w:r w:rsidRPr="00DF3C19">
        <w:rPr>
          <w:b/>
        </w:rPr>
        <w:t>LEPROVICA</w:t>
      </w:r>
      <w:proofErr w:type="spellEnd"/>
      <w:r w:rsidRPr="00DF3C19">
        <w:t xml:space="preserve">, koja u naravi predstavlja ORANICA </w:t>
      </w:r>
      <w:proofErr w:type="spellStart"/>
      <w:r w:rsidRPr="00DF3C19">
        <w:t>ČRETI</w:t>
      </w:r>
      <w:proofErr w:type="spellEnd"/>
      <w:r w:rsidRPr="00DF3C19">
        <w:t xml:space="preserve"> pov. </w:t>
      </w:r>
      <w:proofErr w:type="spellStart"/>
      <w:r w:rsidRPr="00DF3C19">
        <w:t>38469</w:t>
      </w:r>
      <w:proofErr w:type="spellEnd"/>
      <w:r w:rsidRPr="00DF3C19">
        <w:t xml:space="preserve"> </w:t>
      </w:r>
      <w:proofErr w:type="spellStart"/>
      <w:r w:rsidRPr="00DF3C19">
        <w:t>m2</w:t>
      </w:r>
      <w:proofErr w:type="spellEnd"/>
      <w:r w:rsidRPr="00DF3C19">
        <w:t xml:space="preserve">. </w:t>
      </w:r>
    </w:p>
    <w:p w:rsidRDefault="00C04CC5" w:rsidP="00C04CC5" w:rsidR="00C04CC5" w:rsidRPr="00DF3C19">
      <w:pPr>
        <w:jc w:val="both"/>
      </w:pPr>
      <w:r w:rsidRPr="00DF3C19">
        <w:t>4.</w:t>
      </w:r>
      <w:r w:rsidRPr="00DF3C19">
        <w:tab/>
      </w:r>
      <w:r w:rsidRPr="00DF3C19">
        <w:rPr>
          <w:b/>
        </w:rPr>
        <w:t xml:space="preserve">nekretnina upisana u </w:t>
      </w:r>
      <w:proofErr w:type="spellStart"/>
      <w:r w:rsidRPr="00DF3C19">
        <w:rPr>
          <w:b/>
        </w:rPr>
        <w:t>zk.ul</w:t>
      </w:r>
      <w:proofErr w:type="spellEnd"/>
      <w:r w:rsidRPr="00DF3C19">
        <w:rPr>
          <w:b/>
        </w:rPr>
        <w:t xml:space="preserve">. </w:t>
      </w:r>
      <w:proofErr w:type="spellStart"/>
      <w:r w:rsidRPr="00DF3C19">
        <w:rPr>
          <w:b/>
        </w:rPr>
        <w:t>561</w:t>
      </w:r>
      <w:proofErr w:type="spellEnd"/>
      <w:r w:rsidRPr="00DF3C19">
        <w:rPr>
          <w:b/>
        </w:rPr>
        <w:t xml:space="preserve"> k.o. </w:t>
      </w:r>
      <w:proofErr w:type="spellStart"/>
      <w:r w:rsidRPr="00DF3C19">
        <w:rPr>
          <w:b/>
        </w:rPr>
        <w:t>LEPROVICA</w:t>
      </w:r>
      <w:proofErr w:type="spellEnd"/>
      <w:r w:rsidRPr="00DF3C19">
        <w:rPr>
          <w:b/>
        </w:rPr>
        <w:t>,</w:t>
      </w:r>
      <w:r w:rsidRPr="00DF3C19">
        <w:t xml:space="preserve"> koja u naravi predstavlja ORANICA </w:t>
      </w:r>
      <w:proofErr w:type="spellStart"/>
      <w:r w:rsidRPr="00DF3C19">
        <w:t>ČRETI</w:t>
      </w:r>
      <w:proofErr w:type="spellEnd"/>
      <w:r w:rsidRPr="00DF3C19">
        <w:t xml:space="preserve"> pov. </w:t>
      </w:r>
      <w:proofErr w:type="spellStart"/>
      <w:r w:rsidRPr="00DF3C19">
        <w:t>6304</w:t>
      </w:r>
      <w:proofErr w:type="spellEnd"/>
      <w:r w:rsidRPr="00DF3C19">
        <w:t xml:space="preserve"> </w:t>
      </w:r>
      <w:proofErr w:type="spellStart"/>
      <w:r w:rsidRPr="00DF3C19">
        <w:t>m2</w:t>
      </w:r>
      <w:proofErr w:type="spellEnd"/>
      <w:r w:rsidRPr="00DF3C19">
        <w:t xml:space="preserve">. </w:t>
      </w:r>
    </w:p>
    <w:p w:rsidRDefault="00C04CC5" w:rsidP="00C04CC5" w:rsidR="00C04CC5">
      <w:pPr>
        <w:rPr>
          <w:lang w:val="pl-PL"/>
        </w:rPr>
      </w:pPr>
    </w:p>
    <w:p w:rsidRDefault="00C04CC5" w:rsidP="00C04CC5" w:rsidR="00C04CC5">
      <w:pPr>
        <w:rPr>
          <w:lang w:val="pl-PL"/>
        </w:rPr>
      </w:pPr>
      <w:r>
        <w:rPr>
          <w:lang w:val="pl-PL"/>
        </w:rPr>
        <w:t xml:space="preserve">Predmetne nekretnine su prodane  u ovrsi Ovr-558/15. </w:t>
      </w:r>
    </w:p>
    <w:p w:rsidRDefault="003E72E7" w:rsidP="00336747" w:rsidR="003E72E7">
      <w:pPr>
        <w:jc w:val="both"/>
      </w:pPr>
    </w:p>
    <w:p w:rsidRDefault="006E7C20" w:rsidP="00336747" w:rsidR="003E72E7">
      <w:pPr>
        <w:jc w:val="both"/>
      </w:pPr>
      <w:r>
        <w:t xml:space="preserve">Priloženo dostavljam obračun troškova, na temelju </w:t>
      </w:r>
      <w:r w:rsidR="003E72E7">
        <w:t xml:space="preserve"> čl. </w:t>
      </w:r>
      <w:proofErr w:type="spellStart"/>
      <w:r w:rsidR="0059581C">
        <w:t>254</w:t>
      </w:r>
      <w:proofErr w:type="spellEnd"/>
      <w:r w:rsidR="003E72E7">
        <w:t xml:space="preserve">. </w:t>
      </w:r>
      <w:proofErr w:type="spellStart"/>
      <w:r w:rsidR="003E72E7">
        <w:t>SZ</w:t>
      </w:r>
      <w:proofErr w:type="spellEnd"/>
      <w:r w:rsidR="003E72E7">
        <w:t>-a,  kako slijedi:</w:t>
      </w:r>
    </w:p>
    <w:p w:rsidRDefault="003E72E7" w:rsidP="00336747" w:rsidR="003E72E7">
      <w:pPr>
        <w:jc w:val="both"/>
      </w:pPr>
    </w:p>
    <w:p w:rsidRDefault="003E72E7" w:rsidP="00336747" w:rsidR="003E72E7">
      <w:pPr>
        <w:jc w:val="both"/>
      </w:pPr>
      <w:r>
        <w:t>1.</w:t>
      </w:r>
    </w:p>
    <w:p w:rsidRDefault="003E72E7" w:rsidP="00336747" w:rsidR="00156359" w:rsidRPr="0059581C">
      <w:pPr>
        <w:jc w:val="both"/>
      </w:pPr>
      <w:r>
        <w:t xml:space="preserve">Na temelju čl. </w:t>
      </w:r>
      <w:proofErr w:type="spellStart"/>
      <w:r w:rsidR="0059581C">
        <w:t>254</w:t>
      </w:r>
      <w:proofErr w:type="spellEnd"/>
      <w:r>
        <w:t xml:space="preserve">. </w:t>
      </w:r>
      <w:proofErr w:type="spellStart"/>
      <w:r w:rsidR="00411B75">
        <w:t>s</w:t>
      </w:r>
      <w:r>
        <w:t>t.1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, troškovi utvrđivanja tražbine, koji obuhvaćaju troškove utvrđivanja istovjetnosti predmeta i prava na tom predmetu, utvrđeni paušalno u iznosu od 5% od utrška, iznose </w:t>
      </w:r>
      <w:proofErr w:type="spellStart"/>
      <w:r w:rsidR="00C04CC5">
        <w:t>43.000</w:t>
      </w:r>
      <w:proofErr w:type="spellEnd"/>
      <w:r w:rsidR="0059581C">
        <w:t>,</w:t>
      </w:r>
      <w:proofErr w:type="spellStart"/>
      <w:r w:rsidR="0059581C" w:rsidRPr="0059581C">
        <w:t>00</w:t>
      </w:r>
      <w:proofErr w:type="spellEnd"/>
      <w:r w:rsidR="0031383F" w:rsidRPr="0059581C">
        <w:t xml:space="preserve"> kn</w:t>
      </w:r>
      <w:r w:rsidR="004260F3" w:rsidRPr="0059581C">
        <w:t>.</w:t>
      </w:r>
    </w:p>
    <w:p w:rsidRDefault="0031383F" w:rsidP="00336747" w:rsidR="0031383F">
      <w:pPr>
        <w:jc w:val="both"/>
      </w:pPr>
    </w:p>
    <w:p w:rsidRDefault="0031383F" w:rsidP="00336747" w:rsidR="0031383F">
      <w:pPr>
        <w:jc w:val="both"/>
      </w:pPr>
      <w:r>
        <w:t>2.</w:t>
      </w:r>
    </w:p>
    <w:p w:rsidRDefault="00411B75" w:rsidP="00336747" w:rsidR="00411B75">
      <w:pPr>
        <w:jc w:val="both"/>
      </w:pPr>
      <w:r>
        <w:t xml:space="preserve">Na temelju čl. </w:t>
      </w:r>
      <w:proofErr w:type="spellStart"/>
      <w:r w:rsidR="0059581C">
        <w:t>254</w:t>
      </w:r>
      <w:proofErr w:type="spellEnd"/>
      <w:r>
        <w:t xml:space="preserve"> </w:t>
      </w:r>
      <w:r w:rsidR="0059581C">
        <w:t>s</w:t>
      </w:r>
      <w:r>
        <w:t xml:space="preserve">t. 2. </w:t>
      </w:r>
      <w:proofErr w:type="spellStart"/>
      <w:r>
        <w:t>SZ</w:t>
      </w:r>
      <w:proofErr w:type="spellEnd"/>
      <w:r>
        <w:t>, stvarno nastali troškovi unovčenja koji terete predmetnu nekretninu</w:t>
      </w:r>
      <w:r w:rsidR="005106DF">
        <w:t xml:space="preserve"> iznose kako slijedi:</w:t>
      </w:r>
    </w:p>
    <w:p w:rsidRDefault="00C04CC5" w:rsidP="0059581C" w:rsidR="004169FB">
      <w:pPr>
        <w:numPr>
          <w:ilvl w:val="0"/>
          <w:numId w:val="12"/>
        </w:numPr>
        <w:jc w:val="both"/>
      </w:pPr>
      <w:r>
        <w:lastRenderedPageBreak/>
        <w:t>Materijalni troškovi stečajnog upravitelja</w:t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>
        <w:t>7.300</w:t>
      </w:r>
      <w:proofErr w:type="spellEnd"/>
      <w:r>
        <w:t>,</w:t>
      </w:r>
      <w:proofErr w:type="spellStart"/>
      <w:r>
        <w:t>00</w:t>
      </w:r>
      <w:proofErr w:type="spellEnd"/>
    </w:p>
    <w:p w:rsidRDefault="00253C8B" w:rsidP="00253C8B" w:rsidR="00253C8B">
      <w:pPr>
        <w:numPr>
          <w:ilvl w:val="0"/>
          <w:numId w:val="12"/>
        </w:numPr>
        <w:jc w:val="both"/>
      </w:pPr>
      <w:r>
        <w:t>Nagrada stečajnom upravitelju u bruto iznosu</w:t>
      </w:r>
      <w:r w:rsidR="00C04CC5">
        <w:t xml:space="preserve"> </w:t>
      </w:r>
      <w:r w:rsidR="00C04CC5">
        <w:tab/>
      </w:r>
      <w:r w:rsidR="00C04CC5">
        <w:tab/>
      </w:r>
      <w:r w:rsidR="00C04CC5">
        <w:tab/>
        <w:t xml:space="preserve">      </w:t>
      </w:r>
      <w:proofErr w:type="spellStart"/>
      <w:r w:rsidR="00C04CC5">
        <w:t>88.800</w:t>
      </w:r>
      <w:proofErr w:type="spellEnd"/>
      <w:r w:rsidR="00C04CC5">
        <w:t>,</w:t>
      </w:r>
      <w:proofErr w:type="spellStart"/>
      <w:r w:rsidR="00C04CC5">
        <w:t>00</w:t>
      </w:r>
      <w:proofErr w:type="spellEnd"/>
      <w:r>
        <w:tab/>
        <w:t xml:space="preserve">          </w:t>
      </w:r>
    </w:p>
    <w:p w:rsidRDefault="00253C8B" w:rsidP="00253C8B" w:rsidR="0051461A">
      <w:pPr>
        <w:jc w:val="both"/>
      </w:pPr>
      <w:r>
        <w:t xml:space="preserve">što ukupno čini iznos 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37B98">
        <w:t xml:space="preserve">          =</w:t>
      </w:r>
      <w:proofErr w:type="spellStart"/>
      <w:r w:rsidR="00003AA5">
        <w:t>96.100</w:t>
      </w:r>
      <w:proofErr w:type="spellEnd"/>
      <w:r w:rsidR="00003AA5">
        <w:t>,</w:t>
      </w:r>
      <w:proofErr w:type="spellStart"/>
      <w:r w:rsidR="00003AA5">
        <w:t>00</w:t>
      </w:r>
      <w:proofErr w:type="spellEnd"/>
      <w:r w:rsidR="00337B98">
        <w:t xml:space="preserve"> kn</w:t>
      </w:r>
    </w:p>
    <w:p w:rsidRDefault="004857D4" w:rsidP="00253C8B" w:rsidR="004857D4">
      <w:pPr>
        <w:jc w:val="both"/>
        <w:rPr>
          <w:b/>
        </w:rPr>
      </w:pPr>
    </w:p>
    <w:p w:rsidRDefault="0051461A" w:rsidP="00253C8B" w:rsidR="0051461A" w:rsidRPr="006D35C0">
      <w:pPr>
        <w:jc w:val="both"/>
      </w:pPr>
      <w:r w:rsidRPr="009A0FCD">
        <w:t xml:space="preserve">Na temelju naprijed navedenog, stečajni upravitelj predlaže da se sveukupni iznos od </w:t>
      </w:r>
      <w:r w:rsidR="00337B98">
        <w:t>=</w:t>
      </w:r>
      <w:proofErr w:type="spellStart"/>
      <w:r w:rsidR="00C04CC5" w:rsidRPr="00C04CC5">
        <w:rPr>
          <w:b/>
        </w:rPr>
        <w:t>139.100</w:t>
      </w:r>
      <w:proofErr w:type="spellEnd"/>
      <w:r w:rsidR="00C04CC5" w:rsidRPr="00C04CC5">
        <w:rPr>
          <w:b/>
        </w:rPr>
        <w:t>,</w:t>
      </w:r>
      <w:proofErr w:type="spellStart"/>
      <w:r w:rsidR="00C04CC5" w:rsidRPr="00C04CC5">
        <w:rPr>
          <w:b/>
        </w:rPr>
        <w:t>00</w:t>
      </w:r>
      <w:proofErr w:type="spellEnd"/>
      <w:r w:rsidR="00C04CC5" w:rsidRPr="00C04CC5">
        <w:rPr>
          <w:b/>
        </w:rPr>
        <w:t xml:space="preserve"> k</w:t>
      </w:r>
      <w:r w:rsidR="009505EE" w:rsidRPr="00C04CC5">
        <w:rPr>
          <w:b/>
        </w:rPr>
        <w:t>n</w:t>
      </w:r>
      <w:r w:rsidR="009A0FCD" w:rsidRPr="00C04CC5">
        <w:rPr>
          <w:b/>
        </w:rPr>
        <w:t>,</w:t>
      </w:r>
      <w:r w:rsidR="009A0FCD">
        <w:rPr>
          <w:b/>
        </w:rPr>
        <w:t xml:space="preserve"> </w:t>
      </w:r>
      <w:r w:rsidR="009A0FCD">
        <w:t xml:space="preserve">uplati na </w:t>
      </w:r>
      <w:proofErr w:type="spellStart"/>
      <w:r w:rsidR="009A0FCD">
        <w:t>rčn</w:t>
      </w:r>
      <w:proofErr w:type="spellEnd"/>
      <w:r w:rsidR="009A0FCD">
        <w:t xml:space="preserve"> stečajnog dužnika otvoren kod </w:t>
      </w:r>
      <w:proofErr w:type="spellStart"/>
      <w:r w:rsidR="009A0FCD">
        <w:t>PBZ</w:t>
      </w:r>
      <w:proofErr w:type="spellEnd"/>
      <w:r w:rsidR="009A0FCD">
        <w:t xml:space="preserve"> </w:t>
      </w:r>
      <w:proofErr w:type="spellStart"/>
      <w:r w:rsidR="009A0FCD">
        <w:t>d.d</w:t>
      </w:r>
      <w:proofErr w:type="spellEnd"/>
      <w:r w:rsidR="009A0FCD">
        <w:t xml:space="preserve"> </w:t>
      </w:r>
      <w:proofErr w:type="spellStart"/>
      <w:r w:rsidR="009A0FCD">
        <w:t>IBAN</w:t>
      </w:r>
      <w:proofErr w:type="spellEnd"/>
      <w:r w:rsidR="009A0FCD">
        <w:t xml:space="preserve">: </w:t>
      </w:r>
      <w:proofErr w:type="spellStart"/>
      <w:r w:rsidR="006D35C0" w:rsidRPr="006D35C0">
        <w:rPr>
          <w:rFonts w:eastAsia="Calibri"/>
        </w:rPr>
        <w:t>HR</w:t>
      </w:r>
      <w:r w:rsidR="00265E19">
        <w:t>95</w:t>
      </w:r>
      <w:proofErr w:type="spellEnd"/>
      <w:r w:rsidR="00265E19">
        <w:t xml:space="preserve"> </w:t>
      </w:r>
      <w:proofErr w:type="spellStart"/>
      <w:r w:rsidR="00265E19">
        <w:t>2340</w:t>
      </w:r>
      <w:proofErr w:type="spellEnd"/>
      <w:r w:rsidR="00265E19">
        <w:t xml:space="preserve"> </w:t>
      </w:r>
      <w:proofErr w:type="spellStart"/>
      <w:r w:rsidR="00265E19">
        <w:t>0091</w:t>
      </w:r>
      <w:proofErr w:type="spellEnd"/>
      <w:r w:rsidR="00265E19">
        <w:t xml:space="preserve"> </w:t>
      </w:r>
      <w:proofErr w:type="spellStart"/>
      <w:r w:rsidR="00265E19">
        <w:t>1900</w:t>
      </w:r>
      <w:proofErr w:type="spellEnd"/>
      <w:r w:rsidR="00265E19">
        <w:t xml:space="preserve"> </w:t>
      </w:r>
      <w:proofErr w:type="spellStart"/>
      <w:r w:rsidR="00265E19">
        <w:t>2361</w:t>
      </w:r>
      <w:proofErr w:type="spellEnd"/>
      <w:r w:rsidR="00265E19">
        <w:t xml:space="preserve"> 9</w:t>
      </w:r>
      <w:r w:rsidR="004857D4">
        <w:rPr>
          <w:rFonts w:eastAsia="Calibri"/>
        </w:rPr>
        <w:t>.</w:t>
      </w:r>
    </w:p>
    <w:p w:rsidRDefault="0031383F" w:rsidP="00336747" w:rsidR="0031383F">
      <w:pPr>
        <w:jc w:val="both"/>
      </w:pPr>
    </w:p>
    <w:p w:rsidRDefault="00656A5A" w:rsidP="00656A5A" w:rsidR="00656A5A">
      <w:pPr>
        <w:jc w:val="both"/>
      </w:pPr>
      <w:r>
        <w:tab/>
      </w:r>
    </w:p>
    <w:p w:rsidRDefault="00656A5A" w:rsidP="00656A5A" w:rsidR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FCD">
        <w:t>S</w:t>
      </w:r>
      <w:r w:rsidR="004209E8">
        <w:t>tečajna</w:t>
      </w:r>
      <w:r>
        <w:t xml:space="preserve"> upravitelj</w:t>
      </w:r>
      <w:r w:rsidR="004209E8">
        <w:t>ica</w:t>
      </w:r>
      <w:r>
        <w:t xml:space="preserve"> </w:t>
      </w:r>
    </w:p>
    <w:p w:rsidRDefault="00656A5A" w:rsidP="00656A5A" w:rsidR="00656A5A">
      <w:pPr>
        <w:jc w:val="both"/>
        <w:rPr>
          <w:b/>
        </w:rPr>
      </w:pPr>
    </w:p>
    <w:p w:rsidRDefault="004209E8" w:rsidP="00656A5A" w:rsidR="004209E8">
      <w:pPr>
        <w:ind w:left="36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Odv</w:t>
      </w:r>
      <w:proofErr w:type="spellEnd"/>
      <w:r>
        <w:t xml:space="preserve">. Rajka </w:t>
      </w:r>
      <w:proofErr w:type="spellStart"/>
      <w:r>
        <w:t>Jagmarev</w:t>
      </w:r>
      <w:r w:rsidR="00285C9F">
        <w:t>ić</w:t>
      </w:r>
      <w:proofErr w:type="spellEnd"/>
    </w:p>
    <w:sectPr w:rsidSect="004569FD" w:rsidR="004209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tplc="EFBE03B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325841"/>
    <w:multiLevelType w:val="hybridMultilevel"/>
    <w:tmpl w:val="B9907050"/>
    <w:lvl w:tplc="10CE1728" w:ilvl="0">
      <w:start w:val="10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E10675"/>
    <w:multiLevelType w:val="hybridMultilevel"/>
    <w:tmpl w:val="90B04C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6">
    <w:nsid w:val="53AC262F"/>
    <w:multiLevelType w:val="hybridMultilevel"/>
    <w:tmpl w:val="084491B4"/>
    <w:lvl w:tplc="7CA899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74249A0"/>
    <w:multiLevelType w:val="hybridMultilevel"/>
    <w:tmpl w:val="24C03894"/>
    <w:lvl w:tplc="6D56EE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2">
    <w:nsid w:val="5CAE4B24"/>
    <w:multiLevelType w:val="hybridMultilevel"/>
    <w:tmpl w:val="AC4A4680"/>
    <w:lvl w:tplc="EDCC5B58" w:ilvl="0"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2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9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0A5"/>
    <w:rsid w:val="00003AA5"/>
    <w:rsid w:val="00007FAD"/>
    <w:rsid w:val="00066D55"/>
    <w:rsid w:val="000B1ECB"/>
    <w:rsid w:val="0011060F"/>
    <w:rsid w:val="0013372F"/>
    <w:rsid w:val="00151CDB"/>
    <w:rsid w:val="00156359"/>
    <w:rsid w:val="001750AF"/>
    <w:rsid w:val="001820DE"/>
    <w:rsid w:val="001A6809"/>
    <w:rsid w:val="001B5531"/>
    <w:rsid w:val="001C3B26"/>
    <w:rsid w:val="001C4FDD"/>
    <w:rsid w:val="001C6C42"/>
    <w:rsid w:val="001F436C"/>
    <w:rsid w:val="001F5E9D"/>
    <w:rsid w:val="0020244E"/>
    <w:rsid w:val="00204605"/>
    <w:rsid w:val="00216B5F"/>
    <w:rsid w:val="00220C34"/>
    <w:rsid w:val="00253C8B"/>
    <w:rsid w:val="00257C6C"/>
    <w:rsid w:val="00265E19"/>
    <w:rsid w:val="00285C9F"/>
    <w:rsid w:val="00286EE4"/>
    <w:rsid w:val="002B4B1D"/>
    <w:rsid w:val="002C386B"/>
    <w:rsid w:val="002C6705"/>
    <w:rsid w:val="002D2F7C"/>
    <w:rsid w:val="002D39F4"/>
    <w:rsid w:val="002D6996"/>
    <w:rsid w:val="002F10CC"/>
    <w:rsid w:val="0031383F"/>
    <w:rsid w:val="00336747"/>
    <w:rsid w:val="00337B98"/>
    <w:rsid w:val="00341FC2"/>
    <w:rsid w:val="0037409F"/>
    <w:rsid w:val="003A4644"/>
    <w:rsid w:val="003A7AD2"/>
    <w:rsid w:val="003D7125"/>
    <w:rsid w:val="003E72E7"/>
    <w:rsid w:val="00411B75"/>
    <w:rsid w:val="00412D90"/>
    <w:rsid w:val="004169FB"/>
    <w:rsid w:val="004202FD"/>
    <w:rsid w:val="004209E8"/>
    <w:rsid w:val="004260F3"/>
    <w:rsid w:val="00444256"/>
    <w:rsid w:val="004569FD"/>
    <w:rsid w:val="00457B25"/>
    <w:rsid w:val="00471033"/>
    <w:rsid w:val="00471F2D"/>
    <w:rsid w:val="0047344D"/>
    <w:rsid w:val="00483FB3"/>
    <w:rsid w:val="004857D4"/>
    <w:rsid w:val="004E100E"/>
    <w:rsid w:val="005106DF"/>
    <w:rsid w:val="0051461A"/>
    <w:rsid w:val="00526963"/>
    <w:rsid w:val="00570D3C"/>
    <w:rsid w:val="0059581C"/>
    <w:rsid w:val="005A3A43"/>
    <w:rsid w:val="005D616C"/>
    <w:rsid w:val="00656A5A"/>
    <w:rsid w:val="006640E4"/>
    <w:rsid w:val="00673D7A"/>
    <w:rsid w:val="006A5729"/>
    <w:rsid w:val="006D35C0"/>
    <w:rsid w:val="006D3941"/>
    <w:rsid w:val="006D5847"/>
    <w:rsid w:val="006E4A6F"/>
    <w:rsid w:val="006E7C20"/>
    <w:rsid w:val="006F0772"/>
    <w:rsid w:val="00747B62"/>
    <w:rsid w:val="00766748"/>
    <w:rsid w:val="007A7312"/>
    <w:rsid w:val="007B39DA"/>
    <w:rsid w:val="007B4BE7"/>
    <w:rsid w:val="007C10A5"/>
    <w:rsid w:val="00804394"/>
    <w:rsid w:val="00862D24"/>
    <w:rsid w:val="00876133"/>
    <w:rsid w:val="00883C5E"/>
    <w:rsid w:val="00895420"/>
    <w:rsid w:val="008A580C"/>
    <w:rsid w:val="008B45AA"/>
    <w:rsid w:val="008B5D6C"/>
    <w:rsid w:val="008C2D63"/>
    <w:rsid w:val="008C7DF6"/>
    <w:rsid w:val="008D2016"/>
    <w:rsid w:val="008D3543"/>
    <w:rsid w:val="009178C2"/>
    <w:rsid w:val="00936871"/>
    <w:rsid w:val="009505EE"/>
    <w:rsid w:val="0097391C"/>
    <w:rsid w:val="009A0FCD"/>
    <w:rsid w:val="009A1333"/>
    <w:rsid w:val="009B5812"/>
    <w:rsid w:val="00A006F3"/>
    <w:rsid w:val="00A20999"/>
    <w:rsid w:val="00A43D91"/>
    <w:rsid w:val="00A45523"/>
    <w:rsid w:val="00A517B2"/>
    <w:rsid w:val="00A76DEC"/>
    <w:rsid w:val="00A83702"/>
    <w:rsid w:val="00AB01BF"/>
    <w:rsid w:val="00AE0C99"/>
    <w:rsid w:val="00AF5B8D"/>
    <w:rsid w:val="00B15BD4"/>
    <w:rsid w:val="00B310A4"/>
    <w:rsid w:val="00BC139D"/>
    <w:rsid w:val="00BD7099"/>
    <w:rsid w:val="00BF00BC"/>
    <w:rsid w:val="00C04CC5"/>
    <w:rsid w:val="00C13D40"/>
    <w:rsid w:val="00C17D7D"/>
    <w:rsid w:val="00C35830"/>
    <w:rsid w:val="00C64C5C"/>
    <w:rsid w:val="00C66161"/>
    <w:rsid w:val="00C806EB"/>
    <w:rsid w:val="00C96774"/>
    <w:rsid w:val="00CC0393"/>
    <w:rsid w:val="00CF1FDD"/>
    <w:rsid w:val="00D0424D"/>
    <w:rsid w:val="00D12C58"/>
    <w:rsid w:val="00D13DBE"/>
    <w:rsid w:val="00DA4D6E"/>
    <w:rsid w:val="00DE396E"/>
    <w:rsid w:val="00DF7DD2"/>
    <w:rsid w:val="00E73D75"/>
    <w:rsid w:val="00E9643A"/>
    <w:rsid w:val="00EC73D1"/>
    <w:rsid w:val="00ED3BD6"/>
    <w:rsid w:val="00ED7325"/>
    <w:rsid w:val="00EF5A5E"/>
    <w:rsid w:val="00F133F8"/>
    <w:rsid w:val="00F577C3"/>
    <w:rsid w:val="00F82D62"/>
    <w:rsid w:val="00FB3F18"/>
    <w:rsid w:val="00FC53C4"/>
    <w:rsid w:val="00FD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A5A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link w:val="Naslov2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link w:val="Tijeloteksta"/>
    <w:rsid w:val="00656A5A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ListParagraph1" w:type="paragraph">
    <w:name w:val="List Paragraph1"/>
    <w:basedOn w:val="Normal"/>
    <w:uiPriority w:val="34"/>
    <w:qFormat/>
    <w:rsid w:val="00656A5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Textbody" w:type="paragraph">
    <w:name w:val="Text body"/>
    <w:basedOn w:val="Normal"/>
    <w:rsid w:val="00336747"/>
    <w:pPr>
      <w:suppressAutoHyphens/>
      <w:autoSpaceDN w:val="false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22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FD6229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35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8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8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8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extbody" w:type="paragraph">
    <w:name w:val="Text body"/>
    <w:basedOn w:val="Normal"/>
    <w:rsid w:val="00336747"/>
    <w:pPr>
      <w:suppressAutoHyphens/>
      <w:autoSpaceDN w:val="0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22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FD6229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35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8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8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8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1633</properties:Characters>
  <properties:Lines>61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40</vt:lpstr>
      <vt:lpstr>40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2019-02-22T07:10:00Z</dcterms:created>
  <dc:creator>Jure</dc:creator>
  <cp:lastModifiedBy>Kristina Švajger</cp:lastModifiedBy>
  <cp:lastPrinted>2019-02-22T07:09:00Z</cp:lastPrinted>
  <dcterms:modified xmlns:xsi="http://www.w3.org/2001/XMLSchema-instance" xsi:type="dcterms:W3CDTF">2019-02-22T07:12:00Z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St-224/2015-103 / Podnesak - Troškovnik (obračun troškova, 22.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