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1186" w14:paraId="85f1186" w:rsidRDefault="0010540A" w:rsidP="0010540A" w:rsidR="0010540A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  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  </w:t>
      </w:r>
      <w:r w:rsidRPr="00E92500">
        <w:rPr>
          <w:lang w:val="hr-HR"/>
        </w:rPr>
        <w:t>Poslovni broj: 12. St-</w:t>
      </w:r>
      <w:r>
        <w:rPr>
          <w:lang w:val="hr-HR"/>
        </w:rPr>
        <w:t>584/2018</w:t>
      </w:r>
      <w:r w:rsidR="001D3B55">
        <w:rPr>
          <w:lang w:val="hr-HR"/>
        </w:rPr>
        <w:t>-7</w:t>
      </w:r>
    </w:p>
    <w:p w:rsidRDefault="0010540A" w:rsidP="0010540A" w:rsidR="0010540A" w:rsidRPr="008B58C8">
      <w:pPr>
        <w:pStyle w:val="Naslov1"/>
        <w:jc w:val="both"/>
        <w:rPr>
          <w:b w:val="false"/>
        </w:rPr>
      </w:pPr>
      <w:r w:rsidRPr="008B58C8">
        <w:rPr>
          <w:b w:val="false"/>
        </w:rPr>
        <w:t>REPUBLIKA HRVATSKA</w:t>
      </w:r>
    </w:p>
    <w:p w:rsidRDefault="0010540A" w:rsidP="0010540A" w:rsidR="0010540A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10540A" w:rsidP="0010540A" w:rsidR="0010540A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10540A" w:rsidP="0010540A" w:rsidR="0010540A" w:rsidRPr="008B58C8">
      <w:pPr>
        <w:rPr>
          <w:sz w:val="22"/>
          <w:szCs w:val="22"/>
          <w:lang w:val="hr-HR"/>
        </w:rPr>
      </w:pPr>
    </w:p>
    <w:p w:rsidRDefault="0010540A" w:rsidP="0010540A" w:rsidR="0010540A" w:rsidRPr="008B58C8">
      <w:pPr>
        <w:pStyle w:val="Naslov1"/>
        <w:rPr>
          <w:b w:val="false"/>
        </w:rPr>
      </w:pPr>
      <w:r w:rsidRPr="008B58C8">
        <w:rPr>
          <w:b w:val="false"/>
        </w:rPr>
        <w:t>U  I M E  R E P U B L I K E  H R V A T S K E</w:t>
      </w:r>
    </w:p>
    <w:p w:rsidRDefault="0010540A" w:rsidP="0010540A" w:rsidR="0010540A" w:rsidRPr="008B58C8">
      <w:pPr>
        <w:rPr>
          <w:lang w:eastAsia="hr-HR" w:val="hr-HR"/>
        </w:rPr>
      </w:pPr>
    </w:p>
    <w:p w:rsidRDefault="0010540A" w:rsidP="0010540A" w:rsidR="0010540A" w:rsidRPr="008B58C8">
      <w:pPr>
        <w:pStyle w:val="Naslov2"/>
        <w:rPr>
          <w:bCs/>
          <w:szCs w:val="24"/>
        </w:rPr>
      </w:pPr>
      <w:r w:rsidRPr="008B58C8">
        <w:rPr>
          <w:bCs/>
          <w:szCs w:val="24"/>
        </w:rPr>
        <w:t xml:space="preserve">R J E Š E N J E 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C0ADD" w:rsidRPr="00AC0ADD">
        <w:rPr>
          <w:lang w:val="hr-HR"/>
        </w:rPr>
        <w:t xml:space="preserve">ANTONELA &amp; MARKO j.d.o.o. Podstrana, Alojzija Stepinca 59, OIB: 80309285500, </w:t>
      </w:r>
      <w:r w:rsidR="005C3183">
        <w:rPr>
          <w:lang w:val="hr-HR"/>
        </w:rPr>
        <w:t>29</w:t>
      </w:r>
      <w:r w:rsidR="0010540A">
        <w:rPr>
          <w:lang w:val="hr-HR"/>
        </w:rPr>
        <w:t>. listopada 2018</w:t>
      </w:r>
      <w:r w:rsidR="008C1DFE" w:rsidRPr="008C1DFE">
        <w:rPr>
          <w:lang w:val="hr-HR"/>
        </w:rPr>
        <w:t>.</w:t>
      </w:r>
    </w:p>
    <w:p w:rsidRDefault="00664952" w:rsidP="00D4027A" w:rsidR="00664952" w:rsidRPr="0010540A">
      <w:pPr>
        <w:rPr>
          <w:sz w:val="40"/>
          <w:szCs w:val="4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C0ADD" w:rsidRPr="00AC0ADD">
        <w:rPr>
          <w:lang w:val="hr-HR"/>
        </w:rPr>
        <w:t>ANTONELA &amp; MARKO j.d.o.o. Podstrana, Alojzija Stepinca 59, OIB: 80309285500, MBS: 060346134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5C3183">
        <w:rPr>
          <w:lang w:val="hr-HR"/>
        </w:rPr>
        <w:t>29</w:t>
      </w:r>
      <w:r w:rsidR="0010540A">
        <w:rPr>
          <w:lang w:val="hr-HR"/>
        </w:rPr>
        <w:t xml:space="preserve">. listopada </w:t>
      </w:r>
      <w:r w:rsidR="0010540A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5C3183">
        <w:rPr>
          <w:lang w:val="hr-HR"/>
        </w:rPr>
        <w:t>12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1D3B55" w:rsidRPr="00F36278">
        <w:t>Marina Mamić, magistra prava iz Zagreb</w:t>
      </w:r>
      <w:r w:rsidR="001D3B55">
        <w:t>a</w:t>
      </w:r>
      <w:r w:rsidR="001D3B55" w:rsidRPr="00F36278">
        <w:t>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C0ADD" w:rsidRPr="00AC0ADD">
        <w:rPr>
          <w:lang w:val="hr-HR"/>
        </w:rPr>
        <w:t>ANTONELA &amp; MARKO j.d.o.o. Podstrana, Alojzija Stepinca 59, OIB: 80309285500, MBS: 060346134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10540A">
      <w:pPr>
        <w:ind w:left="708"/>
        <w:jc w:val="both"/>
        <w:rPr>
          <w:sz w:val="22"/>
          <w:szCs w:val="22"/>
          <w:lang w:val="hr-HR"/>
        </w:rPr>
      </w:pPr>
    </w:p>
    <w:p w:rsidRDefault="00634348" w:rsidP="00E14AE2" w:rsidR="00634348" w:rsidRPr="0010540A">
      <w:pPr>
        <w:rPr>
          <w:sz w:val="22"/>
          <w:szCs w:val="22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F0B53">
        <w:rPr>
          <w:lang w:val="hr-HR"/>
        </w:rPr>
        <w:t>2</w:t>
      </w:r>
      <w:r w:rsidR="00AC0ADD">
        <w:rPr>
          <w:lang w:val="hr-HR"/>
        </w:rPr>
        <w:t>1</w:t>
      </w:r>
      <w:r w:rsidR="000F0B53">
        <w:rPr>
          <w:lang w:val="hr-HR"/>
        </w:rPr>
        <w:t>. kolovoza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C0ADD" w:rsidRPr="00AC0ADD">
        <w:rPr>
          <w:lang w:val="hr-HR"/>
        </w:rPr>
        <w:t>ANTONELA &amp; MARKO j.d.o.o. Podstrana</w:t>
      </w:r>
      <w:r w:rsidR="003E753D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0F0B53">
        <w:rPr>
          <w:lang w:val="hr-HR"/>
        </w:rPr>
        <w:t>0</w:t>
      </w:r>
      <w:r w:rsidR="001C44E7">
        <w:rPr>
          <w:lang w:val="hr-HR"/>
        </w:rPr>
        <w:t>3</w:t>
      </w:r>
      <w:r w:rsidR="00490EC0">
        <w:rPr>
          <w:lang w:val="hr-HR"/>
        </w:rPr>
        <w:t>.0</w:t>
      </w:r>
      <w:r w:rsidR="000F0B53">
        <w:rPr>
          <w:lang w:val="hr-HR"/>
        </w:rPr>
        <w:t>8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C0ADD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C0ADD">
        <w:rPr>
          <w:lang w:val="hr-HR"/>
        </w:rPr>
        <w:t>7.229,68</w:t>
      </w:r>
      <w:r w:rsidR="001C44E7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</w:t>
      </w:r>
      <w:r w:rsidR="001D3B55">
        <w:rPr>
          <w:lang w:val="hr-HR"/>
        </w:rPr>
        <w:t>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0F0B53">
        <w:rPr>
          <w:lang w:val="hr-HR"/>
        </w:rPr>
        <w:t>31. kolovoza</w:t>
      </w:r>
      <w:r w:rsidR="009A4477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1D3B55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</w:t>
      </w:r>
      <w:r w:rsidR="00193F49"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D3B55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D3B55" w:rsidP="00193F49" w:rsidR="00193F49">
      <w:pPr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</w:t>
      </w:r>
      <w:r w:rsidR="001D3B55">
        <w:rPr>
          <w:lang w:val="hr-HR"/>
        </w:rPr>
        <w:t xml:space="preserve"> se ispunile pretpostavke iz 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</w:t>
      </w:r>
      <w:r w:rsidR="001D3B55">
        <w:rPr>
          <w:lang w:val="hr-HR"/>
        </w:rPr>
        <w:t>slučajnog odabira u skladu s člankom</w:t>
      </w:r>
      <w:r>
        <w:rPr>
          <w:lang w:val="hr-HR"/>
        </w:rPr>
        <w:t xml:space="preserve">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1D3B55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C3183">
        <w:rPr>
          <w:lang w:val="hr-HR"/>
        </w:rPr>
        <w:t>29</w:t>
      </w:r>
      <w:r w:rsidR="0010540A">
        <w:rPr>
          <w:lang w:val="hr-HR"/>
        </w:rPr>
        <w:t xml:space="preserve">. listopada </w:t>
      </w:r>
      <w:r w:rsidR="0010540A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40E07" w:rsidP="00F53C8F" w:rsidR="00740E07">
      <w:pPr>
        <w:ind w:left="4956"/>
        <w:jc w:val="center"/>
      </w:pPr>
      <w:r w:rsidRPr="00F049A9">
        <w:t>Sudac</w:t>
      </w:r>
    </w:p>
    <w:p w:rsidRDefault="00740E07" w:rsidP="00F53C8F" w:rsidR="00740E07" w:rsidRPr="00EF31D7">
      <w:pPr>
        <w:ind w:left="4956"/>
        <w:jc w:val="center"/>
        <w:rPr>
          <w:sz w:val="28"/>
          <w:szCs w:val="28"/>
        </w:rPr>
      </w:pPr>
    </w:p>
    <w:p w:rsidRDefault="00740E07" w:rsidP="00F53C8F" w:rsidR="00740E07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740E07" w:rsidP="00F53C8F" w:rsidR="00740E07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740E07" w:rsidP="00F53C8F" w:rsidR="00740E07">
      <w:pPr>
        <w:ind w:firstLine="708" w:left="5664"/>
      </w:pPr>
      <w:r>
        <w:t xml:space="preserve"> </w:t>
      </w:r>
      <w:r w:rsidRPr="00F049A9">
        <w:t>Katarina Raos</w:t>
      </w:r>
    </w:p>
    <w:p w:rsidRDefault="00664952" w:rsidP="00641FD6" w:rsidR="00664952" w:rsidRPr="00B235F9">
      <w:pPr>
        <w:ind w:firstLine="708" w:left="7080"/>
      </w:pPr>
    </w:p>
    <w:p w:rsidRDefault="00110325" w:rsidP="00641FD6" w:rsidR="00110325"/>
    <w:p w:rsidRDefault="005745D6" w:rsidP="00641FD6" w:rsidR="005745D6" w:rsidRPr="0010540A">
      <w:pPr>
        <w:rPr>
          <w:sz w:val="16"/>
          <w:szCs w:val="16"/>
        </w:rPr>
      </w:pPr>
    </w:p>
    <w:p w:rsidRDefault="0010540A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>Pouka o pravnom lijeku</w:t>
      </w:r>
      <w:r w:rsidR="005745D6" w:rsidRPr="00403F01">
        <w:rPr>
          <w:lang w:val="hr-HR"/>
        </w:rPr>
        <w:t xml:space="preserve">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10540A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40E07" w:rsidRPr="00740E07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10540A" w:rsidRPr="00E92500">
      <w:rPr>
        <w:lang w:val="hr-HR"/>
      </w:rPr>
      <w:t>Poslovni broj: 12. St-</w:t>
    </w:r>
    <w:r w:rsidR="0010540A">
      <w:rPr>
        <w:lang w:val="hr-HR"/>
      </w:rPr>
      <w:t>584/2018</w:t>
    </w:r>
    <w:r w:rsidR="001D3B55">
      <w:rPr>
        <w:lang w:val="hr-HR"/>
      </w:rPr>
      <w:t>-7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0B53"/>
    <w:rsid w:val="000F16A3"/>
    <w:rsid w:val="00100FB5"/>
    <w:rsid w:val="001010E2"/>
    <w:rsid w:val="0010540A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C44E7"/>
    <w:rsid w:val="001C48FD"/>
    <w:rsid w:val="001D02A7"/>
    <w:rsid w:val="001D0564"/>
    <w:rsid w:val="001D2116"/>
    <w:rsid w:val="001D3B55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318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0E07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6A6B"/>
    <w:rsid w:val="008F708F"/>
    <w:rsid w:val="00905D10"/>
    <w:rsid w:val="00910AF3"/>
    <w:rsid w:val="0093043F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0ADD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42F73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0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E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0E0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0E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0E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0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E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0E0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0E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0E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St-584/2018</izvorni_sadrzaj>
    <derivirana_varijabla naziv="DomainObject.Predmet.OznakaBroj_1">St-584/2018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čl.429.st.1.SZ</izvorni_sadrzaj>
    <derivirana_varijabla naziv="DomainObject.Predmet.PrimjedbaSuca_1">čl.429.st.1.SZ</derivirana_varijabla>
  </DomainObject.Predmet.PrimjedbaSuca>
  <DomainObject.Predmet.ProtustrankaFormated>
    <izvorni_sadrzaj>  ANTONELA &amp; MARKO j.d.o.o. za ugostiteljstvo</izvorni_sadrzaj>
    <derivirana_varijabla naziv="DomainObject.Predmet.ProtustrankaFormated_1">  ANTONELA &amp; MARKO j.d.o.o. za ugostiteljstvo</derivirana_varijabla>
  </DomainObject.Predmet.ProtustrankaFormated>
  <DomainObject.Predmet.ProtustrankaFormatedOIB>
    <izvorni_sadrzaj>  ANTONELA &amp; MARKO j.d.o.o. za ugostiteljstvo, OIB 80309285500</izvorni_sadrzaj>
    <derivirana_varijabla naziv="DomainObject.Predmet.ProtustrankaFormatedOIB_1">  ANTONELA &amp; MARKO j.d.o.o. za ugostiteljstvo, OIB 80309285500</derivirana_varijabla>
  </DomainObject.Predmet.ProtustrankaFormatedOIB>
  <DomainObject.Predmet.ProtustrankaFormatedWithAdress>
    <izvorni_sadrzaj> ANTONELA &amp; MARKO j.d.o.o. za ugostiteljstvo, Alojzija Stepinca 59, 21311 Podstrana</izvorni_sadrzaj>
    <derivirana_varijabla naziv="DomainObject.Predmet.ProtustrankaFormatedWithAdress_1"> ANTONELA &amp; MARKO j.d.o.o. za ugostiteljstvo, Alojzija Stepinca 59, 21311 Podstrana</derivirana_varijabla>
  </DomainObject.Predmet.ProtustrankaFormatedWithAdress>
  <DomainObject.Predmet.ProtustrankaFormatedWithAdressOIB>
    <izvorni_sadrzaj> ANTONELA &amp; MARKO j.d.o.o. za ugostiteljstvo, OIB 80309285500, Alojzija Stepinca 59, 21311 Podstrana</izvorni_sadrzaj>
    <derivirana_varijabla naziv="DomainObject.Predmet.ProtustrankaFormatedWithAdressOIB_1"> ANTONELA &amp; MARKO j.d.o.o. za ugostiteljstvo, OIB 80309285500, Alojzija Stepinca 59, 21311 Podstrana</derivirana_varijabla>
  </DomainObject.Predmet.ProtustrankaFormatedWithAdressOIB>
  <DomainObject.Predmet.ProtustrankaWithAdress>
    <izvorni_sadrzaj>ANTONELA &amp; MARKO j.d.o.o. za ugostiteljstvo Alojzija Stepinca 59, 21311 Podstrana</izvorni_sadrzaj>
    <derivirana_varijabla naziv="DomainObject.Predmet.ProtustrankaWithAdress_1">ANTONELA &amp; MARKO j.d.o.o. za ugostiteljstvo Alojzija Stepinca 59, 21311 Podstrana</derivirana_varijabla>
  </DomainObject.Predmet.ProtustrankaWithAdress>
  <DomainObject.Predmet.ProtustrankaWithAdressOIB>
    <izvorni_sadrzaj>ANTONELA &amp; MARKO j.d.o.o. za ugostiteljstvo, OIB 80309285500, Alojzija Stepinca 59, 21311 Podstrana</izvorni_sadrzaj>
    <derivirana_varijabla naziv="DomainObject.Predmet.ProtustrankaWithAdressOIB_1">ANTONELA &amp; MARKO j.d.o.o. za ugostiteljstvo, OIB 80309285500, Alojzija Stepinca 59, 21311 Podstrana</derivirana_varijabla>
  </DomainObject.Predmet.ProtustrankaWithAdressOIB>
  <DomainObject.Predmet.ProtustrankaNazivFormated>
    <izvorni_sadrzaj>ANTONELA &amp; MARKO j.d.o.o. za ugostiteljstvo</izvorni_sadrzaj>
    <derivirana_varijabla naziv="DomainObject.Predmet.ProtustrankaNazivFormated_1">ANTONELA &amp; MARKO j.d.o.o. za ugostiteljstvo</derivirana_varijabla>
  </DomainObject.Predmet.ProtustrankaNazivFormated>
  <DomainObject.Predmet.ProtustrankaNazivFormatedOIB>
    <izvorni_sadrzaj>ANTONELA &amp; MARKO j.d.o.o. za ugostiteljstvo, OIB 80309285500</izvorni_sadrzaj>
    <derivirana_varijabla naziv="DomainObject.Predmet.ProtustrankaNazivFormatedOIB_1">ANTONELA &amp; MARKO j.d.o.o. za ugostiteljstvo, OIB 80309285500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7229.68</izvorni_sadrzaj>
    <derivirana_varijabla naziv="DomainObject.Predmet.TrenutnaVrijednost_1">7229.68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ANTONELA &amp; MARKO j.d.o.o. za ugostiteljstvo</item>
    </izvorni_sadrzaj>
    <derivirana_varijabla naziv="DomainObject.Predmet.ProtuStrankaListFormated_1">
      <item>ANTONELA &amp; MARKO j.d.o.o. za ugostiteljstvo</item>
    </derivirana_varijabla>
  </DomainObject.Predmet.ProtuStrankaListFormated>
  <DomainObject.Predmet.ProtuStrankaListFormatedOIB>
    <izvorni_sadrzaj>
      <item>ANTONELA &amp; MARKO j.d.o.o. za ugostiteljstvo, OIB 80309285500</item>
    </izvorni_sadrzaj>
    <derivirana_varijabla naziv="DomainObject.Predmet.ProtuStrankaListFormatedOIB_1">
      <item>ANTONELA &amp; MARKO j.d.o.o. za ugostiteljstvo, OIB 80309285500</item>
    </derivirana_varijabla>
  </DomainObject.Predmet.ProtuStrankaListFormatedOIB>
  <DomainObject.Predmet.ProtuStrankaListFormatedWithAdress>
    <izvorni_sadrzaj>
      <item>ANTONELA &amp; MARKO j.d.o.o. za ugostiteljstvo, Alojzija Stepinca 59, 21311 Podstrana</item>
    </izvorni_sadrzaj>
    <derivirana_varijabla naziv="DomainObject.Predmet.ProtuStrankaListFormatedWithAdress_1">
      <item>ANTONELA &amp; MARKO j.d.o.o. za ugostiteljstvo, Alojzija Stepinca 59, 21311 Podstrana</item>
    </derivirana_varijabla>
  </DomainObject.Predmet.ProtuStrankaListFormatedWithAdress>
  <DomainObject.Predmet.ProtuStrankaListFormatedWithAdressOIB>
    <izvorni_sadrzaj>
      <item>ANTONELA &amp; MARKO j.d.o.o. za ugostiteljstvo, OIB 80309285500, Alojzija Stepinca 59, 21311 Podstrana</item>
    </izvorni_sadrzaj>
    <derivirana_varijabla naziv="DomainObject.Predmet.ProtuStrankaListFormatedWithAdressOIB_1">
      <item>ANTONELA &amp; MARKO j.d.o.o. za ugostiteljstvo, OIB 80309285500, Alojzija Stepinca 59, 21311 Podstrana</item>
    </derivirana_varijabla>
  </DomainObject.Predmet.ProtuStrankaListFormatedWithAdressOIB>
  <DomainObject.Predmet.ProtuStrankaListNazivFormated>
    <izvorni_sadrzaj>
      <item>ANTONELA &amp; MARKO j.d.o.o. za ugostiteljstvo</item>
    </izvorni_sadrzaj>
    <derivirana_varijabla naziv="DomainObject.Predmet.ProtuStrankaListNazivFormated_1">
      <item>ANTONELA &amp; MARKO j.d.o.o. za ugostiteljstvo</item>
    </derivirana_varijabla>
  </DomainObject.Predmet.ProtuStrankaListNazivFormated>
  <DomainObject.Predmet.ProtuStrankaListNazivFormatedOIB>
    <izvorni_sadrzaj>
      <item>ANTONELA &amp; MARKO j.d.o.o. za ugostiteljstvo, OIB 80309285500</item>
    </izvorni_sadrzaj>
    <derivirana_varijabla naziv="DomainObject.Predmet.ProtuStrankaListNazivFormatedOIB_1">
      <item>ANTONELA &amp; MARKO j.d.o.o. za ugostiteljstvo, OIB 80309285500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ANTONELA &amp; MARKO j.d.o.o. za ugostiteljstvo</izvorni_sadrzaj>
    <derivirana_varijabla naziv="DomainObject.Predmet.ProtustrankaIDrugi_1">ANTONELA &amp; MARKO j.d.o.o. za ugostiteljstvo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ANTONELA &amp; MARKO j.d.o.o. za ugostiteljstvo, OIB 80309285500, Alojzija Stepinca 59, 21311 Podstrana</izvorni_sadrzaj>
    <derivirana_varijabla naziv="DomainObject.Predmet.ProtustrankaIDrugiAdressOIB_1">ANTONELA &amp; MARKO j.d.o.o. za ugostiteljstvo, OIB 80309285500, Alojzija Stepinca 59,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&amp; MARKO j.d.o.o. za ugostiteljstvo</item>
      <item>FINA, RC SPLIT</item>
    </izvorni_sadrzaj>
    <derivirana_varijabla naziv="DomainObject.Predmet.SudioniciListNaziv_1">
      <item>ANTONELA &amp; MARKO j.d.o.o. za ugostiteljstvo</item>
      <item>FINA, RC SPLIT</item>
    </derivirana_varijabla>
  </DomainObject.Predmet.SudioniciListNaziv>
  <DomainObject.Predmet.SudioniciListAdressOIB>
    <izvorni_sadrzaj>
      <item>ANTONELA &amp; MARKO j.d.o.o. za ugostiteljstvo, OIB 80309285500, Alojzija Stepinca 59,21311 Podstrana</item>
      <item>FINA, RC SPLIT, OIB 85821130368, Mažuranićevo šetalište 24b,21000 Split</item>
    </izvorni_sadrzaj>
    <derivirana_varijabla naziv="DomainObject.Predmet.SudioniciListAdressOIB_1">
      <item>ANTONELA &amp; MARKO j.d.o.o. za ugostiteljstvo, OIB 80309285500, Alojzija Stepinca 59,21311 Podstrana</item>
      <item>FINA,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80309285500</item>
      <item>, OIB 85821130368</item>
    </izvorni_sadrzaj>
    <derivirana_varijabla naziv="DomainObject.Predmet.SudioniciListNazivOIB_1">
      <item>, OIB 80309285500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5A436-98EE-466B-9C2E-3614B223A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750</properties:Words>
  <properties:Characters>4053</properties:Characters>
  <properties:Lines>97</properties:Lines>
  <properties:Paragraphs>28</properties:Paragraphs>
  <properties:TotalTime>495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2018-10-29T09:52:00Z</cp:lastPrinted>
  <dcterms:modified xmlns:xsi="http://www.w3.org/2001/XMLSchema-instance" xsi:type="dcterms:W3CDTF">2018-10-29T10:40:00Z</dcterms:modified>
  <cp:revision>394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