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95be" w14:paraId="fe195b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085105" w:rsidRPr="00085105">
        <w:t>INNOVATIVE INVESTMENT MANAGEMENT d.o.o. P</w:t>
      </w:r>
      <w:r w:rsidR="00085105">
        <w:t>ula</w:t>
      </w:r>
      <w:r w:rsidR="00F56B38">
        <w:t xml:space="preserve">, </w:t>
      </w:r>
      <w:r w:rsidR="00085105">
        <w:t>Amfiteatarska 2</w:t>
      </w:r>
      <w:r w:rsidR="00F56B38">
        <w:t xml:space="preserve">, OIB: </w:t>
      </w:r>
      <w:r w:rsidR="00085105" w:rsidRPr="00085105">
        <w:t>46930348120</w:t>
      </w:r>
      <w:r w:rsidR="00234B18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475A7C" w:rsidRPr="00085105">
        <w:t>INNOVATIVE INVESTMENT MANAGEMENT d.o.o. P</w:t>
      </w:r>
      <w:r w:rsidR="00475A7C">
        <w:t xml:space="preserve">ula, Amfiteatarska 2, OIB: </w:t>
      </w:r>
      <w:r w:rsidR="00475A7C" w:rsidRPr="00085105">
        <w:t>46930348120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A2868">
        <w:rPr>
          <w:b/>
          <w:lang w:val="pl-PL"/>
        </w:rPr>
        <w:t>4</w:t>
      </w:r>
      <w:r w:rsidR="00B17BB5">
        <w:rPr>
          <w:b/>
          <w:lang w:val="pl-PL"/>
        </w:rPr>
        <w:t xml:space="preserve">. </w:t>
      </w:r>
      <w:r w:rsidR="00CA2868">
        <w:rPr>
          <w:b/>
          <w:lang w:val="pl-PL"/>
        </w:rPr>
        <w:t>lipnja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475A7C">
        <w:rPr>
          <w:b/>
          <w:lang w:val="pl-PL"/>
        </w:rPr>
        <w:t>13:00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475A7C" w:rsidRPr="00085105">
        <w:t>INNOVATIVE INVESTMENT MANAGEMENT d.o.o. P</w:t>
      </w:r>
      <w:r w:rsidR="00475A7C">
        <w:t xml:space="preserve">ula, </w:t>
      </w:r>
      <w:r w:rsidR="00475A7C">
        <w:tab/>
      </w:r>
      <w:r w:rsidR="00475A7C">
        <w:tab/>
      </w:r>
      <w:r w:rsidR="00475A7C">
        <w:tab/>
        <w:t xml:space="preserve">Amfiteatarska 2, OIB: </w:t>
      </w:r>
      <w:r w:rsidR="00475A7C" w:rsidRPr="00085105">
        <w:t>46930348120</w:t>
      </w:r>
      <w:r w:rsidR="00F56B38">
        <w:t>,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475A7C">
        <w:rPr>
          <w:lang w:val="sv-SE"/>
        </w:rPr>
        <w:t>Vito Ri</w:t>
      </w:r>
      <w:r w:rsidR="00F768E8">
        <w:rPr>
          <w:lang w:val="sv-SE"/>
        </w:rPr>
        <w:t>z</w:t>
      </w:r>
      <w:r w:rsidR="00475A7C">
        <w:rPr>
          <w:lang w:val="sv-SE"/>
        </w:rPr>
        <w:t xml:space="preserve">zo, Pula, Benčićeva 36, OIB: </w:t>
      </w:r>
      <w:r w:rsidR="00475A7C">
        <w:rPr>
          <w:lang w:val="sv-SE"/>
        </w:rPr>
        <w:tab/>
      </w:r>
      <w:r w:rsidR="00475A7C">
        <w:rPr>
          <w:lang w:val="sv-SE"/>
        </w:rPr>
        <w:tab/>
      </w:r>
      <w:r w:rsidR="00475A7C">
        <w:rPr>
          <w:lang w:val="sv-SE"/>
        </w:rPr>
        <w:tab/>
        <w:t>72218336046,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F768E8">
        <w:rPr>
          <w:lang w:val="sv-SE"/>
        </w:rPr>
        <w:t>Vito Rizzo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F768E8">
        <w:rPr>
          <w:lang w:val="sv-SE"/>
        </w:rPr>
        <w:t>Vitu Rizzu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2C382E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12FD9">
        <w:t>4</w:t>
      </w:r>
      <w:r w:rsidR="003E00AF">
        <w:t xml:space="preserve">. </w:t>
      </w:r>
      <w:r w:rsidR="00812FD9">
        <w:t>svibnja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CD2DE5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</w:p>
    <w:p w:rsidRDefault="009533B5" w:rsidP="009533B5" w:rsidR="00F768E8">
      <w:pPr>
        <w:jc w:val="both"/>
      </w:pPr>
      <w:r>
        <w:tab/>
      </w:r>
      <w:r w:rsidR="00FB0B18">
        <w:t xml:space="preserve">- dužnik </w:t>
      </w:r>
      <w:r w:rsidR="00475A7C" w:rsidRPr="00085105">
        <w:t>INNOVATIVE INVESTMENT MANAGEMENT d.o.o. P</w:t>
      </w:r>
      <w:r w:rsidR="00475A7C">
        <w:t xml:space="preserve">ula, </w:t>
      </w:r>
    </w:p>
    <w:p w:rsidRDefault="00F768E8" w:rsidP="009533B5" w:rsidR="003E00AF">
      <w:pPr>
        <w:jc w:val="both"/>
      </w:pPr>
      <w:r>
        <w:tab/>
      </w:r>
      <w:r w:rsidR="00475A7C">
        <w:t>Amfiteatarska 2</w:t>
      </w:r>
      <w:r>
        <w:t xml:space="preserve">, </w:t>
      </w:r>
      <w:r w:rsidR="00F56B38">
        <w:t xml:space="preserve"> </w:t>
      </w:r>
    </w:p>
    <w:p w:rsidRDefault="00FB0B18" w:rsidP="00A71931" w:rsidR="00A71931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F768E8">
        <w:rPr>
          <w:lang w:val="sv-SE"/>
        </w:rPr>
        <w:t>Vito Rizzo, Pula, Benčićeva 36</w:t>
      </w:r>
      <w:r w:rsidR="00F56B38">
        <w:rPr>
          <w:lang w:val="sv-SE"/>
        </w:rPr>
        <w:t>,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DE5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187131">
      <w:t>Posl. broj: 4 St-</w:t>
    </w:r>
    <w:r w:rsidR="00085105">
      <w:t>131</w:t>
    </w:r>
    <w:r w:rsidR="00187131">
      <w:t>/2018-4</w:t>
    </w:r>
  </w:p>
  <w:p w:rsidRDefault="00CD2DE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085105">
      <w:t>131</w:t>
    </w:r>
    <w:r w:rsidR="005527F4"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75B65"/>
    <w:rsid w:val="00085105"/>
    <w:rsid w:val="000906D0"/>
    <w:rsid w:val="000959EB"/>
    <w:rsid w:val="000A7AEE"/>
    <w:rsid w:val="000C3E82"/>
    <w:rsid w:val="000D09C7"/>
    <w:rsid w:val="000E0BE8"/>
    <w:rsid w:val="00105DB3"/>
    <w:rsid w:val="00107DA9"/>
    <w:rsid w:val="00121B0C"/>
    <w:rsid w:val="00134676"/>
    <w:rsid w:val="00163054"/>
    <w:rsid w:val="00183B55"/>
    <w:rsid w:val="00187131"/>
    <w:rsid w:val="001B237E"/>
    <w:rsid w:val="001D3B56"/>
    <w:rsid w:val="001D7153"/>
    <w:rsid w:val="001E0467"/>
    <w:rsid w:val="001F3D20"/>
    <w:rsid w:val="00234B18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47DB2"/>
    <w:rsid w:val="00374410"/>
    <w:rsid w:val="00395F29"/>
    <w:rsid w:val="003B3E0F"/>
    <w:rsid w:val="003B74B1"/>
    <w:rsid w:val="003C5058"/>
    <w:rsid w:val="003E00AF"/>
    <w:rsid w:val="003E44D0"/>
    <w:rsid w:val="00412B9B"/>
    <w:rsid w:val="00423F69"/>
    <w:rsid w:val="00446090"/>
    <w:rsid w:val="004621C6"/>
    <w:rsid w:val="00475A7C"/>
    <w:rsid w:val="00480C26"/>
    <w:rsid w:val="00494E75"/>
    <w:rsid w:val="004A07E9"/>
    <w:rsid w:val="0051365F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763AF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650C6"/>
    <w:rsid w:val="00877A4A"/>
    <w:rsid w:val="00894ED5"/>
    <w:rsid w:val="008D76FF"/>
    <w:rsid w:val="008E4F58"/>
    <w:rsid w:val="008F011A"/>
    <w:rsid w:val="0091489C"/>
    <w:rsid w:val="009477AC"/>
    <w:rsid w:val="009533B5"/>
    <w:rsid w:val="00957A6F"/>
    <w:rsid w:val="00985388"/>
    <w:rsid w:val="00996153"/>
    <w:rsid w:val="009A76DB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6D89"/>
    <w:rsid w:val="00B57612"/>
    <w:rsid w:val="00B84F02"/>
    <w:rsid w:val="00C24797"/>
    <w:rsid w:val="00C2768D"/>
    <w:rsid w:val="00C34AB9"/>
    <w:rsid w:val="00C50881"/>
    <w:rsid w:val="00C658A3"/>
    <w:rsid w:val="00C71B54"/>
    <w:rsid w:val="00C9492F"/>
    <w:rsid w:val="00CA0CBB"/>
    <w:rsid w:val="00CA2868"/>
    <w:rsid w:val="00CC6BA5"/>
    <w:rsid w:val="00CD1ECC"/>
    <w:rsid w:val="00CD2DE5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12112"/>
    <w:rsid w:val="00F26397"/>
    <w:rsid w:val="00F32923"/>
    <w:rsid w:val="00F531AB"/>
    <w:rsid w:val="00F560F8"/>
    <w:rsid w:val="00F56B38"/>
    <w:rsid w:val="00F74742"/>
    <w:rsid w:val="00F768E8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DE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DE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DE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DE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DE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DE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DE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DE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INNOVATIVE INVESTMENT MANAGEMENT d.o.o. PULA zastupanog po punomoćniku Vito Rizzo</izvorni_sadrzaj>
    <derivirana_varijabla naziv="DomainObject.Predmet.ProtustrankaFormated_1">  INNOVATIVE INVESTMENT MANAGEMENT d.o.o. PULA zastupanog po punomoćniku Vito Rizzo</derivirana_varijabla>
  </DomainObject.Predmet.ProtustrankaFormated>
  <DomainObject.Predmet.ProtustrankaFormatedOIB>
    <izvorni_sadrzaj>  INNOVATIVE INVESTMENT MANAGEMENT d.o.o. PULA, OIB 46930348120 zastupanog po punomoćniku Vito Rizzo</izvorni_sadrzaj>
    <derivirana_varijabla naziv="DomainObject.Predmet.ProtustrankaFormatedOIB_1">  INNOVATIVE INVESTMENT MANAGEMENT d.o.o. PULA, OIB 46930348120 zastupanog po punomoćniku Vito Rizzo</derivirana_varijabla>
  </DomainObject.Predmet.ProtustrankaFormatedOIB>
  <DomainObject.Predmet.ProtustrankaFormatedWithAdress>
    <izvorni_sadrzaj> INNOVATIVE INVESTMENT MANAGEMENT d.o.o. PULA, Amfiteatarska 2, 52100 Pula zastupanog po punomoćniku Vito Rizzo</izvorni_sadrzaj>
    <derivirana_varijabla naziv="DomainObject.Predmet.ProtustrankaFormatedWithAdress_1"> INNOVATIVE INVESTMENT MANAGEMENT d.o.o. PULA, Amfiteatarska 2, 52100 Pula zastupanog po punomoćniku Vito Rizzo</derivirana_varijabla>
  </DomainObject.Predmet.ProtustrankaFormatedWithAdress>
  <DomainObject.Predmet.ProtustrankaFormatedWithAdressOIB>
    <izvorni_sadrzaj> INNOVATIVE INVESTMENT MANAGEMENT d.o.o. PULA, OIB 46930348120, Amfiteatarska 2, 52100 Pula zastupanog po punomoćniku Vito Rizzo</izvorni_sadrzaj>
    <derivirana_varijabla naziv="DomainObject.Predmet.ProtustrankaFormatedWithAdressOIB_1"> INNOVATIVE INVESTMENT MANAGEMENT d.o.o. PULA, OIB 46930348120, Amfiteatarska 2, 52100 Pula zastupanog po punomoćniku Vito Rizzo</derivirana_varijabla>
  </DomainObject.Predmet.ProtustrankaFormatedWithAdressOIB>
  <DomainObject.Predmet.ProtustrankaWithAdress>
    <izvorni_sadrzaj>INNOVATIVE INVESTMENT MANAGEMENT d.o.o. PULA Amfiteatarska 2, 52100 Pula</izvorni_sadrzaj>
    <derivirana_varijabla naziv="DomainObject.Predmet.ProtustrankaWithAdress_1">INNOVATIVE INVESTMENT MANAGEMENT d.o.o. PULA Amfiteatarska 2, 52100 Pula</derivirana_varijabla>
  </DomainObject.Predmet.ProtustrankaWithAdress>
  <DomainObject.Predmet.ProtustrankaWithAdressOIB>
    <izvorni_sadrzaj>INNOVATIVE INVESTMENT MANAGEMENT d.o.o. PULA, OIB 46930348120, Amfiteatarska 2, 52100 Pula</izvorni_sadrzaj>
    <derivirana_varijabla naziv="DomainObject.Predmet.ProtustrankaWithAdressOIB_1">INNOVATIVE INVESTMENT MANAGEMENT d.o.o. PULA, OIB 46930348120, Amfiteatarska 2, 52100 Pula</derivirana_varijabla>
  </DomainObject.Predmet.ProtustrankaWithAdressOIB>
  <DomainObject.Predmet.ProtustrankaNazivFormated>
    <izvorni_sadrzaj>INNOVATIVE INVESTMENT MANAGEMENT d.o.o. PULA</izvorni_sadrzaj>
    <derivirana_varijabla naziv="DomainObject.Predmet.ProtustrankaNazivFormated_1">INNOVATIVE INVESTMENT MANAGEMENT d.o.o. PULA</derivirana_varijabla>
  </DomainObject.Predmet.ProtustrankaNazivFormated>
  <DomainObject.Predmet.ProtustrankaNazivFormatedOIB>
    <izvorni_sadrzaj>INNOVATIVE INVESTMENT MANAGEMENT d.o.o. PULA, OIB 46930348120</izvorni_sadrzaj>
    <derivirana_varijabla naziv="DomainObject.Predmet.ProtustrankaNazivFormatedOIB_1">INNOVATIVE INVESTMENT MANAGEMENT d.o.o. PULA, OIB 46930348120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64189.36</izvorni_sadrzaj>
    <derivirana_varijabla naziv="DomainObject.Predmet.TrenutnaVrijednost_1">64189.36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INNOVATIVE INVESTMENT MANAGEMENT d.o.o. PULA zastupanog po punomoćniku Vito Rizzo</item>
    </izvorni_sadrzaj>
    <derivirana_varijabla naziv="DomainObject.Predmet.ProtuStrankaListFormated_1">
      <item>INNOVATIVE INVESTMENT MANAGEMENT d.o.o. PULA zastupanog po punomoćniku Vito Rizzo</item>
    </derivirana_varijabla>
  </DomainObject.Predmet.ProtuStrankaListFormated>
  <DomainObject.Predmet.ProtuStrankaListFormatedOIB>
    <izvorni_sadrzaj>
      <item>INNOVATIVE INVESTMENT MANAGEMENT d.o.o. PULA, OIB 46930348120 zastupanog po punomoćniku Vito Rizzo</item>
    </izvorni_sadrzaj>
    <derivirana_varijabla naziv="DomainObject.Predmet.ProtuStrankaListFormatedOIB_1">
      <item>INNOVATIVE INVESTMENT MANAGEMENT d.o.o. PULA, OIB 46930348120 zastupanog po punomoćniku Vito Rizzo</item>
    </derivirana_varijabla>
  </DomainObject.Predmet.ProtuStrankaListFormatedOIB>
  <DomainObject.Predmet.ProtuStrankaListFormatedWithAdress>
    <izvorni_sadrzaj>
      <item>INNOVATIVE INVESTMENT MANAGEMENT d.o.o. PULA, Amfiteatarska 2, 52100 Pula zastupanog po punomoćniku Vito Rizzo</item>
    </izvorni_sadrzaj>
    <derivirana_varijabla naziv="DomainObject.Predmet.ProtuStrankaListFormatedWithAdress_1">
      <item>INNOVATIVE INVESTMENT MANAGEMENT d.o.o. PULA, Amfiteatarska 2, 52100 Pula zastupanog po punomoćniku Vito Rizzo</item>
    </derivirana_varijabla>
  </DomainObject.Predmet.ProtuStrankaListFormatedWithAdress>
  <DomainObject.Predmet.ProtuStrankaListFormatedWithAdressOIB>
    <izvorni_sadrzaj>
      <item>INNOVATIVE INVESTMENT MANAGEMENT d.o.o. PULA, OIB 46930348120, Amfiteatarska 2, 52100 Pula zastupanog po punomoćniku Vito Rizzo</item>
    </izvorni_sadrzaj>
    <derivirana_varijabla naziv="DomainObject.Predmet.ProtuStrankaListFormatedWithAdressOIB_1">
      <item>INNOVATIVE INVESTMENT MANAGEMENT d.o.o. PULA, OIB 46930348120, Amfiteatarska 2, 52100 Pula zastupanog po punomoćniku Vito Rizzo</item>
    </derivirana_varijabla>
  </DomainObject.Predmet.ProtuStrankaListFormatedWithAdressOIB>
  <DomainObject.Predmet.ProtuStrankaListNazivFormated>
    <izvorni_sadrzaj>
      <item>INNOVATIVE INVESTMENT MANAGEMENT d.o.o. PULA</item>
    </izvorni_sadrzaj>
    <derivirana_varijabla naziv="DomainObject.Predmet.ProtuStrankaListNazivFormated_1">
      <item>INNOVATIVE INVESTMENT MANAGEMENT d.o.o. PULA</item>
    </derivirana_varijabla>
  </DomainObject.Predmet.ProtuStrankaListNazivFormated>
  <DomainObject.Predmet.ProtuStrankaListNazivFormatedOIB>
    <izvorni_sadrzaj>
      <item>INNOVATIVE INVESTMENT MANAGEMENT d.o.o. PULA, OIB 46930348120</item>
    </izvorni_sadrzaj>
    <derivirana_varijabla naziv="DomainObject.Predmet.ProtuStrankaListNazivFormatedOIB_1">
      <item>INNOVATIVE INVESTMENT MANAGEMENT d.o.o. PULA, OIB 46930348120</item>
    </derivirana_varijabla>
  </DomainObject.Predmet.ProtuStrankaListNazivFormatedOIB>
  <DomainObject.Predmet.OstaliListFormated>
    <izvorni_sadrzaj>
      <item>Vito Rizzo punomoćnik sudionika u postupku INNOVATIVE INVESTMENT MANAGEMENT d.o.o. PULA</item>
    </izvorni_sadrzaj>
    <derivirana_varijabla naziv="DomainObject.Predmet.OstaliListFormated_1">
      <item>Vito Rizzo punomoćnik sudionika u postupku INNOVATIVE INVESTMENT MANAGEMENT d.o.o. PULA</item>
    </derivirana_varijabla>
  </DomainObject.Predmet.OstaliListFormated>
  <DomainObject.Predmet.OstaliListFormatedOIB>
    <izvorni_sadrzaj>
      <item>Vito Rizzo, OIB 72218336046 punomoćnik sudionika u postupku INNOVATIVE INVESTMENT MANAGEMENT d.o.o. PULA</item>
    </izvorni_sadrzaj>
    <derivirana_varijabla naziv="DomainObject.Predmet.OstaliListFormatedOIB_1">
      <item>Vito Rizzo, OIB 72218336046 punomoćnik sudionika u postupku INNOVATIVE INVESTMENT MANAGEMENT d.o.o. PULA</item>
    </derivirana_varijabla>
  </DomainObject.Predmet.OstaliListFormatedOIB>
  <DomainObject.Predmet.OstaliListFormatedWithAdress>
    <izvorni_sadrzaj>
      <item>Vito Rizzo, Benčićeva Ulica 36, 52100 Pula punomoćnik sudionika u postupku INNOVATIVE INVESTMENT MANAGEMENT d.o.o. PULA</item>
    </izvorni_sadrzaj>
    <derivirana_varijabla naziv="DomainObject.Predmet.OstaliListFormatedWithAdress_1">
      <item>Vito Rizzo, Benčićeva Ulica 36, 52100 Pula punomoćnik sudionika u postupku INNOVATIVE INVESTMENT MANAGEMENT d.o.o. PULA</item>
    </derivirana_varijabla>
  </DomainObject.Predmet.OstaliListFormatedWithAdress>
  <DomainObject.Predmet.OstaliListFormatedWithAdressOIB>
    <izvorni_sadrzaj>
      <item>Vito Rizzo, OIB 72218336046, Benčićeva Ulica 36, 52100 Pula punomoćnik sudionika u postupku INNOVATIVE INVESTMENT MANAGEMENT d.o.o. PULA</item>
    </izvorni_sadrzaj>
    <derivirana_varijabla naziv="DomainObject.Predmet.OstaliListFormatedWithAdressOIB_1">
      <item>Vito Rizzo, OIB 72218336046, Benčićeva Ulica 36, 52100 Pula punomoćnik sudionika u postupku INNOVATIVE INVESTMENT MANAGEMENT d.o.o. PULA</item>
    </derivirana_varijabla>
  </DomainObject.Predmet.OstaliListFormatedWithAdressOIB>
  <DomainObject.Predmet.OstaliListNazivFormated>
    <izvorni_sadrzaj>
      <item>Vito Rizzo</item>
    </izvorni_sadrzaj>
    <derivirana_varijabla naziv="DomainObject.Predmet.OstaliListNazivFormated_1">
      <item>Vito Rizzo</item>
    </derivirana_varijabla>
  </DomainObject.Predmet.OstaliListNazivFormated>
  <DomainObject.Predmet.OstaliListNazivFormatedOIB>
    <izvorni_sadrzaj>
      <item>Vito Rizzo, OIB 72218336046</item>
    </izvorni_sadrzaj>
    <derivirana_varijabla naziv="DomainObject.Predmet.OstaliListNazivFormatedOIB_1">
      <item>Vito Rizzo, OIB 72218336046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INNOVATIVE INVESTMENT MANAGEMENT d.o.o. PULA</izvorni_sadrzaj>
    <derivirana_varijabla naziv="DomainObject.Predmet.ProtustrankaIDrugi_1">INNOVATIVE INVESTMENT MANAGEMENT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INNOVATIVE INVESTMENT MANAGEMENT d.o.o. PULA, OIB 46930348120, Amfiteatarska 2, 52100 Pula</izvorni_sadrzaj>
    <derivirana_varijabla naziv="DomainObject.Predmet.ProtustrankaIDrugiAdressOIB_1">INNOVATIVE INVESTMENT MANAGEMENT d.o.o. PULA, OIB 46930348120,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INNOVATIVE INVESTMENT MANAGEMENT d.o.o. PULA</item>
      <item>Vito Rizzo</item>
    </izvorni_sadrzaj>
    <derivirana_varijabla naziv="DomainObject.Predmet.SudioniciListNaziv_1">
      <item>FINANCIJSKA AGENCIJA, RC RIJEKA, PODRUŽNICA PULA, PULA</item>
      <item>INNOVATIVE INVESTMENT MANAGEMENT d.o.o. PULA</item>
      <item>Vito Rizzo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INNOVATIVE INVESTMENT MANAGEMENT d.o.o. PULA, OIB 46930348120, Amfiteatarska 2,52100 Pula</item>
      <item>Vito Rizzo, OIB 72218336046, Benčićeva Ulica 36,52100 Pula</item>
    </izvorni_sadrzaj>
    <derivirana_varijabla naziv="DomainObject.Predmet.SudioniciListAdressOIB_1">
      <item>FINANCIJSKA AGENCIJA, RC RIJEKA, PODRUŽNICA PULA, PULA, OIB 85821130368, Ulica grada Vukovara 70,10000 Zagreb</item>
      <item>INNOVATIVE INVESTMENT MANAGEMENT d.o.o. PULA, OIB 46930348120, Amfiteatarska 2,52100 Pula</item>
      <item>Vito Rizzo, OIB 72218336046, Benčićeva Ulica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46930348120</item>
      <item>, OIB 72218336046</item>
    </izvorni_sadrzaj>
    <derivirana_varijabla naziv="DomainObject.Predmet.SudioniciListNazivOIB_1">
      <item>, OIB 85821130368</item>
      <item>, OIB 46930348120</item>
      <item>, OIB 72218336046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87BD4-BD2D-41D0-AC85-29937A8D3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3019</properties:Characters>
  <properties:Lines>85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2018-05-04T08:01:00Z</dcterms:created>
  <dc:creator>Jasmina Matika</dc:creator>
  <cp:lastModifiedBy>Sanja Prodan</cp:lastModifiedBy>
  <cp:lastPrinted>2018-05-04T12:44:00Z</cp:lastPrinted>
  <dcterms:modified xmlns:xsi="http://www.w3.org/2001/XMLSchema-instance" xsi:type="dcterms:W3CDTF">2018-05-04T12:44:00Z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(st-131-2018-4-prethodni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