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ac2cb" w14:paraId="31ac2cb" w:rsidRDefault="00117977" w:rsidP="0078307E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0D7A4C">
        <w:t>350</w:t>
      </w:r>
      <w:r>
        <w:t>/12-</w:t>
      </w:r>
      <w:r w:rsidR="006F23EF">
        <w:t>1</w:t>
      </w:r>
      <w:r w:rsidR="00FF6CFA">
        <w:t>25</w:t>
      </w:r>
    </w:p>
    <w:p w:rsidRDefault="00912573" w:rsidP="008D39A0" w:rsidR="00912573">
      <w:pPr>
        <w:tabs>
          <w:tab w:pos="7245" w:val="left"/>
        </w:tabs>
      </w:pPr>
    </w:p>
    <w:p w:rsidRDefault="00EA4D4F" w:rsidP="00EA4D4F" w:rsidR="00EA4D4F">
      <w:r>
        <w:rPr>
          <w:rStyle w:val="Naglaeno"/>
        </w:rPr>
        <w:t xml:space="preserve">             </w:t>
      </w:r>
      <w:r w:rsidR="000E43A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4D4F" w:rsidP="00EA4D4F" w:rsidR="00EA4D4F" w:rsidRPr="00D21A2C"/>
    <w:p w:rsidRDefault="00EA4D4F" w:rsidP="00EA4D4F" w:rsidR="00EA4D4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A4D4F" w:rsidP="00EA4D4F" w:rsidR="00EA4D4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EA4D4F">
      <w:pPr>
        <w:tabs>
          <w:tab w:pos="7245" w:val="left"/>
        </w:tabs>
        <w:jc w:val="center"/>
        <w:rPr>
          <w:bCs/>
        </w:rPr>
      </w:pPr>
      <w:r w:rsidRPr="00EA4D4F">
        <w:rPr>
          <w:bCs/>
        </w:rPr>
        <w:t>Z A K L J U Č A K</w:t>
      </w:r>
    </w:p>
    <w:p w:rsidRDefault="00912573" w:rsidP="00912573" w:rsidR="00912573">
      <w:pPr>
        <w:tabs>
          <w:tab w:pos="7245" w:val="left"/>
        </w:tabs>
        <w:jc w:val="center"/>
        <w:rPr>
          <w:b/>
        </w:rPr>
      </w:pPr>
    </w:p>
    <w:p w:rsidRDefault="00703041" w:rsidP="00703041" w:rsidR="00703041"/>
    <w:p w:rsidRDefault="000D7A4C" w:rsidP="0078307E" w:rsidR="000D7A4C">
      <w:pPr>
        <w:ind w:firstLine="708"/>
        <w:jc w:val="both"/>
      </w:pPr>
      <w:r>
        <w:t xml:space="preserve">Trgovački sud u Osijeku, po sucu mr. sc. Tihomiru Kovačeviću, kao stečajnom sucu, u stečajnom postupku nad stečajnim dužnikom: </w:t>
      </w:r>
      <w:r w:rsidRPr="00EA4D4F">
        <w:rPr>
          <w:bCs/>
        </w:rPr>
        <w:t>GRAĐEVINAR GRAĐENJE d.o.o. za graditeljstvo, trgovinu i usluge, u stečaju, Vukovar, Vinkovačka 48, MBS 030084491, OIB 25361624745,</w:t>
      </w:r>
      <w:r>
        <w:rPr>
          <w:b/>
        </w:rPr>
        <w:t xml:space="preserve"> </w:t>
      </w:r>
      <w:r>
        <w:t xml:space="preserve">dana </w:t>
      </w:r>
      <w:r w:rsidR="00FF6CFA">
        <w:t>20</w:t>
      </w:r>
      <w:r>
        <w:t xml:space="preserve">. </w:t>
      </w:r>
      <w:r w:rsidR="00FF6CFA">
        <w:t>lip</w:t>
      </w:r>
      <w:r w:rsidR="00794D94">
        <w:t>nja</w:t>
      </w:r>
      <w:r>
        <w:t xml:space="preserve"> 201</w:t>
      </w:r>
      <w:r w:rsidR="00CD0884">
        <w:t>6</w:t>
      </w:r>
      <w:r>
        <w:t xml:space="preserve">. </w:t>
      </w:r>
    </w:p>
    <w:p w:rsidRDefault="00912573" w:rsidP="00703041" w:rsidR="00912573">
      <w:pPr>
        <w:jc w:val="both"/>
      </w:pPr>
    </w:p>
    <w:p w:rsidRDefault="00703041" w:rsidP="00703041" w:rsidR="00703041" w:rsidRPr="00EA4D4F">
      <w:pPr>
        <w:jc w:val="center"/>
        <w:rPr>
          <w:bCs/>
        </w:rPr>
      </w:pPr>
      <w:r w:rsidRPr="0078398D">
        <w:rPr>
          <w:b/>
        </w:rPr>
        <w:t xml:space="preserve"> </w:t>
      </w:r>
      <w:r w:rsidRPr="00EA4D4F">
        <w:rPr>
          <w:bCs/>
        </w:rPr>
        <w:t>z</w:t>
      </w:r>
      <w:r w:rsidR="00912573" w:rsidRPr="00EA4D4F">
        <w:rPr>
          <w:bCs/>
        </w:rPr>
        <w:t xml:space="preserve"> </w:t>
      </w:r>
      <w:r w:rsidRPr="00EA4D4F">
        <w:rPr>
          <w:bCs/>
        </w:rPr>
        <w:t>a</w:t>
      </w:r>
      <w:r w:rsidR="00912573" w:rsidRPr="00EA4D4F">
        <w:rPr>
          <w:bCs/>
        </w:rPr>
        <w:t xml:space="preserve"> </w:t>
      </w:r>
      <w:r w:rsidRPr="00EA4D4F">
        <w:rPr>
          <w:bCs/>
        </w:rPr>
        <w:t>k</w:t>
      </w:r>
      <w:r w:rsidR="00912573" w:rsidRPr="00EA4D4F">
        <w:rPr>
          <w:bCs/>
        </w:rPr>
        <w:t xml:space="preserve"> </w:t>
      </w:r>
      <w:r w:rsidRPr="00EA4D4F">
        <w:rPr>
          <w:bCs/>
        </w:rPr>
        <w:t>l</w:t>
      </w:r>
      <w:r w:rsidR="00912573" w:rsidRPr="00EA4D4F">
        <w:rPr>
          <w:bCs/>
        </w:rPr>
        <w:t xml:space="preserve"> </w:t>
      </w:r>
      <w:r w:rsidRPr="00EA4D4F">
        <w:rPr>
          <w:bCs/>
        </w:rPr>
        <w:t>j</w:t>
      </w:r>
      <w:r w:rsidR="00912573" w:rsidRPr="00EA4D4F">
        <w:rPr>
          <w:bCs/>
        </w:rPr>
        <w:t xml:space="preserve"> </w:t>
      </w:r>
      <w:r w:rsidRPr="00EA4D4F">
        <w:rPr>
          <w:bCs/>
        </w:rPr>
        <w:t>u</w:t>
      </w:r>
      <w:r w:rsidR="00912573" w:rsidRPr="00EA4D4F">
        <w:rPr>
          <w:bCs/>
        </w:rPr>
        <w:t xml:space="preserve"> </w:t>
      </w:r>
      <w:r w:rsidRPr="00EA4D4F">
        <w:rPr>
          <w:bCs/>
        </w:rPr>
        <w:t>č</w:t>
      </w:r>
      <w:r w:rsidR="00912573" w:rsidRPr="00EA4D4F">
        <w:rPr>
          <w:bCs/>
        </w:rPr>
        <w:t xml:space="preserve"> </w:t>
      </w:r>
      <w:r w:rsidRPr="00EA4D4F">
        <w:rPr>
          <w:bCs/>
        </w:rPr>
        <w:t>i</w:t>
      </w:r>
      <w:r w:rsidR="00912573" w:rsidRPr="00EA4D4F">
        <w:rPr>
          <w:bCs/>
        </w:rPr>
        <w:t xml:space="preserve"> </w:t>
      </w:r>
      <w:r w:rsidRPr="00EA4D4F">
        <w:rPr>
          <w:bCs/>
        </w:rPr>
        <w:t xml:space="preserve">o </w:t>
      </w:r>
      <w:r w:rsidR="00912573" w:rsidRPr="00EA4D4F">
        <w:rPr>
          <w:bCs/>
        </w:rPr>
        <w:t xml:space="preserve"> </w:t>
      </w:r>
      <w:r w:rsidRPr="00EA4D4F">
        <w:rPr>
          <w:bCs/>
        </w:rPr>
        <w:t>j</w:t>
      </w:r>
      <w:r w:rsidR="00912573" w:rsidRPr="00EA4D4F">
        <w:rPr>
          <w:bCs/>
        </w:rPr>
        <w:t xml:space="preserve"> </w:t>
      </w:r>
      <w:r w:rsidRPr="00EA4D4F">
        <w:rPr>
          <w:bCs/>
        </w:rPr>
        <w:t>e</w:t>
      </w:r>
    </w:p>
    <w:p w:rsidRDefault="00912573" w:rsidP="0078398D" w:rsidR="00912573">
      <w:pPr>
        <w:rPr>
          <w:b/>
          <w:sz w:val="28"/>
          <w:szCs w:val="28"/>
        </w:rPr>
      </w:pPr>
    </w:p>
    <w:p w:rsidRDefault="00EA4D4F" w:rsidP="0078398D" w:rsidR="00EA4D4F">
      <w:pPr>
        <w:rPr>
          <w:b/>
          <w:sz w:val="28"/>
          <w:szCs w:val="28"/>
        </w:rPr>
      </w:pPr>
    </w:p>
    <w:p w:rsidRDefault="00703041" w:rsidP="0078307E" w:rsidR="00EA4D4F">
      <w:pPr>
        <w:numPr>
          <w:ilvl w:val="1"/>
          <w:numId w:val="14"/>
        </w:numPr>
        <w:jc w:val="both"/>
      </w:pPr>
      <w:r>
        <w:t xml:space="preserve">Određuje se </w:t>
      </w:r>
      <w:r w:rsidR="00FF6CFA">
        <w:t>sedm</w:t>
      </w:r>
      <w:r w:rsidR="00AE4108">
        <w:t>a</w:t>
      </w:r>
      <w:r w:rsidR="008704CC">
        <w:t xml:space="preserve"> </w:t>
      </w:r>
      <w:r>
        <w:t xml:space="preserve">prodaja </w:t>
      </w:r>
      <w:r w:rsidR="00EA4D4F">
        <w:t>nekretnina</w:t>
      </w:r>
      <w:r>
        <w:t xml:space="preserve"> u stečajnom postupku u vlasništvu stečajnog dužnika </w:t>
      </w:r>
      <w:r w:rsidR="000D7A4C" w:rsidRPr="00EA4D4F">
        <w:rPr>
          <w:bCs/>
        </w:rPr>
        <w:t>GRAĐEVINAR GRAĐENJE d.o.o. za graditeljstvo, trgovinu i usluge, u stečaju, Vukovar, Vinkovačka 48,</w:t>
      </w:r>
      <w:r w:rsidR="000D7A4C">
        <w:rPr>
          <w:b/>
        </w:rPr>
        <w:t xml:space="preserve"> </w:t>
      </w:r>
      <w:r w:rsidR="00EA4D4F">
        <w:t>upisanoj u zk.ul. 2855 k.o. Blato Novo, označena kao kč.br. 1197/1stambeno poslovna zgrada tlocrtne površine 2028 čm u Zagrebu, Jaruščica br. 7 i 7/A, stambeno poslovna zgrada tlocrtne površine 2284 čm u Zagrebu, Jaruščica br. 5 i 5/A i dvorište i to:</w:t>
      </w:r>
    </w:p>
    <w:p w:rsidRDefault="00EA4D4F" w:rsidP="00EA4D4F" w:rsidR="00EA4D4F">
      <w:pPr>
        <w:ind w:left="2145"/>
        <w:jc w:val="both"/>
      </w:pPr>
    </w:p>
    <w:p w:rsidRDefault="00EA4D4F" w:rsidP="00EA4D4F" w:rsidR="00EA4D4F">
      <w:pPr>
        <w:numPr>
          <w:ilvl w:val="3"/>
          <w:numId w:val="14"/>
        </w:numPr>
        <w:tabs>
          <w:tab w:pos="2694" w:val="num"/>
        </w:tabs>
        <w:ind w:hanging="567" w:left="2694"/>
        <w:jc w:val="both"/>
      </w:pPr>
      <w:r>
        <w:t>poduložak 19 - 19. ETAŽA 21/10000 poslovni prostor oznake B 1, u prizemlju objekta S 1, dilatacija B, Jaruščica 7a, sa otvorenim parkirnim mjestom oznake PM 43 u nivou ulice, neto korisne površine 53,13 m</w:t>
      </w:r>
      <w:r w:rsidRPr="00F63411">
        <w:rPr>
          <w:vertAlign w:val="superscript"/>
        </w:rPr>
        <w:t>2</w:t>
      </w:r>
      <w:r>
        <w:t>, u etažnom elaboratu sve označeno plavom bojom</w:t>
      </w:r>
    </w:p>
    <w:p w:rsidRDefault="00EA4D4F" w:rsidP="00EA4D4F" w:rsidR="00EA4D4F">
      <w:pPr>
        <w:numPr>
          <w:ilvl w:val="3"/>
          <w:numId w:val="14"/>
        </w:numPr>
        <w:tabs>
          <w:tab w:pos="2694" w:val="num"/>
        </w:tabs>
        <w:ind w:hanging="567" w:left="2694"/>
        <w:jc w:val="both"/>
      </w:pPr>
      <w:r>
        <w:t xml:space="preserve">poduložak 20 – 20. ETAŽA 21/10000 </w:t>
      </w:r>
      <w:r w:rsidRPr="00F63411">
        <w:t>poslovni prostor oznake B 2, u prizemlju objekta S 1, dilatacija B, Jaruščica 7a, sa otvorenim parkirnim mjestom oznake PM 44 u nivou ulice neto korisne površine 53,13 m</w:t>
      </w:r>
      <w:r w:rsidRPr="00F63411">
        <w:rPr>
          <w:vertAlign w:val="superscript"/>
        </w:rPr>
        <w:t>2</w:t>
      </w:r>
      <w:r w:rsidRPr="00F63411">
        <w:t>, u etažnom elaboratu sve označeno žutom bojom</w:t>
      </w:r>
    </w:p>
    <w:p w:rsidRDefault="00EA4D4F" w:rsidP="00EA4D4F" w:rsidR="00EA4D4F">
      <w:pPr>
        <w:numPr>
          <w:ilvl w:val="3"/>
          <w:numId w:val="14"/>
        </w:numPr>
        <w:tabs>
          <w:tab w:pos="2694" w:val="num"/>
        </w:tabs>
        <w:ind w:hanging="567" w:left="2694"/>
        <w:jc w:val="both"/>
      </w:pPr>
      <w:r>
        <w:t xml:space="preserve">poduložak 21 – 21. ETAŽA 20/10000 </w:t>
      </w:r>
      <w:r w:rsidRPr="00F63411">
        <w:t>poslovni prostor oznake B 3, u prizemlju objekta S 1, dilatacija B, Jaruščica 7a, neto korisne površine 50,00 m</w:t>
      </w:r>
      <w:r w:rsidRPr="00A57A51">
        <w:rPr>
          <w:vertAlign w:val="superscript"/>
        </w:rPr>
        <w:t>2</w:t>
      </w:r>
      <w:r w:rsidRPr="00F63411">
        <w:t>, u etažnom elaboratu sve označeno zelenom bojom</w:t>
      </w:r>
    </w:p>
    <w:p w:rsidRDefault="00EA4D4F" w:rsidP="00EA4D4F" w:rsidR="00EA4D4F">
      <w:pPr>
        <w:numPr>
          <w:ilvl w:val="3"/>
          <w:numId w:val="14"/>
        </w:numPr>
        <w:tabs>
          <w:tab w:pos="2694" w:val="num"/>
        </w:tabs>
        <w:ind w:hanging="567" w:left="2694"/>
        <w:jc w:val="both"/>
      </w:pPr>
      <w:r>
        <w:t xml:space="preserve">poduložak 22 – 22. ETAŽA 20/10000 </w:t>
      </w:r>
      <w:r w:rsidRPr="00A57A51">
        <w:t>poslovni prostor oznake B 4, u prizemlju objekta S 1, dilatacija B, Jaruščica 7a, neto korisne površine 50,00 m</w:t>
      </w:r>
      <w:r w:rsidRPr="00A57A51">
        <w:rPr>
          <w:vertAlign w:val="superscript"/>
        </w:rPr>
        <w:t>2</w:t>
      </w:r>
      <w:r w:rsidRPr="00A57A51">
        <w:t>, u etažnom elaboratu sve označeno crvenom bojom</w:t>
      </w:r>
      <w:r>
        <w:t>.</w:t>
      </w:r>
    </w:p>
    <w:p w:rsidRDefault="000D7A4C" w:rsidP="00EA4D4F" w:rsidR="000D7A4C" w:rsidRPr="00403A85">
      <w:pPr>
        <w:ind w:left="1425"/>
        <w:jc w:val="both"/>
      </w:pPr>
    </w:p>
    <w:p w:rsidRDefault="00403A85" w:rsidP="00EA4D4F" w:rsidR="005B2FA6" w:rsidRPr="00EA4D4F">
      <w:pPr>
        <w:ind w:left="1785"/>
        <w:jc w:val="both"/>
        <w:rPr>
          <w:bCs/>
        </w:rPr>
      </w:pPr>
      <w:r w:rsidRPr="00EA4D4F">
        <w:rPr>
          <w:bCs/>
        </w:rPr>
        <w:lastRenderedPageBreak/>
        <w:t xml:space="preserve">početna cijena </w:t>
      </w:r>
      <w:r w:rsidR="00891847">
        <w:rPr>
          <w:bCs/>
        </w:rPr>
        <w:t>670.000</w:t>
      </w:r>
      <w:r w:rsidR="00794D94">
        <w:rPr>
          <w:bCs/>
        </w:rPr>
        <w:t>,00</w:t>
      </w:r>
      <w:r w:rsidRPr="00EA4D4F">
        <w:rPr>
          <w:bCs/>
        </w:rPr>
        <w:t xml:space="preserve"> kn</w:t>
      </w:r>
      <w:r w:rsidR="000D7A4C" w:rsidRPr="00EA4D4F">
        <w:rPr>
          <w:bCs/>
        </w:rPr>
        <w:t xml:space="preserve"> </w:t>
      </w:r>
      <w:r w:rsidR="00EA4D4F" w:rsidRPr="00EA4D4F">
        <w:rPr>
          <w:bCs/>
        </w:rPr>
        <w:t xml:space="preserve">bez obračunatog PDV-a (stečajni dužnik </w:t>
      </w:r>
      <w:r w:rsidR="00EA4D4F">
        <w:rPr>
          <w:bCs/>
        </w:rPr>
        <w:t xml:space="preserve"> </w:t>
      </w:r>
      <w:r w:rsidR="00EA4D4F" w:rsidRPr="00EA4D4F">
        <w:rPr>
          <w:bCs/>
        </w:rPr>
        <w:t>nije u sustavu PDV-a)</w:t>
      </w:r>
      <w:r w:rsidRPr="00EA4D4F">
        <w:rPr>
          <w:bCs/>
        </w:rPr>
        <w:t>.</w:t>
      </w:r>
    </w:p>
    <w:p w:rsidRDefault="00403A85" w:rsidP="00403A85" w:rsidR="00403A85">
      <w:pPr>
        <w:ind w:left="1785"/>
        <w:jc w:val="both"/>
        <w:rPr>
          <w:b/>
        </w:rPr>
      </w:pPr>
    </w:p>
    <w:p w:rsidRDefault="00703041" w:rsidP="0028068F" w:rsidR="00912573" w:rsidRPr="00912573">
      <w:pPr>
        <w:numPr>
          <w:ilvl w:val="0"/>
          <w:numId w:val="14"/>
        </w:numPr>
        <w:jc w:val="both"/>
      </w:pPr>
      <w:r>
        <w:t xml:space="preserve">Navedena imovina prodavat će se usmenom javnom dražbom a ročište za prodaju održat </w:t>
      </w:r>
      <w:r w:rsidRPr="00912573">
        <w:t>će se</w:t>
      </w:r>
      <w:r>
        <w:rPr>
          <w:b/>
        </w:rPr>
        <w:t xml:space="preserve"> </w:t>
      </w:r>
    </w:p>
    <w:p w:rsidRDefault="00912573" w:rsidP="00EA4D4F" w:rsidR="00912573">
      <w:pPr>
        <w:jc w:val="both"/>
      </w:pPr>
    </w:p>
    <w:p w:rsidRDefault="00703041" w:rsidP="0078307E" w:rsidR="00912573">
      <w:pPr>
        <w:ind w:left="540"/>
        <w:jc w:val="center"/>
        <w:rPr>
          <w:b/>
        </w:rPr>
      </w:pPr>
      <w:r>
        <w:rPr>
          <w:b/>
        </w:rPr>
        <w:t>dana</w:t>
      </w:r>
      <w:r>
        <w:t xml:space="preserve"> </w:t>
      </w:r>
      <w:r w:rsidR="00891847">
        <w:rPr>
          <w:b/>
        </w:rPr>
        <w:t>6</w:t>
      </w:r>
      <w:r w:rsidR="00912573" w:rsidRPr="00912573">
        <w:rPr>
          <w:b/>
        </w:rPr>
        <w:t xml:space="preserve">. </w:t>
      </w:r>
      <w:r w:rsidR="00891847">
        <w:rPr>
          <w:b/>
        </w:rPr>
        <w:t>rujn</w:t>
      </w:r>
      <w:r w:rsidR="00882F0A">
        <w:rPr>
          <w:b/>
        </w:rPr>
        <w:t>a</w:t>
      </w:r>
      <w:r w:rsidR="0028068F">
        <w:rPr>
          <w:b/>
        </w:rPr>
        <w:t xml:space="preserve"> </w:t>
      </w:r>
      <w:r w:rsidR="00912573" w:rsidRPr="00912573">
        <w:rPr>
          <w:b/>
        </w:rPr>
        <w:t>201</w:t>
      </w:r>
      <w:r w:rsidR="00882F0A">
        <w:rPr>
          <w:b/>
        </w:rPr>
        <w:t>6</w:t>
      </w:r>
      <w:r w:rsidR="00912573" w:rsidRPr="00912573">
        <w:rPr>
          <w:b/>
        </w:rPr>
        <w:t>. godine</w:t>
      </w:r>
      <w:r>
        <w:t xml:space="preserve"> </w:t>
      </w:r>
      <w:r>
        <w:rPr>
          <w:b/>
        </w:rPr>
        <w:t>u</w:t>
      </w:r>
      <w:r>
        <w:t xml:space="preserve"> </w:t>
      </w:r>
      <w:r w:rsidR="00891847">
        <w:rPr>
          <w:b/>
        </w:rPr>
        <w:t>9</w:t>
      </w:r>
      <w:r w:rsidR="00912573" w:rsidRPr="00912573">
        <w:rPr>
          <w:b/>
        </w:rPr>
        <w:t>,</w:t>
      </w:r>
      <w:r w:rsidR="00794D94">
        <w:rPr>
          <w:b/>
        </w:rPr>
        <w:t>0</w:t>
      </w:r>
      <w:r w:rsidR="00912573" w:rsidRPr="00912573">
        <w:rPr>
          <w:b/>
        </w:rPr>
        <w:t>0</w:t>
      </w:r>
      <w:r w:rsidR="00912573">
        <w:t xml:space="preserve"> </w:t>
      </w:r>
      <w:r>
        <w:rPr>
          <w:b/>
        </w:rPr>
        <w:t xml:space="preserve">sati </w:t>
      </w:r>
    </w:p>
    <w:p w:rsidRDefault="00703041" w:rsidP="00912573" w:rsidR="00912573">
      <w:pPr>
        <w:ind w:left="540"/>
        <w:jc w:val="center"/>
        <w:rPr>
          <w:b/>
        </w:rPr>
      </w:pPr>
      <w:r>
        <w:rPr>
          <w:b/>
        </w:rPr>
        <w:t>u prostorijama Trgovačkog suda u</w:t>
      </w:r>
      <w:r w:rsidR="00912573">
        <w:t xml:space="preserve"> </w:t>
      </w:r>
      <w:r>
        <w:rPr>
          <w:b/>
        </w:rPr>
        <w:t xml:space="preserve">Osijeku, </w:t>
      </w:r>
    </w:p>
    <w:p w:rsidRDefault="00703041" w:rsidP="00EA4D4F" w:rsidR="00703041">
      <w:pPr>
        <w:ind w:left="540"/>
        <w:jc w:val="center"/>
        <w:rPr>
          <w:b/>
        </w:rPr>
      </w:pPr>
      <w:r>
        <w:rPr>
          <w:b/>
        </w:rPr>
        <w:t xml:space="preserve">Zagrebačka broj 2, soba broj </w:t>
      </w:r>
      <w:r w:rsidR="00EA4D4F">
        <w:rPr>
          <w:b/>
        </w:rPr>
        <w:t>21/I</w:t>
      </w:r>
      <w:r w:rsidR="00912573">
        <w:rPr>
          <w:b/>
        </w:rPr>
        <w:t>.</w:t>
      </w:r>
    </w:p>
    <w:p w:rsidRDefault="000D032B" w:rsidP="00C478F5" w:rsidR="000D032B"/>
    <w:p w:rsidRDefault="007B337C" w:rsidP="0078307E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891847">
        <w:t>2</w:t>
      </w:r>
      <w:r w:rsidR="00C478F5">
        <w:t>.</w:t>
      </w:r>
      <w:r w:rsidR="00882F0A">
        <w:t>0</w:t>
      </w:r>
      <w:r w:rsidR="00891847">
        <w:t>9</w:t>
      </w:r>
      <w:r w:rsidR="00C478F5">
        <w:t>.</w:t>
      </w:r>
      <w:r>
        <w:t>201</w:t>
      </w:r>
      <w:r w:rsidR="00882F0A">
        <w:t>6</w:t>
      </w:r>
      <w:r>
        <w:t xml:space="preserve">. godine uplatile jamčevinu u iznosu od 10% utvrđene vrijednosti imovine, na žiro račun Trgovačkog suda u Osijeku, broj </w:t>
      </w:r>
      <w:r w:rsidR="000D7A4C">
        <w:t xml:space="preserve">HR31 </w:t>
      </w:r>
      <w:r>
        <w:t>2390</w:t>
      </w:r>
      <w:r w:rsidR="000D7A4C">
        <w:t xml:space="preserve"> </w:t>
      </w:r>
      <w:r>
        <w:t>0011</w:t>
      </w:r>
      <w:r w:rsidR="000D7A4C">
        <w:t xml:space="preserve"> </w:t>
      </w:r>
      <w:r>
        <w:t>3000</w:t>
      </w:r>
      <w:r w:rsidR="000D7A4C">
        <w:t xml:space="preserve"> </w:t>
      </w:r>
      <w:r>
        <w:t>0020</w:t>
      </w:r>
      <w:r w:rsidR="000D7A4C">
        <w:t xml:space="preserve"> </w:t>
      </w:r>
      <w:r>
        <w:t xml:space="preserve">0 otvoren kod Hrvatske poštanske banke d.d. s uplatnim pozivom na broj </w:t>
      </w:r>
      <w:r w:rsidR="000D7A4C">
        <w:t>HR</w:t>
      </w:r>
      <w:r>
        <w:t>05 272-</w:t>
      </w:r>
      <w:r w:rsidR="000D7A4C">
        <w:t>350</w:t>
      </w:r>
      <w:r>
        <w:t>-1</w:t>
      </w:r>
      <w:r w:rsidR="00BD7955">
        <w:t>2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0112D4" w:rsidP="0028068F" w:rsidR="000112D4">
      <w:pPr>
        <w:pStyle w:val="Odlomakpopisa"/>
        <w:numPr>
          <w:ilvl w:val="0"/>
          <w:numId w:val="14"/>
        </w:numPr>
      </w:pPr>
      <w:r>
        <w:t>Nekretnina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Poreze,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050F42" w:rsidP="00050F42" w:rsidR="00703041">
      <w:pPr>
        <w:numPr>
          <w:ilvl w:val="0"/>
          <w:numId w:val="14"/>
        </w:numPr>
        <w:jc w:val="both"/>
      </w:pPr>
      <w:r>
        <w:t>Nekretnine</w:t>
      </w:r>
      <w:r w:rsidR="00703041">
        <w:t xml:space="preserve"> iz t. </w:t>
      </w:r>
      <w:r w:rsidR="00BD7955">
        <w:t>1</w:t>
      </w:r>
      <w:r w:rsidR="00703041">
        <w:t>. opterećen</w:t>
      </w:r>
      <w:r>
        <w:t>e</w:t>
      </w:r>
      <w:r w:rsidR="00703041">
        <w:t xml:space="preserve"> </w:t>
      </w:r>
      <w:r>
        <w:t>su</w:t>
      </w:r>
      <w:r w:rsidR="00703041">
        <w:t xml:space="preserve"> založnim pravima, koja će se brisati nakon pravomoćnosti rješenja o dosudi.</w:t>
      </w:r>
    </w:p>
    <w:p w:rsidRDefault="00F67599" w:rsidP="00EA4D4F" w:rsidR="00F67599">
      <w:pPr>
        <w:jc w:val="both"/>
      </w:pPr>
    </w:p>
    <w:p w:rsidRDefault="00703041" w:rsidP="000D7A4C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403A85">
        <w:t>098/</w:t>
      </w:r>
      <w:r w:rsidR="000D7A4C">
        <w:t>572</w:t>
      </w:r>
      <w:r w:rsidR="00403A85">
        <w:t>-</w:t>
      </w:r>
      <w:r w:rsidR="000D7A4C">
        <w:t>549</w:t>
      </w:r>
      <w:r w:rsidR="00C478F5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0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BD7955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="00214673">
        <w:t xml:space="preserve"> sadržaja u dnevnom tisku.</w:t>
      </w:r>
    </w:p>
    <w:p w:rsidRDefault="000D032B" w:rsidP="00703041" w:rsidR="000D032B"/>
    <w:p w:rsidRDefault="00EA4D4F" w:rsidP="00703041" w:rsidR="00EA4D4F"/>
    <w:p w:rsidRDefault="00EA4D4F" w:rsidP="00703041" w:rsidR="00EA4D4F"/>
    <w:p w:rsidRDefault="00EA4D4F" w:rsidP="00703041" w:rsidR="00EA4D4F"/>
    <w:p w:rsidRDefault="00EA4D4F" w:rsidP="00703041" w:rsidR="00EA4D4F"/>
    <w:p w:rsidRDefault="00214673" w:rsidP="00703041" w:rsidR="00214673"/>
    <w:p w:rsidRDefault="00EA4D4F" w:rsidP="00703041" w:rsidR="00EA4D4F"/>
    <w:p w:rsidRDefault="00BD7955" w:rsidP="00703041" w:rsidR="00BD7955"/>
    <w:p w:rsidRDefault="00703041" w:rsidP="00703041" w:rsidR="00703041" w:rsidRPr="00EA4D4F">
      <w:pPr>
        <w:ind w:left="540"/>
        <w:jc w:val="center"/>
        <w:rPr>
          <w:bCs/>
        </w:rPr>
      </w:pPr>
      <w:r w:rsidRPr="00EA4D4F">
        <w:rPr>
          <w:bCs/>
        </w:rPr>
        <w:t>Obrazlo</w:t>
      </w:r>
      <w:r w:rsidR="00AC65AB" w:rsidRPr="00EA4D4F">
        <w:rPr>
          <w:bCs/>
        </w:rPr>
        <w:t>že</w:t>
      </w:r>
      <w:r w:rsidRPr="00EA4D4F">
        <w:rPr>
          <w:bCs/>
        </w:rPr>
        <w:t>nje</w:t>
      </w:r>
    </w:p>
    <w:p w:rsidRDefault="00703041" w:rsidP="00703041" w:rsidR="00703041">
      <w:pPr>
        <w:jc w:val="center"/>
        <w:rPr>
          <w:b/>
        </w:rPr>
      </w:pPr>
    </w:p>
    <w:p w:rsidRDefault="00912573" w:rsidP="00703041" w:rsidR="00912573">
      <w:pPr>
        <w:jc w:val="center"/>
        <w:rPr>
          <w:b/>
        </w:rPr>
      </w:pPr>
    </w:p>
    <w:p w:rsidRDefault="00703041" w:rsidP="0078307E" w:rsidR="00703041">
      <w:pPr>
        <w:jc w:val="both"/>
      </w:pPr>
      <w:r>
        <w:tab/>
        <w:t>Sukladno odluci skupštine vjerovnika</w:t>
      </w:r>
      <w:r w:rsidR="007B337C">
        <w:t xml:space="preserve"> od </w:t>
      </w:r>
      <w:r w:rsidR="000D7A4C">
        <w:t>20</w:t>
      </w:r>
      <w:r w:rsidR="007B337C">
        <w:t>.1</w:t>
      </w:r>
      <w:r w:rsidR="000D7A4C">
        <w:t>2</w:t>
      </w:r>
      <w:r w:rsidR="007B337C">
        <w:t>.201</w:t>
      </w:r>
      <w:r w:rsidR="00BD7955">
        <w:t>2</w:t>
      </w:r>
      <w:r w:rsidR="007B337C">
        <w:t>.</w:t>
      </w:r>
      <w:r w:rsidR="009065C0">
        <w:t xml:space="preserve">, mišljenja </w:t>
      </w:r>
      <w:r w:rsidR="0040147A">
        <w:t>članova</w:t>
      </w:r>
      <w:r w:rsidR="009065C0">
        <w:t xml:space="preserve"> odbora vjerovnika od </w:t>
      </w:r>
      <w:r w:rsidR="002911B5">
        <w:t>2</w:t>
      </w:r>
      <w:r w:rsidR="00891847">
        <w:t>3</w:t>
      </w:r>
      <w:r w:rsidR="002911B5">
        <w:t>.0</w:t>
      </w:r>
      <w:r w:rsidR="00891847">
        <w:t>5</w:t>
      </w:r>
      <w:r w:rsidR="002911B5">
        <w:t xml:space="preserve">., </w:t>
      </w:r>
      <w:r w:rsidR="00891847">
        <w:t>6</w:t>
      </w:r>
      <w:r w:rsidR="00AF6A2F">
        <w:t xml:space="preserve">. i </w:t>
      </w:r>
      <w:r w:rsidR="00882F0A">
        <w:t>1</w:t>
      </w:r>
      <w:r w:rsidR="00891847">
        <w:t>0</w:t>
      </w:r>
      <w:r w:rsidR="00AF6A2F">
        <w:t>.</w:t>
      </w:r>
      <w:r w:rsidR="00612DB8">
        <w:t>0</w:t>
      </w:r>
      <w:r w:rsidR="00891847">
        <w:t>6</w:t>
      </w:r>
      <w:r w:rsidR="00EA4D4F">
        <w:t>.</w:t>
      </w:r>
      <w:r w:rsidR="009065C0">
        <w:t>201</w:t>
      </w:r>
      <w:r w:rsidR="00612DB8">
        <w:t>6</w:t>
      </w:r>
      <w:r w:rsidR="009065C0">
        <w:t>.</w:t>
      </w:r>
      <w:r w:rsidR="00BD7955">
        <w:t xml:space="preserve"> </w:t>
      </w:r>
      <w:r>
        <w:t>i prijedloga stečajn</w:t>
      </w:r>
      <w:r w:rsidR="00BD7955">
        <w:t>og</w:t>
      </w:r>
      <w:r>
        <w:t xml:space="preserve"> upravitelj</w:t>
      </w:r>
      <w:r w:rsidR="00BD7955">
        <w:t>a</w:t>
      </w:r>
      <w:r w:rsidR="008704CC">
        <w:t xml:space="preserve"> od </w:t>
      </w:r>
      <w:r w:rsidR="00882F0A">
        <w:t>1</w:t>
      </w:r>
      <w:r w:rsidR="00DF1098">
        <w:t>3</w:t>
      </w:r>
      <w:r w:rsidR="00BD7955">
        <w:t>.</w:t>
      </w:r>
      <w:r w:rsidR="00612DB8">
        <w:t>0</w:t>
      </w:r>
      <w:r w:rsidR="00DF1098">
        <w:t>6</w:t>
      </w:r>
      <w:r w:rsidR="00BD7955">
        <w:t>.</w:t>
      </w:r>
      <w:r w:rsidR="00C478F5">
        <w:t>201</w:t>
      </w:r>
      <w:r w:rsidR="00612DB8">
        <w:t>6</w:t>
      </w:r>
      <w:r w:rsidR="00C478F5">
        <w:t>.</w:t>
      </w:r>
      <w:r w:rsidR="008704CC">
        <w:t xml:space="preserve"> godine</w:t>
      </w:r>
      <w:r>
        <w:t>, sud je</w:t>
      </w:r>
      <w:r w:rsidR="00F67599">
        <w:t xml:space="preserve"> odlučio kao u izreci zaključka</w:t>
      </w:r>
      <w:r w:rsidR="003E2FDA">
        <w:t xml:space="preserve">, </w:t>
      </w:r>
      <w:r w:rsidR="00214673">
        <w:t xml:space="preserve">te je smanjio početnu cijenu za 20 % u odnosu na cijene s prethodne prodaje, </w:t>
      </w:r>
      <w:r>
        <w:t xml:space="preserve">a sve u vezi s čl. </w:t>
      </w:r>
      <w:r w:rsidR="000D7A4C">
        <w:t>9</w:t>
      </w:r>
      <w:r w:rsidR="00AF6A2F">
        <w:t>7</w:t>
      </w:r>
      <w:r w:rsidR="000D7A4C">
        <w:t>. i 9</w:t>
      </w:r>
      <w:r w:rsidR="00AF6A2F">
        <w:t>9</w:t>
      </w:r>
      <w:r w:rsidR="000D7A4C">
        <w:t xml:space="preserve">. OZ-a i čl. 164. </w:t>
      </w:r>
      <w:r w:rsidR="00D1201C" w:rsidRPr="00D1201C">
        <w:t>Stečajnog zakona (NN 44/96, 29/99, 129/00, 123/03, 82/06, 116/10, 25/12 i 133/12), a u vezi s čl. 441. Stečajnog zakona (NN 71/15)</w:t>
      </w:r>
      <w:r w:rsidR="00912573">
        <w:t>.</w:t>
      </w:r>
    </w:p>
    <w:p w:rsidRDefault="005B2FA6" w:rsidP="00703041" w:rsidR="005B2FA6">
      <w:pPr>
        <w:jc w:val="both"/>
      </w:pPr>
    </w:p>
    <w:p w:rsidRDefault="000D032B" w:rsidP="00703041" w:rsidR="000D032B">
      <w:pPr>
        <w:jc w:val="both"/>
      </w:pPr>
    </w:p>
    <w:p w:rsidRDefault="00703041" w:rsidP="0078307E" w:rsidR="00703041" w:rsidRPr="00EA4D4F">
      <w:pPr>
        <w:jc w:val="center"/>
        <w:rPr>
          <w:bCs/>
        </w:rPr>
      </w:pPr>
      <w:r w:rsidRPr="00EA4D4F">
        <w:rPr>
          <w:bCs/>
        </w:rPr>
        <w:t xml:space="preserve">U Osijeku </w:t>
      </w:r>
      <w:r w:rsidR="00DF1098">
        <w:rPr>
          <w:bCs/>
        </w:rPr>
        <w:t>20</w:t>
      </w:r>
      <w:r w:rsidR="00912573" w:rsidRPr="00EA4D4F">
        <w:rPr>
          <w:bCs/>
        </w:rPr>
        <w:t>.</w:t>
      </w:r>
      <w:r w:rsidRPr="00EA4D4F">
        <w:rPr>
          <w:bCs/>
        </w:rPr>
        <w:t xml:space="preserve"> </w:t>
      </w:r>
      <w:r w:rsidR="00DF1098">
        <w:rPr>
          <w:bCs/>
        </w:rPr>
        <w:t>lip</w:t>
      </w:r>
      <w:r w:rsidR="00457691">
        <w:rPr>
          <w:bCs/>
        </w:rPr>
        <w:t>nja</w:t>
      </w:r>
      <w:r w:rsidRPr="00EA4D4F">
        <w:rPr>
          <w:bCs/>
        </w:rPr>
        <w:t xml:space="preserve"> 201</w:t>
      </w:r>
      <w:r w:rsidR="00214673">
        <w:rPr>
          <w:bCs/>
        </w:rPr>
        <w:t>6</w:t>
      </w:r>
      <w:r w:rsidRPr="00EA4D4F">
        <w:rPr>
          <w:bCs/>
        </w:rPr>
        <w:t xml:space="preserve">. </w:t>
      </w:r>
    </w:p>
    <w:p w:rsidRDefault="000D032B" w:rsidP="00703041" w:rsidR="000D032B" w:rsidRPr="00EA4D4F">
      <w:pPr>
        <w:jc w:val="center"/>
        <w:rPr>
          <w:bCs/>
        </w:rPr>
      </w:pPr>
    </w:p>
    <w:p w:rsidRDefault="00703041" w:rsidP="00F67DB3" w:rsidR="00703041" w:rsidRPr="00EA4D4F">
      <w:pPr>
        <w:rPr>
          <w:bCs/>
        </w:rPr>
      </w:pPr>
    </w:p>
    <w:p w:rsidRDefault="00565B8D" w:rsidP="00703041" w:rsidR="00703041" w:rsidRPr="00EA4D4F">
      <w:pPr>
        <w:rPr>
          <w:bCs/>
        </w:rPr>
      </w:pPr>
      <w:r w:rsidRPr="00EA4D4F">
        <w:rPr>
          <w:bCs/>
        </w:rPr>
        <w:t>Zapisničar:</w:t>
      </w:r>
      <w:r w:rsidRPr="00EA4D4F">
        <w:rPr>
          <w:bCs/>
        </w:rPr>
        <w:tab/>
      </w:r>
      <w:r w:rsidRPr="00EA4D4F">
        <w:rPr>
          <w:bCs/>
        </w:rPr>
        <w:tab/>
      </w:r>
      <w:r w:rsidRPr="00EA4D4F">
        <w:rPr>
          <w:bCs/>
        </w:rPr>
        <w:tab/>
      </w:r>
      <w:r w:rsidRPr="00EA4D4F">
        <w:rPr>
          <w:bCs/>
        </w:rPr>
        <w:tab/>
      </w:r>
      <w:r w:rsidRPr="00EA4D4F">
        <w:rPr>
          <w:bCs/>
        </w:rPr>
        <w:tab/>
      </w:r>
      <w:r w:rsidRPr="00EA4D4F">
        <w:rPr>
          <w:bCs/>
        </w:rPr>
        <w:tab/>
      </w:r>
      <w:r w:rsidRPr="00EA4D4F">
        <w:rPr>
          <w:bCs/>
        </w:rPr>
        <w:tab/>
      </w:r>
      <w:r w:rsidRPr="00EA4D4F">
        <w:rPr>
          <w:bCs/>
        </w:rPr>
        <w:tab/>
        <w:t xml:space="preserve">  </w:t>
      </w:r>
      <w:r w:rsidR="00703041" w:rsidRPr="00EA4D4F">
        <w:rPr>
          <w:bCs/>
        </w:rPr>
        <w:t>STEČAJNI SUDAC:</w:t>
      </w:r>
    </w:p>
    <w:p w:rsidRDefault="00565B8D" w:rsidP="00703041" w:rsidR="00703041" w:rsidRPr="00EA4D4F">
      <w:pPr>
        <w:rPr>
          <w:bCs/>
        </w:rPr>
      </w:pPr>
      <w:r w:rsidRPr="00EA4D4F">
        <w:rPr>
          <w:bCs/>
        </w:rPr>
        <w:t>Elizabeta Đeke</w:t>
      </w:r>
      <w:r w:rsidR="00CB74D1" w:rsidRPr="00EA4D4F">
        <w:rPr>
          <w:bCs/>
        </w:rPr>
        <w:tab/>
      </w:r>
      <w:r w:rsidRPr="00EA4D4F">
        <w:rPr>
          <w:bCs/>
        </w:rPr>
        <w:tab/>
      </w:r>
      <w:r w:rsidRPr="00EA4D4F">
        <w:rPr>
          <w:bCs/>
        </w:rPr>
        <w:tab/>
      </w:r>
      <w:r w:rsidRPr="00EA4D4F">
        <w:rPr>
          <w:bCs/>
        </w:rPr>
        <w:tab/>
      </w:r>
      <w:r w:rsidRPr="00EA4D4F">
        <w:rPr>
          <w:bCs/>
        </w:rPr>
        <w:tab/>
      </w:r>
      <w:r w:rsidRPr="00EA4D4F">
        <w:rPr>
          <w:bCs/>
        </w:rPr>
        <w:tab/>
        <w:t xml:space="preserve">         </w:t>
      </w:r>
      <w:r w:rsidR="00703041" w:rsidRPr="00EA4D4F">
        <w:rPr>
          <w:bCs/>
        </w:rPr>
        <w:t>mr.sc. Tihomir Kovačević</w:t>
      </w:r>
    </w:p>
    <w:p w:rsidRDefault="00565B8D" w:rsidP="00703041" w:rsidR="00565B8D" w:rsidRPr="00EA4D4F">
      <w:pPr>
        <w:rPr>
          <w:bCs/>
        </w:rPr>
      </w:pPr>
    </w:p>
    <w:p w:rsidRDefault="00565B8D" w:rsidP="00703041" w:rsidR="00565B8D" w:rsidRPr="00EA4D4F">
      <w:pPr>
        <w:rPr>
          <w:bCs/>
        </w:rPr>
      </w:pPr>
    </w:p>
    <w:p w:rsidRDefault="00BD7955" w:rsidP="00BD7955" w:rsidR="00BD7955" w:rsidRPr="00EA4D4F">
      <w:pPr>
        <w:jc w:val="both"/>
        <w:rPr>
          <w:bCs/>
        </w:rPr>
      </w:pPr>
      <w:r w:rsidRPr="00EA4D4F">
        <w:rPr>
          <w:bCs/>
        </w:rPr>
        <w:t>D N A :</w:t>
      </w:r>
    </w:p>
    <w:p w:rsidRDefault="00EA4D4F" w:rsidP="00EA4D4F" w:rsidR="00EA4D4F">
      <w:pPr>
        <w:numPr>
          <w:ilvl w:val="0"/>
          <w:numId w:val="15"/>
        </w:numPr>
        <w:jc w:val="both"/>
      </w:pPr>
      <w:r>
        <w:t>Stečajni upravitelj</w:t>
      </w:r>
    </w:p>
    <w:p w:rsidRDefault="00EA4D4F" w:rsidP="00EA4D4F" w:rsidR="00EA4D4F">
      <w:pPr>
        <w:numPr>
          <w:ilvl w:val="0"/>
          <w:numId w:val="15"/>
        </w:numPr>
        <w:jc w:val="both"/>
      </w:pPr>
      <w:r>
        <w:t>H-ABDUCO d.o.o. Zagreb</w:t>
      </w:r>
    </w:p>
    <w:p w:rsidRDefault="00EA4D4F" w:rsidP="00EA4D4F" w:rsidR="00EA4D4F">
      <w:pPr>
        <w:numPr>
          <w:ilvl w:val="0"/>
          <w:numId w:val="15"/>
        </w:numPr>
        <w:jc w:val="both"/>
      </w:pPr>
      <w:r>
        <w:t xml:space="preserve">Porezna uprava Novi Zagreb </w:t>
      </w:r>
    </w:p>
    <w:p w:rsidRDefault="00EA4D4F" w:rsidP="00EA4D4F" w:rsidR="00EA4D4F">
      <w:pPr>
        <w:numPr>
          <w:ilvl w:val="0"/>
          <w:numId w:val="15"/>
        </w:numPr>
        <w:jc w:val="both"/>
      </w:pPr>
      <w:r>
        <w:t>ŽDO GUO Vukovar</w:t>
      </w:r>
    </w:p>
    <w:p w:rsidRDefault="00403A85" w:rsidP="00BD7955" w:rsidR="00403A85">
      <w:pPr>
        <w:numPr>
          <w:ilvl w:val="0"/>
          <w:numId w:val="15"/>
        </w:numPr>
        <w:jc w:val="both"/>
      </w:pPr>
      <w:r>
        <w:t>Predsjedništvo – web stečaj</w:t>
      </w:r>
    </w:p>
    <w:p w:rsidRDefault="00D1201C" w:rsidP="00BD7955" w:rsidR="00703041">
      <w:pPr>
        <w:numPr>
          <w:ilvl w:val="0"/>
          <w:numId w:val="15"/>
        </w:numPr>
        <w:jc w:val="both"/>
      </w:pPr>
      <w:r w:rsidRPr="00D1201C">
        <w:t>mrežna stranica e-Oglasna ploča sudova</w:t>
      </w:r>
    </w:p>
    <w:sectPr w:rsidSect="00912573" w:rsidR="00703041">
      <w:headerReference w:type="even" r:id="rId12"/>
      <w:headerReference w:type="default" r:id="rId13"/>
      <w:headerReference w:type="first" r:id="rId14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68C9" w:rsidR="006A68C9">
      <w:r>
        <w:separator/>
      </w:r>
    </w:p>
  </w:endnote>
  <w:endnote w:id="0" w:type="continuationSeparator">
    <w:p w:rsidRDefault="006A68C9" w:rsidR="006A68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68C9" w:rsidR="006A68C9">
      <w:r>
        <w:separator/>
      </w:r>
    </w:p>
  </w:footnote>
  <w:footnote w:id="0" w:type="continuationSeparator">
    <w:p w:rsidRDefault="006A68C9" w:rsidR="006A68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3EE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068F" w:rsidP="0078307E" w:rsidR="0028068F">
    <w:pPr>
      <w:pStyle w:val="Zaglavlje"/>
    </w:pPr>
    <w:r>
      <w:tab/>
    </w:r>
    <w:r>
      <w:tab/>
      <w:t xml:space="preserve">   </w:t>
    </w:r>
    <w:r w:rsidR="000D7A4C">
      <w:t>14 St-350/12-</w:t>
    </w:r>
    <w:r w:rsidR="00634A3B">
      <w:t>1</w:t>
    </w:r>
    <w:r w:rsidR="00FF6CFA">
      <w:t>25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F26604C"/>
    <w:multiLevelType w:val="hybridMultilevel"/>
    <w:tmpl w:val="09B6DA4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0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2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63CD009B"/>
    <w:multiLevelType w:val="hybridMultilevel"/>
    <w:tmpl w:val="6A969BB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F9E099C6" w:ilvl="3">
      <w:start w:val="14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1"/>
  </w:num>
  <w:num w:numId="7">
    <w:abstractNumId w:val="3"/>
  </w:num>
  <w:num w:numId="8">
    <w:abstractNumId w:val="4"/>
  </w:num>
  <w:num w:numId="9">
    <w:abstractNumId w:val="2"/>
  </w:num>
  <w:num w:numId="10">
    <w:abstractNumId w:val="8"/>
  </w:num>
  <w:num w:numId="11">
    <w:abstractNumId w:val="7"/>
  </w:num>
  <w:num w:numId="12">
    <w:abstractNumId w:val="0"/>
  </w:num>
  <w:num w:numId="13">
    <w:abstractNumId w:val="5"/>
  </w:num>
  <w:num w:numId="14">
    <w:abstractNumId w:val="13"/>
  </w:num>
  <w:num w:numId="15">
    <w:abstractNumId w:val="15"/>
  </w:num>
  <w:num w:numId="16">
    <w:abstractNumId w:val="9"/>
  </w:num>
  <w:num w:numId="17">
    <w:abstractNumId w:val="1"/>
  </w:num>
  <w:num w:numId="1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50F42"/>
    <w:rsid w:val="00056A28"/>
    <w:rsid w:val="000A57B8"/>
    <w:rsid w:val="000D032B"/>
    <w:rsid w:val="000D7A4C"/>
    <w:rsid w:val="000E2227"/>
    <w:rsid w:val="000E3517"/>
    <w:rsid w:val="000E43AF"/>
    <w:rsid w:val="00101819"/>
    <w:rsid w:val="001047DB"/>
    <w:rsid w:val="00117977"/>
    <w:rsid w:val="001642A4"/>
    <w:rsid w:val="0019087D"/>
    <w:rsid w:val="001B1445"/>
    <w:rsid w:val="00214673"/>
    <w:rsid w:val="002147D0"/>
    <w:rsid w:val="00226EC9"/>
    <w:rsid w:val="00242C33"/>
    <w:rsid w:val="00257701"/>
    <w:rsid w:val="0026331C"/>
    <w:rsid w:val="00272E55"/>
    <w:rsid w:val="002766EC"/>
    <w:rsid w:val="0028068F"/>
    <w:rsid w:val="002911B5"/>
    <w:rsid w:val="002C1037"/>
    <w:rsid w:val="00312325"/>
    <w:rsid w:val="00315981"/>
    <w:rsid w:val="003324A6"/>
    <w:rsid w:val="003450DC"/>
    <w:rsid w:val="003505EA"/>
    <w:rsid w:val="00363C6B"/>
    <w:rsid w:val="00364B41"/>
    <w:rsid w:val="0037373E"/>
    <w:rsid w:val="00392750"/>
    <w:rsid w:val="003C709D"/>
    <w:rsid w:val="003E14F3"/>
    <w:rsid w:val="003E2FDA"/>
    <w:rsid w:val="003E6BC2"/>
    <w:rsid w:val="003F7BF6"/>
    <w:rsid w:val="0040137F"/>
    <w:rsid w:val="0040147A"/>
    <w:rsid w:val="00403A85"/>
    <w:rsid w:val="00411C60"/>
    <w:rsid w:val="00457691"/>
    <w:rsid w:val="005252DA"/>
    <w:rsid w:val="00565B8D"/>
    <w:rsid w:val="005821CC"/>
    <w:rsid w:val="005B2FA6"/>
    <w:rsid w:val="00601FCD"/>
    <w:rsid w:val="00612DB8"/>
    <w:rsid w:val="00634A3B"/>
    <w:rsid w:val="00664027"/>
    <w:rsid w:val="00692DC9"/>
    <w:rsid w:val="006A68C9"/>
    <w:rsid w:val="006F23EF"/>
    <w:rsid w:val="006F3621"/>
    <w:rsid w:val="00703041"/>
    <w:rsid w:val="00711D06"/>
    <w:rsid w:val="007618DD"/>
    <w:rsid w:val="0076395F"/>
    <w:rsid w:val="00780798"/>
    <w:rsid w:val="0078307E"/>
    <w:rsid w:val="0078398D"/>
    <w:rsid w:val="00794D94"/>
    <w:rsid w:val="007B2081"/>
    <w:rsid w:val="007B337C"/>
    <w:rsid w:val="007B5310"/>
    <w:rsid w:val="007C48E4"/>
    <w:rsid w:val="007D2AA0"/>
    <w:rsid w:val="00807CDC"/>
    <w:rsid w:val="008102D4"/>
    <w:rsid w:val="008658A1"/>
    <w:rsid w:val="008704CC"/>
    <w:rsid w:val="00882F0A"/>
    <w:rsid w:val="00891847"/>
    <w:rsid w:val="008A5E28"/>
    <w:rsid w:val="008B1F96"/>
    <w:rsid w:val="008B6867"/>
    <w:rsid w:val="008D39A0"/>
    <w:rsid w:val="009065C0"/>
    <w:rsid w:val="00912573"/>
    <w:rsid w:val="0095694A"/>
    <w:rsid w:val="00980AFB"/>
    <w:rsid w:val="00992075"/>
    <w:rsid w:val="00A063A5"/>
    <w:rsid w:val="00A06C79"/>
    <w:rsid w:val="00AA4BF0"/>
    <w:rsid w:val="00AC65AB"/>
    <w:rsid w:val="00AD0B88"/>
    <w:rsid w:val="00AE4108"/>
    <w:rsid w:val="00AF6A2F"/>
    <w:rsid w:val="00B30FAF"/>
    <w:rsid w:val="00B332BB"/>
    <w:rsid w:val="00B408B0"/>
    <w:rsid w:val="00B6083C"/>
    <w:rsid w:val="00BB2EBE"/>
    <w:rsid w:val="00BC2552"/>
    <w:rsid w:val="00BD7955"/>
    <w:rsid w:val="00BF0878"/>
    <w:rsid w:val="00C16F42"/>
    <w:rsid w:val="00C22DC3"/>
    <w:rsid w:val="00C36B09"/>
    <w:rsid w:val="00C478F5"/>
    <w:rsid w:val="00C54411"/>
    <w:rsid w:val="00C93FE2"/>
    <w:rsid w:val="00CB2668"/>
    <w:rsid w:val="00CB74D1"/>
    <w:rsid w:val="00CD0884"/>
    <w:rsid w:val="00D1201C"/>
    <w:rsid w:val="00D17E6E"/>
    <w:rsid w:val="00DA72B0"/>
    <w:rsid w:val="00DB4D2A"/>
    <w:rsid w:val="00DD2905"/>
    <w:rsid w:val="00DF1098"/>
    <w:rsid w:val="00E02769"/>
    <w:rsid w:val="00E13EEE"/>
    <w:rsid w:val="00E458EF"/>
    <w:rsid w:val="00E75C45"/>
    <w:rsid w:val="00EA146F"/>
    <w:rsid w:val="00EA4D4F"/>
    <w:rsid w:val="00EB6E57"/>
    <w:rsid w:val="00F1269B"/>
    <w:rsid w:val="00F67599"/>
    <w:rsid w:val="00F67DB3"/>
    <w:rsid w:val="00FB7B9D"/>
    <w:rsid w:val="00FC22AF"/>
    <w:rsid w:val="00FE13B7"/>
    <w:rsid w:val="00FF6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EA4D4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13E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E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E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E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E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EA4D4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13E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E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E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E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E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2012.</izvorni_sadrzaj>
    <derivirana_varijabla naziv="DomainObject.Predmet.DatumOsnivanja_1">12.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St-350/2012</izvorni_sadrzaj>
    <derivirana_varijabla naziv="DomainObject.Predmet.OznakaBroj_1">St-350/2012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GRAĐEVINAR GRAĐENJE d.o.o. za graditeljstvo, trgovinu i usluge</izvorni_sadrzaj>
    <derivirana_varijabla naziv="DomainObject.Predmet.ProtustrankaFormated_1">  GRAĐEVINAR GRAĐENJE d.o.o. za graditeljstvo, trgovinu i usluge</derivirana_varijabla>
  </DomainObject.Predmet.ProtustrankaFormated>
  <DomainObject.Predmet.ProtustrankaFormatedOIB>
    <izvorni_sadrzaj>  GRAĐEVINAR GRAĐENJE d.o.o. za graditeljstvo, trgovinu i usluge, OIB 25361624745</izvorni_sadrzaj>
    <derivirana_varijabla naziv="DomainObject.Predmet.ProtustrankaFormatedOIB_1">  GRAĐEVINAR GRAĐENJE d.o.o. za graditeljstvo, trgovinu i usluge, OIB 25361624745</derivirana_varijabla>
  </DomainObject.Predmet.ProtustrankaFormatedOIB>
  <DomainObject.Predmet.ProtustrankaFormatedWithAdress>
    <izvorni_sadrzaj> GRAĐEVINAR GRAĐENJE d.o.o. za graditeljstvo, trgovinu i usluge, Vinkovačka 48, Vukovar</izvorni_sadrzaj>
    <derivirana_varijabla naziv="DomainObject.Predmet.ProtustrankaFormatedWithAdress_1"> GRAĐEVINAR GRAĐENJE d.o.o. za graditeljstvo, trgovinu i usluge, Vinkovačka 48, Vukovar</derivirana_varijabla>
  </DomainObject.Predmet.ProtustrankaFormatedWithAdress>
  <DomainObject.Predmet.ProtustrankaFormatedWithAdressOIB>
    <izvorni_sadrzaj> GRAĐEVINAR GRAĐENJE d.o.o. za graditeljstvo, trgovinu i usluge, OIB 25361624745, Vinkovačka 48, Vukovar</izvorni_sadrzaj>
    <derivirana_varijabla naziv="DomainObject.Predmet.ProtustrankaFormatedWithAdressOIB_1"> GRAĐEVINAR GRAĐENJE d.o.o. za graditeljstvo, trgovinu i usluge, OIB 25361624745, Vinkovačka 48, Vukovar</derivirana_varijabla>
  </DomainObject.Predmet.ProtustrankaFormatedWithAdressOIB>
  <DomainObject.Predmet.ProtustrankaWithAdress>
    <izvorni_sadrzaj>GRAĐEVINAR GRAĐENJE d.o.o. za graditeljstvo, trgovinu i usluge Vinkovačka 48, Vukovar</izvorni_sadrzaj>
    <derivirana_varijabla naziv="DomainObject.Predmet.ProtustrankaWithAdress_1">GRAĐEVINAR GRAĐENJE d.o.o. za graditeljstvo, trgovinu i usluge Vinkovačka 48, Vukovar</derivirana_varijabla>
  </DomainObject.Predmet.ProtustrankaWithAdress>
  <DomainObject.Predmet.ProtustrankaWithAdressOIB>
    <izvorni_sadrzaj>GRAĐEVINAR GRAĐENJE d.o.o. za graditeljstvo, trgovinu i usluge, OIB 25361624745, Vinkovačka 48, Vukovar</izvorni_sadrzaj>
    <derivirana_varijabla naziv="DomainObject.Predmet.ProtustrankaWithAdressOIB_1">GRAĐEVINAR GRAĐENJE d.o.o. za graditeljstvo, trgovinu i usluge, OIB 25361624745, Vinkovačka 48, Vukovar</derivirana_varijabla>
  </DomainObject.Predmet.ProtustrankaWithAdressOIB>
  <DomainObject.Predmet.ProtustrankaNazivFormated>
    <izvorni_sadrzaj>GRAĐEVINAR GRAĐENJE d.o.o. za graditeljstvo, trgovinu i usluge</izvorni_sadrzaj>
    <derivirana_varijabla naziv="DomainObject.Predmet.ProtustrankaNazivFormated_1">GRAĐEVINAR GRAĐENJE d.o.o. za graditeljstvo, trgovinu i usluge</derivirana_varijabla>
  </DomainObject.Predmet.ProtustrankaNazivFormated>
  <DomainObject.Predmet.ProtustrankaNazivFormatedOIB>
    <izvorni_sadrzaj>GRAĐEVINAR GRAĐENJE d.o.o. za graditeljstvo, trgovinu i usluge, OIB 25361624745</izvorni_sadrzaj>
    <derivirana_varijabla naziv="DomainObject.Predmet.ProtustrankaNazivFormatedOIB_1">GRAĐEVINAR GRAĐENJE d.o.o. za graditeljstvo, trgovinu i usluge, OIB 25361624745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ANTUN CRLENJAK, ČL. UPRAVE</izvorni_sadrzaj>
    <derivirana_varijabla naziv="DomainObject.Predmet.StrankaFormated_1">  ANTUN CRLENJAK, ČL. UPRAVE</derivirana_varijabla>
  </DomainObject.Predmet.StrankaFormated>
  <DomainObject.Predmet.StrankaFormatedOIB>
    <izvorni_sadrzaj>  ANTUN CRLENJAK, ČL. UPRAVE</izvorni_sadrzaj>
    <derivirana_varijabla naziv="DomainObject.Predmet.StrankaFormatedOIB_1">  ANTUN CRLENJAK, ČL. UPRAVE</derivirana_varijabla>
  </DomainObject.Predmet.StrankaFormatedOIB>
  <DomainObject.Predmet.StrankaFormatedWithAdress>
    <izvorni_sadrzaj> ANTUN CRLENJAK, ČL. UPRAVE, PODGPRSLA 7, 10000 Zagreb</izvorni_sadrzaj>
    <derivirana_varijabla naziv="DomainObject.Predmet.StrankaFormatedWithAdress_1"> ANTUN CRLENJAK, ČL. UPRAVE, PODGPRSLA 7, 10000 Zagreb</derivirana_varijabla>
  </DomainObject.Predmet.StrankaFormatedWithAdress>
  <DomainObject.Predmet.StrankaFormatedWithAdressOIB>
    <izvorni_sadrzaj> ANTUN CRLENJAK, ČL. UPRAVE, PODGPRSLA 7, 10000 Zagreb</izvorni_sadrzaj>
    <derivirana_varijabla naziv="DomainObject.Predmet.StrankaFormatedWithAdressOIB_1"> ANTUN CRLENJAK, ČL. UPRAVE, PODGPRSLA 7, 10000 Zagreb</derivirana_varijabla>
  </DomainObject.Predmet.StrankaFormatedWithAdressOIB>
  <DomainObject.Predmet.StrankaWithAdress>
    <izvorni_sadrzaj>ANTUN CRLENJAK, ČL. UPRAVE PODGPRSLA 7,10000 Zagreb</izvorni_sadrzaj>
    <derivirana_varijabla naziv="DomainObject.Predmet.StrankaWithAdress_1">ANTUN CRLENJAK, ČL. UPRAVE PODGPRSLA 7,10000 Zagreb</derivirana_varijabla>
  </DomainObject.Predmet.StrankaWithAdress>
  <DomainObject.Predmet.StrankaWithAdressOIB>
    <izvorni_sadrzaj>ANTUN CRLENJAK, ČL. UPRAVE, PODGPRSLA 7,10000 Zagreb</izvorni_sadrzaj>
    <derivirana_varijabla naziv="DomainObject.Predmet.StrankaWithAdressOIB_1">ANTUN CRLENJAK, ČL. UPRAVE, PODGPRSLA 7,10000 Zagreb</derivirana_varijabla>
  </DomainObject.Predmet.StrankaWithAdressOIB>
  <DomainObject.Predmet.StrankaNazivFormated>
    <izvorni_sadrzaj>ANTUN CRLENJAK, ČL. UPRAVE</izvorni_sadrzaj>
    <derivirana_varijabla naziv="DomainObject.Predmet.StrankaNazivFormated_1">ANTUN CRLENJAK, ČL. UPRAVE</derivirana_varijabla>
  </DomainObject.Predmet.StrankaNazivFormated>
  <DomainObject.Predmet.StrankaNazivFormatedOIB>
    <izvorni_sadrzaj>ANTUN CRLENJAK, ČL. UPRAVE</izvorni_sadrzaj>
    <derivirana_varijabla naziv="DomainObject.Predmet.StrankaNazivFormatedOIB_1">ANTUN CRLENJAK, ČL. UPRAVE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ANTUN CRLENJAK, ČL. UPRAVE</item>
    </izvorni_sadrzaj>
    <derivirana_varijabla naziv="DomainObject.Predmet.StrankaListFormated_1">
      <item>ANTUN CRLENJAK, ČL. UPRAVE</item>
    </derivirana_varijabla>
  </DomainObject.Predmet.StrankaListFormated>
  <DomainObject.Predmet.StrankaListFormatedOIB>
    <izvorni_sadrzaj>
      <item>ANTUN CRLENJAK, ČL. UPRAVE</item>
    </izvorni_sadrzaj>
    <derivirana_varijabla naziv="DomainObject.Predmet.StrankaListFormatedOIB_1">
      <item>ANTUN CRLENJAK, ČL. UPRAVE</item>
    </derivirana_varijabla>
  </DomainObject.Predmet.StrankaListFormatedOIB>
  <DomainObject.Predmet.StrankaListFormatedWithAdress>
    <izvorni_sadrzaj>
      <item>ANTUN CRLENJAK, ČL. UPRAVE, PODGPRSLA 7, 10000 Zagreb</item>
    </izvorni_sadrzaj>
    <derivirana_varijabla naziv="DomainObject.Predmet.StrankaListFormatedWithAdress_1">
      <item>ANTUN CRLENJAK, ČL. UPRAVE, PODGPRSLA 7, 10000 Zagreb</item>
    </derivirana_varijabla>
  </DomainObject.Predmet.StrankaListFormatedWithAdress>
  <DomainObject.Predmet.StrankaListFormatedWithAdressOIB>
    <izvorni_sadrzaj>
      <item>ANTUN CRLENJAK, ČL. UPRAVE, PODGPRSLA 7, 10000 Zagreb</item>
    </izvorni_sadrzaj>
    <derivirana_varijabla naziv="DomainObject.Predmet.StrankaListFormatedWithAdressOIB_1">
      <item>ANTUN CRLENJAK, ČL. UPRAVE, PODGPRSLA 7, 10000 Zagreb</item>
    </derivirana_varijabla>
  </DomainObject.Predmet.StrankaListFormatedWithAdressOIB>
  <DomainObject.Predmet.StrankaListNazivFormated>
    <izvorni_sadrzaj>
      <item>ANTUN CRLENJAK, ČL. UPRAVE</item>
    </izvorni_sadrzaj>
    <derivirana_varijabla naziv="DomainObject.Predmet.StrankaListNazivFormated_1">
      <item>ANTUN CRLENJAK, ČL. UPRAVE</item>
    </derivirana_varijabla>
  </DomainObject.Predmet.StrankaListNazivFormated>
  <DomainObject.Predmet.StrankaListNazivFormatedOIB>
    <izvorni_sadrzaj>
      <item>ANTUN CRLENJAK, ČL. UPRAVE</item>
    </izvorni_sadrzaj>
    <derivirana_varijabla naziv="DomainObject.Predmet.StrankaListNazivFormatedOIB_1">
      <item>ANTUN CRLENJAK, ČL. UPRAVE</item>
    </derivirana_varijabla>
  </DomainObject.Predmet.StrankaListNazivFormatedOIB>
  <DomainObject.Predmet.ProtuStrankaListFormated>
    <izvorni_sadrzaj>
      <item>GRAĐEVINAR GRAĐENJE d.o.o. za graditeljstvo, trgovinu i usluge</item>
    </izvorni_sadrzaj>
    <derivirana_varijabla naziv="DomainObject.Predmet.ProtuStrankaListFormated_1">
      <item>GRAĐEVINAR GRAĐENJE d.o.o. za graditeljstvo, trgovinu i usluge</item>
    </derivirana_varijabla>
  </DomainObject.Predmet.ProtuStrankaListFormated>
  <DomainObject.Predmet.ProtuStrankaListFormatedOIB>
    <izvorni_sadrzaj>
      <item>GRAĐEVINAR GRAĐENJE d.o.o. za graditeljstvo, trgovinu i usluge, OIB 25361624745</item>
    </izvorni_sadrzaj>
    <derivirana_varijabla naziv="DomainObject.Predmet.ProtuStrankaListFormatedOIB_1">
      <item>GRAĐEVINAR GRAĐENJE d.o.o. za graditeljstvo, trgovinu i usluge, OIB 25361624745</item>
    </derivirana_varijabla>
  </DomainObject.Predmet.ProtuStrankaListFormatedOIB>
  <DomainObject.Predmet.ProtuStrankaListFormatedWithAdress>
    <izvorni_sadrzaj>
      <item>GRAĐEVINAR GRAĐENJE d.o.o. za graditeljstvo, trgovinu i usluge, Vinkovačka 48, Vukovar</item>
    </izvorni_sadrzaj>
    <derivirana_varijabla naziv="DomainObject.Predmet.ProtuStrankaListFormatedWithAdress_1">
      <item>GRAĐEVINAR GRAĐENJE d.o.o. za graditeljstvo, trgovinu i usluge, Vinkovačka 48, Vukovar</item>
    </derivirana_varijabla>
  </DomainObject.Predmet.ProtuStrankaListFormatedWithAdress>
  <DomainObject.Predmet.ProtuStrankaListFormatedWithAdressOIB>
    <izvorni_sadrzaj>
      <item>GRAĐEVINAR GRAĐENJE d.o.o. za graditeljstvo, trgovinu i usluge, OIB 25361624745, Vinkovačka 48, Vukovar</item>
    </izvorni_sadrzaj>
    <derivirana_varijabla naziv="DomainObject.Predmet.ProtuStrankaListFormatedWithAdressOIB_1">
      <item>GRAĐEVINAR GRAĐENJE d.o.o. za graditeljstvo, trgovinu i usluge, OIB 25361624745, Vinkovačka 48, Vukovar</item>
    </derivirana_varijabla>
  </DomainObject.Predmet.ProtuStrankaListFormatedWithAdressOIB>
  <DomainObject.Predmet.ProtuStrankaListNazivFormated>
    <izvorni_sadrzaj>
      <item>GRAĐEVINAR GRAĐENJE d.o.o. za graditeljstvo, trgovinu i usluge</item>
    </izvorni_sadrzaj>
    <derivirana_varijabla naziv="DomainObject.Predmet.ProtuStrankaListNazivFormated_1">
      <item>GRAĐEVINAR GRAĐENJE d.o.o. za graditeljstvo, trgovinu i usluge</item>
    </derivirana_varijabla>
  </DomainObject.Predmet.ProtuStrankaListNazivFormated>
  <DomainObject.Predmet.ProtuStrankaListNazivFormatedOIB>
    <izvorni_sadrzaj>
      <item>GRAĐEVINAR GRAĐENJE d.o.o. za graditeljstvo, trgovinu i usluge, OIB 25361624745</item>
    </izvorni_sadrzaj>
    <derivirana_varijabla naziv="DomainObject.Predmet.ProtuStrankaListNazivFormatedOIB_1">
      <item>GRAĐEVINAR GRAĐENJE d.o.o. za graditeljstvo, trgovinu i usluge, OIB 25361624745</item>
    </derivirana_varijabla>
  </DomainObject.Predmet.ProtuStrankaListNazivFormatedOIB>
  <DomainObject.Predmet.OstaliListFormated>
    <izvorni_sadrzaj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izvorni_sadrzaj>
    <derivirana_varijabla naziv="DomainObject.Predmet.OstaliListFormated_1"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derivirana_varijabla>
  </DomainObject.Predmet.OstaliListFormated>
  <DomainObject.Predmet.OstaliListFormatedOIB>
    <izvorni_sadrzaj>
      <item>BANKE SPLITSKO-DALMJATINSKE d.d. Split</item>
      <item>FINA Vukovar, OIB 05088187000</item>
      <item>POREZNA UPRAVA VUKOVAR</item>
      <item>ŽDO GUO VUKOVAR</item>
      <item>HRVATSKA BANKA ZA OBNOVU I RAZVITAK, OIB 26702280390</item>
      <item>Oglasna ploča - GRAĐEVINAR GRAĐENJE d.o.o. u stečaju, Vukovar</item>
      <item>H-ABDUCO d.o.o., OIB 13667298928</item>
    </izvorni_sadrzaj>
    <derivirana_varijabla naziv="DomainObject.Predmet.OstaliListFormatedOIB_1">
      <item>BANKE SPLITSKO-DALMJATINSKE d.d. Split</item>
      <item>FINA Vukovar, OIB 05088187000</item>
      <item>POREZNA UPRAVA VUKOVAR</item>
      <item>ŽDO GUO VUKOVAR</item>
      <item>HRVATSKA BANKA ZA OBNOVU I RAZVITAK, OIB 26702280390</item>
      <item>Oglasna ploča - GRAĐEVINAR GRAĐENJE d.o.o. u stečaju, Vukovar</item>
      <item>H-ABDUCO d.o.o., OIB 13667298928</item>
    </derivirana_varijabla>
  </DomainObject.Predmet.OstaliListFormatedOIB>
  <DomainObject.Predmet.OstaliListFormatedWithAdress>
    <izvorni_sadrzaj>
      <item>BANKE SPLITSKO-DALMJATINSKE d.d. Split</item>
      <item>FINA Vukovar</item>
      <item>POREZNA UPRAVA VUKOVAR</item>
      <item>ŽDO GUO VUKOVAR</item>
      <item>HRVATSKA BANKA ZA OBNOVU I RAZVITAK, STROSSMAYEROV TRG 9, 10000 ZAGREDB</item>
      <item>Oglasna ploča - GRAĐEVINAR GRAĐENJE d.o.o. u stečaju, Vukovar</item>
      <item>H-ABDUCO d.o.o., Slavonske avenije 6a, 10000 Zagreb</item>
    </izvorni_sadrzaj>
    <derivirana_varijabla naziv="DomainObject.Predmet.OstaliListFormatedWithAdress_1">
      <item>BANKE SPLITSKO-DALMJATINSKE d.d. Split</item>
      <item>FINA Vukovar</item>
      <item>POREZNA UPRAVA VUKOVAR</item>
      <item>ŽDO GUO VUKOVAR</item>
      <item>HRVATSKA BANKA ZA OBNOVU I RAZVITAK, STROSSMAYEROV TRG 9, 10000 ZAGREDB</item>
      <item>Oglasna ploča - GRAĐEVINAR GRAĐENJE d.o.o. u stečaju, Vukovar</item>
      <item>H-ABDUCO d.o.o., Slavonske avenije 6a, 10000 Zagreb</item>
    </derivirana_varijabla>
  </DomainObject.Predmet.OstaliListFormatedWithAdress>
  <DomainObject.Predmet.OstaliListFormatedWithAdressOIB>
    <izvorni_sadrzaj>
      <item>BANKE SPLITSKO-DALMJATINSKE d.d. Split</item>
      <item>FINA Vukovar, OIB 05088187000</item>
      <item>POREZNA UPRAVA VUKOVAR</item>
      <item>ŽDO GUO VUKOVAR</item>
      <item>HRVATSKA BANKA ZA OBNOVU I RAZVITAK, OIB 26702280390, STROSSMAYEROV TRG 9, 10000 ZAGREDB</item>
      <item>Oglasna ploča - GRAĐEVINAR GRAĐENJE d.o.o. u stečaju, Vukovar</item>
      <item>H-ABDUCO d.o.o., OIB 13667298928, Slavonske avenije 6a, 10000 Zagreb</item>
    </izvorni_sadrzaj>
    <derivirana_varijabla naziv="DomainObject.Predmet.OstaliListFormatedWithAdressOIB_1">
      <item>BANKE SPLITSKO-DALMJATINSKE d.d. Split</item>
      <item>FINA Vukovar, OIB 05088187000</item>
      <item>POREZNA UPRAVA VUKOVAR</item>
      <item>ŽDO GUO VUKOVAR</item>
      <item>HRVATSKA BANKA ZA OBNOVU I RAZVITAK, OIB 26702280390, STROSSMAYEROV TRG 9, 10000 ZAGREDB</item>
      <item>Oglasna ploča - GRAĐEVINAR GRAĐENJE d.o.o. u stečaju, Vukovar</item>
      <item>H-ABDUCO d.o.o., OIB 13667298928, Slavonske avenije 6a, 10000 Zagreb</item>
    </derivirana_varijabla>
  </DomainObject.Predmet.OstaliListFormatedWithAdressOIB>
  <DomainObject.Predmet.OstaliListNazivFormated>
    <izvorni_sadrzaj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izvorni_sadrzaj>
    <derivirana_varijabla naziv="DomainObject.Predmet.OstaliListNazivFormated_1"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derivirana_varijabla>
  </DomainObject.Predmet.OstaliListNazivFormated>
  <DomainObject.Predmet.OstaliListNazivFormatedOIB>
    <izvorni_sadrzaj>
      <item>BANKE SPLITSKO-DALMJATINSKE d.d. Split</item>
      <item>FINA Vukovar, OIB 05088187000</item>
      <item>POREZNA UPRAVA VUKOVAR</item>
      <item>ŽDO GUO VUKOVAR</item>
      <item>HRVATSKA BANKA ZA OBNOVU I RAZVITAK, OIB 26702280390</item>
      <item>Oglasna ploča - GRAĐEVINAR GRAĐENJE d.o.o. u stečaju, Vukovar</item>
      <item>H-ABDUCO d.o.o., OIB 13667298928</item>
    </izvorni_sadrzaj>
    <derivirana_varijabla naziv="DomainObject.Predmet.OstaliListNazivFormatedOIB_1">
      <item>BANKE SPLITSKO-DALMJATINSKE d.d. Split</item>
      <item>FINA Vukovar, OIB 05088187000</item>
      <item>POREZNA UPRAVA VUKOVAR</item>
      <item>ŽDO GUO VUKOVAR</item>
      <item>HRVATSKA BANKA ZA OBNOVU I RAZVITAK, OIB 26702280390</item>
      <item>Oglasna ploča - GRAĐEVINAR GRAĐENJE d.o.o. u stečaju, Vukovar</item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ANTUN CRLENJAK, ČL. UPRAVE</izvorni_sadrzaj>
    <derivirana_varijabla naziv="DomainObject.Predmet.StrankaIDrugi_1">ANTUN CRLENJAK, ČL. UPRAVE</derivirana_varijabla>
  </DomainObject.Predmet.StrankaIDrugi>
  <DomainObject.Predmet.ProtustrankaIDrugi>
    <izvorni_sadrzaj>GRAĐEVINAR GRAĐENJE d.o.o. za graditeljstvo, trgovinu i usluge</izvorni_sadrzaj>
    <derivirana_varijabla naziv="DomainObject.Predmet.ProtustrankaIDrugi_1">GRAĐEVINAR GRAĐENJE d.o.o. za graditeljstvo, trgovinu i usluge</derivirana_varijabla>
  </DomainObject.Predmet.ProtustrankaIDrugi>
  <DomainObject.Predmet.StrankaIDrugiAdressOIB>
    <izvorni_sadrzaj>ANTUN CRLENJAK, ČL. UPRAVE, PODGPRSLA 7, 10000 Zagreb</izvorni_sadrzaj>
    <derivirana_varijabla naziv="DomainObject.Predmet.StrankaIDrugiAdressOIB_1">ANTUN CRLENJAK, ČL. UPRAVE, PODGPRSLA 7, 10000 Zagreb</derivirana_varijabla>
  </DomainObject.Predmet.StrankaIDrugiAdressOIB>
  <DomainObject.Predmet.ProtustrankaIDrugiAdressOIB>
    <izvorni_sadrzaj>GRAĐEVINAR GRAĐENJE d.o.o. za graditeljstvo, trgovinu i usluge, OIB 25361624745, Vinkovačka 48, Vukovar</izvorni_sadrzaj>
    <derivirana_varijabla naziv="DomainObject.Predmet.ProtustrankaIDrugiAdressOIB_1">GRAĐEVINAR GRAĐENJE d.o.o. za graditeljstvo, trgovinu i usluge, OIB 25361624745, Vinkovačka 48,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GRAĐEVINAR GRAĐENJE d.o.o. za graditeljstvo, trgovinu i usluge</item>
      <item>ANTUN CRLENJAK, ČL. UPRAVE</item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izvorni_sadrzaj>
    <derivirana_varijabla naziv="DomainObject.Predmet.SudioniciListNaziv_1">
      <item>GRAĐEVINAR GRAĐENJE d.o.o. za graditeljstvo, trgovinu i usluge</item>
      <item>ANTUN CRLENJAK, ČL. UPRAVE</item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derivirana_varijabla>
  </DomainObject.Predmet.SudioniciListNaziv>
  <DomainObject.Predmet.SudioniciListAdressOIB>
    <izvorni_sadrzaj>
      <item>GRAĐEVINAR GRAĐENJE d.o.o. za graditeljstvo, trgovinu i usluge, OIB 25361624745, Vinkovačka 48,Vukovar</item>
      <item>ANTUN CRLENJAK, ČL. UPRAVE, PODGPRSLA 7,10000 Zagreb</item>
      <item>BANKE SPLITSKO-DALMJATINSKE d.d. Split</item>
      <item>FINA Vukovar, OIB 05088187000</item>
      <item>POREZNA UPRAVA VUKOVAR</item>
      <item>ŽDO GUO VUKOVAR</item>
      <item>HRVATSKA BANKA ZA OBNOVU I RAZVITAK, OIB 26702280390, STROSSMAYEROV TRG 9,10000 ZAGREDB</item>
      <item>Oglasna ploča - GRAĐEVINAR GRAĐENJE d.o.o. u stečaju, Vukovar</item>
      <item>H-ABDUCO d.o.o., OIB 13667298928, Slavonske avenije 6a,10000 Zagreb</item>
    </izvorni_sadrzaj>
    <derivirana_varijabla naziv="DomainObject.Predmet.SudioniciListAdressOIB_1">
      <item>GRAĐEVINAR GRAĐENJE d.o.o. za graditeljstvo, trgovinu i usluge, OIB 25361624745, Vinkovačka 48,Vukovar</item>
      <item>ANTUN CRLENJAK, ČL. UPRAVE, PODGPRSLA 7,10000 Zagreb</item>
      <item>BANKE SPLITSKO-DALMJATINSKE d.d. Split</item>
      <item>FINA Vukovar, OIB 05088187000</item>
      <item>POREZNA UPRAVA VUKOVAR</item>
      <item>ŽDO GUO VUKOVAR</item>
      <item>HRVATSKA BANKA ZA OBNOVU I RAZVITAK, OIB 26702280390, STROSSMAYEROV TRG 9,10000 ZAGREDB</item>
      <item>Oglasna ploča - GRAĐEVINAR GRAĐENJE d.o.o. u stečaju, Vukovar</item>
      <item>H-ABDUCO d.o.o., OIB 13667298928, Slavonske avenije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25361624745</item>
      <item>, OIB null</item>
      <item>, OIB null</item>
      <item>, OIB 05088187000</item>
      <item>, OIB null</item>
      <item>, OIB null</item>
      <item>, OIB 26702280390</item>
      <item>, OIB null</item>
      <item>, OIB 13667298928</item>
    </izvorni_sadrzaj>
    <derivirana_varijabla naziv="DomainObject.Predmet.SudioniciListNazivOIB_1">
      <item>, OIB 25361624745</item>
      <item>, OIB null</item>
      <item>, OIB null</item>
      <item>, OIB 05088187000</item>
      <item>, OIB null</item>
      <item>, OIB null</item>
      <item>, OIB 26702280390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3</properties:Pages>
  <properties:Words>714</properties:Words>
  <properties:Characters>3680</properties:Characters>
  <properties:Lines>121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4419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2016-06-20T05:46:00Z</dcterms:created>
  <dc:creator>Željko</dc:creator>
  <cp:lastModifiedBy>Elizabeta Đeke</cp:lastModifiedBy>
  <cp:lastPrinted>2015-10-27T11:21:00Z</cp:lastPrinted>
  <dcterms:modified xmlns:xsi="http://www.w3.org/2001/XMLSchema-instance" xsi:type="dcterms:W3CDTF">2016-06-20T10:10:00Z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