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fae8" w14:paraId="98dfae8" w:rsidRDefault="00AE649C" w:rsidP="00931C57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31C57" w:rsidP="00931C57" w:rsidR="00AE649C" w:rsidRPr="00931C57">
      <w:pPr>
        <w:pStyle w:val="SudNaziv"/>
        <w:ind w:firstLine="708" w:left="4956"/>
        <w:rPr>
          <w:b w:val="false"/>
        </w:rPr>
      </w:pPr>
      <w:r w:rsidRPr="00931C57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931C57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31C57">
        <w:rPr>
          <w:b w:val="false"/>
        </w:rPr>
        <w:t>Poslovni broj: 4 St-294/14-22</w:t>
      </w:r>
      <w:r w:rsidR="00EA1C6D" w:rsidRPr="00931C57">
        <w:rPr>
          <w:b w:val="false"/>
        </w:rPr>
        <w:tab/>
      </w:r>
    </w:p>
    <w:p w:rsidRDefault="00931C57" w:rsidP="00931C57" w:rsidR="00931C57" w:rsidRPr="00931C57">
      <w:pPr>
        <w:tabs>
          <w:tab w:pos="516" w:val="left"/>
        </w:tabs>
        <w:spacing w:after="0"/>
        <w:rPr>
          <w:rFonts w:cs="Times New Roman"/>
          <w:bCs/>
        </w:rPr>
      </w:pPr>
      <w:r w:rsidRPr="00931C57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31C57" w:rsidP="00931C57" w:rsidR="00931C57" w:rsidRPr="00931C57">
      <w:pPr>
        <w:spacing w:after="0"/>
        <w:ind w:firstLine="720"/>
        <w:rPr>
          <w:rFonts w:cs="Times New Roman"/>
        </w:rPr>
      </w:pPr>
    </w:p>
    <w:p w:rsidRDefault="00931C57" w:rsidP="00931C57" w:rsidR="00931C57" w:rsidRPr="00931C57">
      <w:pPr>
        <w:spacing w:after="0"/>
        <w:ind w:firstLine="720"/>
        <w:rPr>
          <w:rFonts w:cs="Times New Roman"/>
        </w:rPr>
      </w:pPr>
    </w:p>
    <w:p w:rsidRDefault="00931C57" w:rsidP="00931C57" w:rsidR="00931C57" w:rsidRPr="00931C57">
      <w:pPr>
        <w:spacing w:after="0"/>
        <w:ind w:firstLine="720"/>
        <w:rPr>
          <w:rFonts w:cs="Times New Roman"/>
        </w:rPr>
      </w:pPr>
    </w:p>
    <w:p w:rsidRDefault="00931C57" w:rsidP="00931C57" w:rsidR="00931C57" w:rsidRPr="00931C57">
      <w:pPr>
        <w:spacing w:after="0"/>
        <w:rPr>
          <w:rFonts w:cs="Times New Roman"/>
        </w:rPr>
      </w:pPr>
      <w:r w:rsidRPr="00931C57">
        <w:rPr>
          <w:rFonts w:cs="Times New Roman"/>
        </w:rPr>
        <w:t xml:space="preserve">       REPUBLIKA HRVATSKA</w:t>
      </w:r>
    </w:p>
    <w:p w:rsidRDefault="00931C57" w:rsidP="00931C57" w:rsidR="00931C57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931C57" w:rsidP="00931C57" w:rsidR="00931C5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931C57" w:rsidP="00931C57" w:rsidR="00931C57">
      <w:pPr>
        <w:spacing w:after="0"/>
        <w:rPr>
          <w:rFonts w:cs="Times New Roman"/>
        </w:rPr>
      </w:pPr>
    </w:p>
    <w:p w:rsidRDefault="00931C57" w:rsidP="00931C57" w:rsidR="00931C57">
      <w:pPr>
        <w:spacing w:after="0"/>
        <w:rPr>
          <w:rFonts w:cs="Times New Roman"/>
        </w:rPr>
      </w:pPr>
    </w:p>
    <w:p w:rsidRDefault="00931C57" w:rsidP="00931C57" w:rsidR="00931C57">
      <w:pPr>
        <w:spacing w:after="0"/>
        <w:jc w:val="center"/>
        <w:rPr>
          <w:rFonts w:cs="Times New Roman"/>
          <w:lang w:val="en-AU"/>
        </w:rPr>
      </w:pPr>
      <w:r>
        <w:rPr>
          <w:rFonts w:cs="Times New Roman"/>
        </w:rPr>
        <w:t>R E P U B L I K A    H R V A T S K A</w:t>
      </w:r>
    </w:p>
    <w:p w:rsidRDefault="00931C57" w:rsidP="00931C57" w:rsidR="00931C57">
      <w:pPr>
        <w:spacing w:after="0"/>
        <w:jc w:val="both"/>
        <w:rPr>
          <w:rFonts w:cs="Times New Roman"/>
        </w:rPr>
      </w:pPr>
    </w:p>
    <w:p w:rsidRDefault="00931C57" w:rsidP="00931C57" w:rsidR="00931C57">
      <w:pPr>
        <w:pStyle w:val="Naslov2"/>
        <w:numPr>
          <w:ilvl w:val="0"/>
          <w:numId w:val="0"/>
        </w:numPr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931C57" w:rsidP="00931C57" w:rsidR="00931C57">
      <w:pPr>
        <w:spacing w:after="0"/>
        <w:jc w:val="both"/>
        <w:rPr>
          <w:rFonts w:cs="Times New Roman"/>
        </w:rPr>
      </w:pPr>
    </w:p>
    <w:p w:rsidRDefault="00931C57" w:rsidP="00931C57" w:rsidR="00931C57">
      <w:pPr>
        <w:spacing w:after="0"/>
        <w:ind w:firstLine="720"/>
        <w:jc w:val="both"/>
        <w:rPr>
          <w:rFonts w:cs="Times New Roman"/>
          <w:lang w:val="en-AU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povodom prijedloga predlagatelja Republika Hrvatska, Ministarstvo financija, Porezna uprava, Područni ured Koprivnica, OIB: 52634238587, zastupanog po Županijskom državnom odvjetništvu u Varaždinu, Građansko upravni odjel radi pokretanja stečajnog postupka nad dužnikom INŽENJER BRANKO MEĐUREČAN d.o.o., </w:t>
      </w:r>
      <w:proofErr w:type="spellStart"/>
      <w:r>
        <w:rPr>
          <w:rFonts w:cs="Times New Roman"/>
        </w:rPr>
        <w:t>Kalinovac</w:t>
      </w:r>
      <w:proofErr w:type="spellEnd"/>
      <w:r>
        <w:rPr>
          <w:rFonts w:cs="Times New Roman"/>
        </w:rPr>
        <w:t xml:space="preserve">, Dravska 37, OIB: 41009548961, dana 1. ožujka 2016. </w:t>
      </w:r>
    </w:p>
    <w:p w:rsidRDefault="00931C57" w:rsidP="00931C57" w:rsidR="00931C57">
      <w:pPr>
        <w:spacing w:after="0"/>
        <w:jc w:val="both"/>
        <w:rPr>
          <w:rFonts w:cs="Times New Roman"/>
        </w:rPr>
      </w:pPr>
    </w:p>
    <w:p w:rsidRDefault="00931C57" w:rsidP="00931C57" w:rsidR="00931C5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931C57" w:rsidP="00931C57" w:rsidR="00931C57">
      <w:pPr>
        <w:spacing w:after="0"/>
        <w:jc w:val="both"/>
        <w:rPr>
          <w:rFonts w:cs="Times New Roman"/>
        </w:rPr>
      </w:pPr>
    </w:p>
    <w:p w:rsidRDefault="00931C57" w:rsidP="00931C57" w:rsidR="00931C5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Ročište radi izjašnjenja o prijedlogu za otvaranje stečajnog postupka i davanja obavijesti te radi utvrđivanja uvjeta za otvaranje stečajnog postupka zakazuje se kod ovog suda, soba broj 230/II za dan:</w:t>
      </w:r>
    </w:p>
    <w:p w:rsidRDefault="00931C57" w:rsidP="00931C57" w:rsidR="00931C57">
      <w:pPr>
        <w:spacing w:after="0"/>
        <w:jc w:val="both"/>
        <w:rPr>
          <w:rFonts w:cs="Times New Roman"/>
        </w:rPr>
      </w:pPr>
    </w:p>
    <w:p w:rsidRDefault="00931C57" w:rsidP="00931C57" w:rsidR="00931C57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u w:val="single"/>
        </w:rPr>
        <w:t>12. travnja 2016. u 12,00 sati</w:t>
      </w:r>
    </w:p>
    <w:p w:rsidRDefault="00931C57" w:rsidP="00931C57" w:rsidR="00931C57">
      <w:pPr>
        <w:spacing w:after="0"/>
        <w:jc w:val="both"/>
        <w:rPr>
          <w:rFonts w:cs="Times New Roman"/>
        </w:rPr>
      </w:pPr>
    </w:p>
    <w:p w:rsidRDefault="00931C57" w:rsidP="00931C57" w:rsidR="00931C57">
      <w:pPr>
        <w:spacing w:after="0"/>
        <w:jc w:val="both"/>
        <w:rPr>
          <w:rFonts w:cs="Times New Roman"/>
        </w:rPr>
      </w:pPr>
      <w:r>
        <w:rPr>
          <w:rFonts w:cs="Times New Roman"/>
        </w:rPr>
        <w:t>na koje se dostavom prijepisa ovoga poziva pristupiti:</w:t>
      </w:r>
    </w:p>
    <w:p w:rsidRDefault="00931C57" w:rsidP="00931C57" w:rsidR="00931C57">
      <w:pPr>
        <w:spacing w:after="0"/>
        <w:jc w:val="both"/>
        <w:rPr>
          <w:rFonts w:cs="Times New Roman"/>
        </w:rPr>
      </w:pPr>
    </w:p>
    <w:p w:rsidRDefault="00931C57" w:rsidP="00931C57" w:rsidR="00931C57">
      <w:pPr>
        <w:numPr>
          <w:ilvl w:val="0"/>
          <w:numId w:val="47"/>
        </w:numPr>
        <w:tabs>
          <w:tab w:pos="1346" w:val="clear"/>
          <w:tab w:pos="1395" w:val="num"/>
        </w:tabs>
        <w:spacing w:after="0"/>
        <w:ind w:left="1395"/>
        <w:jc w:val="both"/>
        <w:rPr>
          <w:rFonts w:cs="Times New Roman"/>
        </w:rPr>
      </w:pPr>
      <w:r>
        <w:rPr>
          <w:rFonts w:cs="Times New Roman"/>
        </w:rPr>
        <w:t xml:space="preserve">dužnik, INŽENJER BRANKO MEĐUREČAN d.o.o., </w:t>
      </w:r>
      <w:proofErr w:type="spellStart"/>
      <w:r>
        <w:rPr>
          <w:rFonts w:cs="Times New Roman"/>
        </w:rPr>
        <w:t>Kalinovac</w:t>
      </w:r>
      <w:proofErr w:type="spellEnd"/>
      <w:r>
        <w:rPr>
          <w:rFonts w:cs="Times New Roman"/>
        </w:rPr>
        <w:t>, Dravska 37</w:t>
      </w:r>
    </w:p>
    <w:p w:rsidRDefault="00931C57" w:rsidP="00931C57" w:rsidR="00931C57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direktor dužnika, Slaven </w:t>
      </w:r>
      <w:proofErr w:type="spellStart"/>
      <w:r>
        <w:rPr>
          <w:rFonts w:cs="Times New Roman"/>
        </w:rPr>
        <w:t>Prokeš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Koštacin</w:t>
      </w:r>
      <w:proofErr w:type="spellEnd"/>
      <w:r>
        <w:rPr>
          <w:rFonts w:cs="Times New Roman"/>
        </w:rPr>
        <w:t xml:space="preserve"> 2, Zagreb</w:t>
      </w:r>
    </w:p>
    <w:p w:rsidRDefault="00931C57" w:rsidP="00931C57" w:rsidR="00931C57">
      <w:pPr>
        <w:spacing w:after="0"/>
        <w:jc w:val="both"/>
        <w:rPr>
          <w:rFonts w:cs="Times New Roman"/>
        </w:rPr>
      </w:pPr>
    </w:p>
    <w:p w:rsidRDefault="00931C57" w:rsidP="00931C57" w:rsidR="00931C5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1. ožujka 2016.</w:t>
      </w:r>
    </w:p>
    <w:p w:rsidRDefault="00931C57" w:rsidP="00931C57" w:rsidR="00931C57">
      <w:pPr>
        <w:spacing w:after="0"/>
        <w:jc w:val="both"/>
        <w:rPr>
          <w:rFonts w:cs="Times New Roman"/>
        </w:rPr>
      </w:pPr>
    </w:p>
    <w:p w:rsidRDefault="00931C57" w:rsidP="00931C57" w:rsidR="00931C5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931C57" w:rsidP="00931C57" w:rsidR="00931C57">
      <w:pPr>
        <w:spacing w:after="0"/>
        <w:jc w:val="both"/>
        <w:rPr>
          <w:rFonts w:cs="Times New Roman"/>
        </w:rPr>
      </w:pPr>
    </w:p>
    <w:p w:rsidRDefault="00931C57" w:rsidP="00931C57" w:rsidR="00931C5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v.r.</w:t>
      </w:r>
    </w:p>
    <w:p w:rsidRDefault="00931C57" w:rsidP="00931C57" w:rsidR="00931C57">
      <w:pPr>
        <w:spacing w:after="0"/>
        <w:jc w:val="both"/>
        <w:rPr>
          <w:rFonts w:cs="Times New Roman"/>
        </w:rPr>
      </w:pPr>
    </w:p>
    <w:p w:rsidRDefault="00931C57" w:rsidP="00931C57" w:rsidR="00931C57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931C57" w:rsidP="00931C57" w:rsidR="00931C57">
      <w:pPr>
        <w:spacing w:after="0"/>
        <w:jc w:val="both"/>
        <w:rPr>
          <w:rFonts w:cs="Times New Roman"/>
        </w:rPr>
      </w:pPr>
    </w:p>
    <w:p w:rsidRDefault="00931C57" w:rsidP="00931C57" w:rsidR="00931C57">
      <w:pPr>
        <w:spacing w:after="0"/>
        <w:jc w:val="both"/>
        <w:rPr>
          <w:rFonts w:cs="Times New Roman"/>
        </w:rPr>
      </w:pPr>
    </w:p>
    <w:p w:rsidRDefault="00931C57" w:rsidP="00931C57" w:rsidR="00931C57">
      <w:pPr>
        <w:spacing w:after="0"/>
        <w:jc w:val="both"/>
        <w:rPr>
          <w:rFonts w:cs="Times New Roman"/>
        </w:rPr>
      </w:pPr>
    </w:p>
    <w:p w:rsidRDefault="00931C57" w:rsidP="00931C57" w:rsidR="00931C57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931C57" w:rsidP="00931C57" w:rsidR="00931C57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931C57" w:rsidP="00931C57" w:rsidR="00931C57">
      <w:pPr>
        <w:spacing w:after="0"/>
        <w:jc w:val="both"/>
        <w:rPr>
          <w:rFonts w:cs="Times New Roman"/>
        </w:rPr>
      </w:pPr>
    </w:p>
    <w:p w:rsidRDefault="00931C57" w:rsidP="00931C57" w:rsidR="00931C57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31C57" w:rsidP="00931C57" w:rsidR="00931C57">
      <w:pPr>
        <w:pStyle w:val="Odlomakpopisa"/>
        <w:numPr>
          <w:ilvl w:val="0"/>
          <w:numId w:val="47"/>
        </w:numPr>
        <w:tabs>
          <w:tab w:pos="851" w:val="clear"/>
          <w:tab w:pos="709" w:val="num"/>
        </w:tabs>
        <w:spacing w:after="0"/>
        <w:ind w:hanging="1346"/>
        <w:contextualSpacing/>
        <w:rPr>
          <w:rFonts w:cs="Times New Roman"/>
        </w:rPr>
      </w:pPr>
      <w:r>
        <w:rPr>
          <w:rFonts w:cs="Times New Roman"/>
        </w:rPr>
        <w:t xml:space="preserve">dužnik, INŽENJER BRANKO MEĐUREČAN d.o.o., </w:t>
      </w:r>
      <w:proofErr w:type="spellStart"/>
      <w:r>
        <w:rPr>
          <w:rFonts w:cs="Times New Roman"/>
        </w:rPr>
        <w:t>Kalinovac</w:t>
      </w:r>
      <w:proofErr w:type="spellEnd"/>
      <w:r>
        <w:rPr>
          <w:rFonts w:cs="Times New Roman"/>
        </w:rPr>
        <w:t>, Dravska 37</w:t>
      </w:r>
    </w:p>
    <w:p w:rsidRDefault="00931C57" w:rsidP="00931C57" w:rsidR="00931C57">
      <w:pPr>
        <w:numPr>
          <w:ilvl w:val="0"/>
          <w:numId w:val="47"/>
        </w:numPr>
        <w:tabs>
          <w:tab w:pos="709" w:val="num"/>
        </w:tabs>
        <w:spacing w:after="0"/>
        <w:ind w:hanging="709" w:left="709"/>
        <w:jc w:val="both"/>
        <w:rPr>
          <w:rFonts w:cs="Times New Roman"/>
        </w:rPr>
      </w:pPr>
      <w:r>
        <w:rPr>
          <w:rFonts w:cs="Times New Roman"/>
        </w:rPr>
        <w:t xml:space="preserve">direktor dužnika, Slaven </w:t>
      </w:r>
      <w:proofErr w:type="spellStart"/>
      <w:r>
        <w:rPr>
          <w:rFonts w:cs="Times New Roman"/>
        </w:rPr>
        <w:t>Prokeš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Koštacin</w:t>
      </w:r>
      <w:proofErr w:type="spellEnd"/>
      <w:r>
        <w:rPr>
          <w:rFonts w:cs="Times New Roman"/>
        </w:rPr>
        <w:t xml:space="preserve"> 2, Zagreb</w:t>
      </w:r>
    </w:p>
    <w:p w:rsidRDefault="00931C57" w:rsidP="00931C57" w:rsidR="00931C57">
      <w:pPr>
        <w:spacing w:after="0"/>
        <w:jc w:val="both"/>
        <w:rPr>
          <w:rFonts w:cs="Times New Roman"/>
        </w:rPr>
      </w:pPr>
    </w:p>
    <w:p w:rsidRDefault="00931C57" w:rsidP="00931C57" w:rsidR="00931C57">
      <w:pPr>
        <w:spacing w:after="0"/>
        <w:rPr>
          <w:rFonts w:hAnsiTheme="minorHAnsi" w:asciiTheme="minorHAnsi"/>
          <w:sz w:val="22"/>
          <w:szCs w:val="22"/>
        </w:rPr>
      </w:pPr>
    </w:p>
    <w:p w:rsidRDefault="00CB0EA4" w:rsidP="00931C57" w:rsidR="00CB0EA4">
      <w:pPr>
        <w:pStyle w:val="Naslovdokumenta"/>
        <w:spacing w:after="0"/>
      </w:pPr>
    </w:p>
    <w:p w:rsidRDefault="0071688E" w:rsidP="00931C57" w:rsidR="0071688E">
      <w:pPr>
        <w:pStyle w:val="Poetniodjeljak"/>
        <w:spacing w:after="0"/>
      </w:pPr>
    </w:p>
    <w:p w:rsidRDefault="00A21F0D" w:rsidP="00931C57" w:rsidR="00A21F0D">
      <w:pPr>
        <w:pStyle w:val="NormaleSPIS"/>
        <w:spacing w:after="0"/>
        <w:rPr>
          <w:noProof/>
        </w:rPr>
      </w:pPr>
    </w:p>
    <w:p w:rsidRDefault="00DA0242" w:rsidP="00931C57" w:rsidR="00DA0242">
      <w:pPr>
        <w:pStyle w:val="ZapisniarPotpis"/>
        <w:spacing w:after="0"/>
      </w:pPr>
    </w:p>
    <w:sectPr w:rsidSect="00EB0D4C" w:rsidR="00DA0242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46" w:val="num"/>
        </w:tabs>
        <w:ind w:hanging="495" w:left="1346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31" w:val="num"/>
        </w:tabs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651" w:val="num"/>
        </w:tabs>
        <w:ind w:hanging="360" w:left="265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71" w:val="num"/>
        </w:tabs>
        <w:ind w:hanging="360" w:left="337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91" w:val="num"/>
        </w:tabs>
        <w:ind w:hanging="360" w:left="409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11" w:val="num"/>
        </w:tabs>
        <w:ind w:hanging="360" w:left="481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31" w:val="num"/>
        </w:tabs>
        <w:ind w:hanging="360" w:left="553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251" w:val="num"/>
        </w:tabs>
        <w:ind w:hanging="360" w:left="625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71" w:val="num"/>
        </w:tabs>
        <w:ind w:hanging="360" w:left="6971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C57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05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za 12.4.16.</izvorni_sadrzaj>
    <derivirana_varijabla naziv="DomainObject.Primjedba_1">-poziv za 12.4.16.</derivirana_varijabla>
  </DomainObject.Primjedba>
  <DomainObject.Oznaka>
    <izvorni_sadrzaj>St-294/2014-22</izvorni_sadrzaj>
    <derivirana_varijabla naziv="DomainObject.Oznaka_1">St-294/2014-22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St-294/2014</izvorni_sadrzaj>
    <derivirana_varijabla naziv="DomainObject.Predmet.OznakaBroj_1">St-294/2014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INŽENJER BRANKO MEĐUREČAN trgovačko društvo za građevinarstvo i trgovinu d.o.o. zastupanog po punomoćniku Nenad Homar</izvorni_sadrzaj>
    <derivirana_varijabla naziv="DomainObject.Predmet.ProtustrankaFormated_1">  INŽENJER BRANKO MEĐUREČAN trgovačko društvo za građevinarstvo i trgovinu d.o.o. zastupanog po punomoćniku Nenad Homar</derivirana_varijabla>
  </DomainObject.Predmet.ProtustrankaFormated>
  <DomainObject.Predmet.ProtustrankaFormatedOIB>
    <izvorni_sadrzaj>  INŽENJER BRANKO MEĐUREČAN trgovačko društvo za građevinarstvo i trgovinu d.o.o., OIB 41009548961 zastupanog po punomoćniku Nenad Homar</izvorni_sadrzaj>
    <derivirana_varijabla naziv="DomainObject.Predmet.ProtustrankaFormatedOIB_1">  INŽENJER BRANKO MEĐUREČAN trgovačko društvo za građevinarstvo i trgovinu d.o.o., OIB 41009548961 zastupanog po punomoćniku Nenad Homar</derivirana_varijabla>
  </DomainObject.Predmet.ProtustrankaFormatedOIB>
  <DomainObject.Predmet.ProtustrankaFormatedWithAdress>
    <izvorni_sadrzaj> INŽENJER BRANKO MEĐUREČAN trgovačko društvo za građevinarstvo i trgovinu d.o.o., Dravska 37, 48350 Kalinovac zastupanog po punomoćniku Nenad Homar</izvorni_sadrzaj>
    <derivirana_varijabla naziv="DomainObject.Predmet.ProtustrankaFormatedWithAdress_1"> INŽENJER BRANKO MEĐUREČAN trgovačko društvo za građevinarstvo i trgovinu d.o.o., Dravska 37, 48350 Kalinovac zastupanog po punomoćniku Nenad Homar</derivirana_varijabla>
  </DomainObject.Predmet.ProtustrankaFormatedWithAdress>
  <DomainObject.Predmet.ProtustrankaFormatedWithAdressOIB>
    <izvorni_sadrzaj> INŽENJER BRANKO MEĐUREČAN trgovačko društvo za građevinarstvo i trgovinu d.o.o., OIB 41009548961, Dravska 37, 48350 Kalinovac zastupanog po punomoćniku Nenad Homar</izvorni_sadrzaj>
    <derivirana_varijabla naziv="DomainObject.Predmet.ProtustrankaFormatedWithAdressOIB_1"> INŽENJER BRANKO MEĐUREČAN trgovačko društvo za građevinarstvo i trgovinu d.o.o., OIB 41009548961, Dravska 37, 48350 Kalinovac zastupanog po punomoćniku Nenad Homar</derivirana_varijabla>
  </DomainObject.Predmet.ProtustrankaFormatedWithAdressOIB>
  <DomainObject.Predmet.ProtustrankaWithAdress>
    <izvorni_sadrzaj>INŽENJER BRANKO MEĐUREČAN trgovačko društvo za građevinarstvo i trgovinu d.o.o. Dravska 37, 48350 Kalinovac</izvorni_sadrzaj>
    <derivirana_varijabla naziv="DomainObject.Predmet.ProtustrankaWithAdress_1">INŽENJER BRANKO MEĐUREČAN trgovačko društvo za građevinarstvo i trgovinu d.o.o. Dravska 37, 48350 Kalinovac</derivirana_varijabla>
  </DomainObject.Predmet.ProtustrankaWithAdress>
  <DomainObject.Predmet.ProtustrankaWithAdressOIB>
    <izvorni_sadrzaj>INŽENJER BRANKO MEĐUREČAN trgovačko društvo za građevinarstvo i trgovinu d.o.o., OIB 41009548961, Dravska 37, 48350 Kalinovac</izvorni_sadrzaj>
    <derivirana_varijabla naziv="DomainObject.Predmet.ProtustrankaWithAdressOIB_1">INŽENJER BRANKO MEĐUREČAN trgovačko društvo za građevinarstvo i trgovinu d.o.o., OIB 41009548961, Dravska 37, 48350 Kalinovac</derivirana_varijabla>
  </DomainObject.Predmet.ProtustrankaWithAdressOIB>
  <DomainObject.Predmet.ProtustrankaNazivFormated>
    <izvorni_sadrzaj>INŽENJER BRANKO MEĐUREČAN trgovačko društvo za građevinarstvo i trgovinu d.o.o.</izvorni_sadrzaj>
    <derivirana_varijabla naziv="DomainObject.Predmet.ProtustrankaNazivFormated_1">INŽENJER BRANKO MEĐUREČAN trgovačko društvo za građevinarstvo i trgovinu d.o.o.</derivirana_varijabla>
  </DomainObject.Predmet.ProtustrankaNazivFormated>
  <DomainObject.Predmet.ProtustrankaNazivFormatedOIB>
    <izvorni_sadrzaj>INŽENJER BRANKO MEĐUREČAN trgovačko društvo za građevinarstvo i trgovinu d.o.o., OIB 41009548961</izvorni_sadrzaj>
    <derivirana_varijabla naziv="DomainObject.Predmet.ProtustrankaNazivFormatedOIB_1">INŽENJER BRANKO MEĐUREČAN trgovačko društvo za građevinarstvo i trgovinu d.o.o., OIB 41009548961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 zastupanog po punomoćniku Županijsko državno odvjetništvo u Varaždinu</izvorni_sadrzaj>
    <derivirana_varijabla naziv="DomainObject.Predmet.StrankaFormated_1">  Porezna uprava Područni ured Koprivnica zastupanog po punomoćniku Županijsko državno odvjetništvo u Varaždinu</derivirana_varijabla>
  </DomainObject.Predmet.StrankaFormated>
  <DomainObject.Predmet.StrankaFormatedOIB>
    <izvorni_sadrzaj>  Porezna uprava Područni ured Koprivnica zastupanog po punomoćniku Županijsko državno odvjetništvo u Varaždinu</izvorni_sadrzaj>
    <derivirana_varijabla naziv="DomainObject.Predmet.StrankaFormatedOIB_1">  Porezna uprava Područni ured Koprivnica zastupanog po punomoćniku Županijsko državno odvjetništvo u Varaždinu</derivirana_varijabla>
  </DomainObject.Predmet.StrankaFormatedOIB>
  <DomainObject.Predmet.StrankaFormatedWithAdress>
    <izvorni_sadrzaj> Porezna uprava Područni ured Koprivnica, Hrvatske državnosti 7, 48000 Koprivnica zastupanog po punomoćniku Županijsko državno odvjetništvo u Varaždinu</izvorni_sadrzaj>
    <derivirana_varijabla naziv="DomainObject.Predmet.StrankaFormatedWithAdress_1"> Porezna uprava Područni ured Koprivnica, Hrvatske državnosti 7, 48000 Koprivnica zastupanog po punomoćniku Županijsko državno odvjetništvo u Varaždinu</derivirana_varijabla>
  </DomainObject.Predmet.StrankaFormatedWithAdress>
  <DomainObject.Predmet.StrankaFormatedWithAdressOIB>
    <izvorni_sadrzaj> Porezna uprava Područni ured Koprivnica, Hrvatske državnosti 7, 48000 Koprivnica zastupanog po punomoćniku Županijsko državno odvjetništvo u Varaždinu</izvorni_sadrzaj>
    <derivirana_varijabla naziv="DomainObject.Predmet.StrankaFormatedWithAdressOIB_1"> Porezna uprava Područni ured Koprivnica, Hrvatske državnosti 7, 48000 Koprivnica zastupanog po punomoćniku Županijsko državno odvjetništvo u Varaždinu</derivirana_varijabla>
  </DomainObject.Predmet.StrankaFormatedWithAdressOIB>
  <DomainObject.Predmet.StrankaWithAdress>
    <izvorni_sadrzaj>Porezna uprava Područni ured Koprivnica Hrvatske državnosti 7,48000 Koprivnica</izvorni_sadrzaj>
    <derivirana_varijabla naziv="DomainObject.Predmet.StrankaWithAdress_1">Porezna uprava Područni ured Koprivnica Hrvatske državnosti 7,48000 Koprivnica</derivirana_varijabla>
  </DomainObject.Predmet.StrankaWithAdress>
  <DomainObject.Predmet.StrankaWithAdressOIB>
    <izvorni_sadrzaj>Porezna uprava Područni ured Koprivnica, Hrvatske državnosti 7,48000 Koprivnica</izvorni_sadrzaj>
    <derivirana_varijabla naziv="DomainObject.Predmet.StrankaWithAdressOIB_1">Porezna uprava Područni ured Koprivnica, Hrvatske državnosti 7,48000 Koprivnica</derivirana_varijabla>
  </DomainObject.Predmet.StrankaWithAdressOIB>
  <DomainObject.Predmet.StrankaNazivFormated>
    <izvorni_sadrzaj>Porezna uprava Područni ured Koprivnica</izvorni_sadrzaj>
    <derivirana_varijabla naziv="DomainObject.Predmet.StrankaNazivFormated_1">Porezna uprava Područni ured Koprivnica</derivirana_varijabla>
  </DomainObject.Predmet.StrankaNazivFormated>
  <DomainObject.Predmet.StrankaNazivFormatedOIB>
    <izvorni_sadrzaj>Porezna uprava Područni ured Koprivnica</izvorni_sadrzaj>
    <derivirana_varijabla naziv="DomainObject.Predmet.StrankaNazivFormatedOIB_1">Porezna uprava Područni ured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15444322.27</izvorni_sadrzaj>
    <derivirana_varijabla naziv="DomainObject.Predmet.TrenutnaVrijednost_1">15444322.27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Koprivnica zastupanog po punomoćniku Županijsko državno odvjetništvo u Varaždinu</item>
    </izvorni_sadrzaj>
    <derivirana_varijabla naziv="DomainObject.Predmet.StrankaListFormated_1">
      <item>Porezna uprava Područni ured Koprivnica zastupanog po punomoćniku Županijsko državno odvjetništvo u Varaždinu</item>
    </derivirana_varijabla>
  </DomainObject.Predmet.StrankaListFormated>
  <DomainObject.Predmet.StrankaListFormatedOIB>
    <izvorni_sadrzaj>
      <item>Porezna uprava Područni ured Koprivnica zastupanog po punomoćniku Županijsko državno odvjetništvo u Varaždinu</item>
    </izvorni_sadrzaj>
    <derivirana_varijabla naziv="DomainObject.Predmet.StrankaListFormatedOIB_1">
      <item>Porezna uprava Područni ured Koprivnica zastupanog po punomoćniku Županijsko državno odvjetništvo u Varaždinu</item>
    </derivirana_varijabla>
  </DomainObject.Predmet.StrankaListFormatedOIB>
  <DomainObject.Predmet.StrankaListFormatedWithAdress>
    <izvorni_sadrzaj>
      <item>Porezna uprava Područni ured Koprivnica, Hrvatske državnosti 7, 48000 Koprivnica zastupanog po punomoćniku Županijsko državno odvjetništvo u Varaždinu</item>
    </izvorni_sadrzaj>
    <derivirana_varijabla naziv="DomainObject.Predmet.StrankaListFormatedWithAdress_1">
      <item>Porezna uprava Područni ured Koprivnica, Hrvatske državnosti 7, 48000 Koprivnica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Koprivnica, Hrvatske državnosti 7, 48000 Koprivnica zastupanog po punomoćniku Županijsko državno odvjetništvo u Varaždinu</item>
    </izvorni_sadrzaj>
    <derivirana_varijabla naziv="DomainObject.Predmet.StrankaListFormatedWithAdressOIB_1">
      <item>Porezna uprava Područni ured Koprivnica, Hrvatske državnosti 7, 48000 Koprivnica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Koprivnica</item>
    </izvorni_sadrzaj>
    <derivirana_varijabla naziv="DomainObject.Predmet.StrankaListNazivFormated_1">
      <item>Porezna uprava Područni ured Koprivnica</item>
    </derivirana_varijabla>
  </DomainObject.Predmet.StrankaListNazivFormated>
  <DomainObject.Predmet.StrankaListNazivFormatedOIB>
    <izvorni_sadrzaj>
      <item>Porezna uprava Područni ured Koprivnica</item>
    </izvorni_sadrzaj>
    <derivirana_varijabla naziv="DomainObject.Predmet.StrankaListNazivFormatedOIB_1">
      <item>Porezna uprava Područni ured Koprivnica</item>
    </derivirana_varijabla>
  </DomainObject.Predmet.StrankaListNazivFormatedOIB>
  <DomainObject.Predmet.ProtuStrankaListFormated>
    <izvorni_sadrzaj>
      <item>INŽENJER BRANKO MEĐUREČAN trgovačko društvo za građevinarstvo i trgovinu d.o.o. zastupanog po punomoćniku Nenad Homar</item>
    </izvorni_sadrzaj>
    <derivirana_varijabla naziv="DomainObject.Predmet.ProtuStrankaListFormated_1">
      <item>INŽENJER BRANKO MEĐUREČAN trgovačko društvo za građevinarstvo i trgovinu d.o.o. zastupanog po punomoćniku Nenad Homar</item>
    </derivirana_varijabla>
  </DomainObject.Predmet.ProtuStrankaListFormated>
  <DomainObject.Predmet.ProtuStrankaListFormatedOIB>
    <izvorni_sadrzaj>
      <item>INŽENJER BRANKO MEĐUREČAN trgovačko društvo za građevinarstvo i trgovinu d.o.o., OIB 41009548961 zastupanog po punomoćniku Nenad Homar</item>
    </izvorni_sadrzaj>
    <derivirana_varijabla naziv="DomainObject.Predmet.ProtuStrankaListFormatedOIB_1">
      <item>INŽENJER BRANKO MEĐUREČAN trgovačko društvo za građevinarstvo i trgovinu d.o.o., OIB 41009548961 zastupanog po punomoćniku Nenad Homar</item>
    </derivirana_varijabla>
  </DomainObject.Predmet.ProtuStrankaListFormatedOIB>
  <DomainObject.Predmet.ProtuStrankaListFormatedWithAdress>
    <izvorni_sadrzaj>
      <item>INŽENJER BRANKO MEĐUREČAN trgovačko društvo za građevinarstvo i trgovinu d.o.o., Dravska 37, 48350 Kalinovac zastupanog po punomoćniku Nenad Homar</item>
    </izvorni_sadrzaj>
    <derivirana_varijabla naziv="DomainObject.Predmet.ProtuStrankaListFormatedWithAdress_1">
      <item>INŽENJER BRANKO MEĐUREČAN trgovačko društvo za građevinarstvo i trgovinu d.o.o., Dravska 37, 48350 Kalinovac zastupanog po punomoćniku Nenad Homar</item>
    </derivirana_varijabla>
  </DomainObject.Predmet.ProtuStrankaListFormatedWithAdress>
  <DomainObject.Predmet.ProtuStrankaListFormatedWithAdressOIB>
    <izvorni_sadrzaj>
      <item>INŽENJER BRANKO MEĐUREČAN trgovačko društvo za građevinarstvo i trgovinu d.o.o., OIB 41009548961, Dravska 37, 48350 Kalinovac zastupanog po punomoćniku Nenad Homar</item>
    </izvorni_sadrzaj>
    <derivirana_varijabla naziv="DomainObject.Predmet.ProtuStrankaListFormatedWithAdressOIB_1">
      <item>INŽENJER BRANKO MEĐUREČAN trgovačko društvo za građevinarstvo i trgovinu d.o.o., OIB 41009548961, Dravska 37, 48350 Kalinovac zastupanog po punomoćniku Nenad Homar</item>
    </derivirana_varijabla>
  </DomainObject.Predmet.ProtuStrankaListFormatedWithAdressOIB>
  <DomainObject.Predmet.ProtuStrankaListNazivFormated>
    <izvorni_sadrzaj>
      <item>INŽENJER BRANKO MEĐUREČAN trgovačko društvo za građevinarstvo i trgovinu d.o.o.</item>
    </izvorni_sadrzaj>
    <derivirana_varijabla naziv="DomainObject.Predmet.ProtuStrankaListNazivFormated_1">
      <item>INŽENJER BRANKO MEĐUREČAN trgovačko društvo za građevinarstvo i trgovinu d.o.o.</item>
    </derivirana_varijabla>
  </DomainObject.Predmet.ProtuStrankaListNazivFormated>
  <DomainObject.Predmet.ProtuStrankaListNazivFormatedOIB>
    <izvorni_sadrzaj>
      <item>INŽENJER BRANKO MEĐUREČAN trgovačko društvo za građevinarstvo i trgovinu d.o.o., OIB 41009548961</item>
    </izvorni_sadrzaj>
    <derivirana_varijabla naziv="DomainObject.Predmet.ProtuStrankaListNazivFormatedOIB_1">
      <item>INŽENJER BRANKO MEĐUREČAN trgovačko društvo za građevinarstvo i trgovinu d.o.o., OIB 41009548961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Koprivnica</item>
      <item>Oglasna ploča</item>
      <item>Sudski registar</item>
      <item>Slaven Prokeš, direktor dužnika</item>
      <item>Nenad Homar punomoćnik sudionika u postupku INŽENJER BRANKO MEĐUREČAN trgovačko društvo za građevinarstvo i trgovinu d.o.o.</item>
    </izvorni_sadrzaj>
    <derivirana_varijabla naziv="DomainObject.Predmet.OstaliListFormated_1">
      <item>Županijsko državno odvjetništvo u Varaždinu punomoćnik sudionika u postupku Porezna uprava Područni ured Koprivnica</item>
      <item>Oglasna ploča</item>
      <item>Sudski registar</item>
      <item>Slaven Prokeš, direktor dužnika</item>
      <item>Nenad Homar punomoćnik sudionika u postupku INŽENJER BRANKO MEĐUREČAN trgovačko društvo za građevinarstvo i trgovinu d.o.o.</item>
    </derivirana_varijabla>
  </DomainObject.Predmet.OstaliListFormated>
  <DomainObject.Predmet.OstaliListFormatedOIB>
    <izvorni_sadrzaj>
      <item>Županijsko državno odvjetništvo u Varaždinu punomoćnik sudionika u postupku Porezna uprava Područni ured Koprivnica</item>
      <item>Oglasna ploča</item>
      <item>Sudski registar</item>
      <item>Slaven Prokeš, direktor dužnika</item>
      <item>Nenad Homar, OIB 11719729882 punomoćnik sudionika u postupku INŽENJER BRANKO MEĐUREČAN trgovačko društvo za građevinarstvo i trgovinu d.o.o.</item>
    </izvorni_sadrzaj>
    <derivirana_varijabla naziv="DomainObject.Predmet.OstaliListFormatedOIB_1">
      <item>Županijsko državno odvjetništvo u Varaždinu punomoćnik sudionika u postupku Porezna uprava Područni ured Koprivnica</item>
      <item>Oglasna ploča</item>
      <item>Sudski registar</item>
      <item>Slaven Prokeš, direktor dužnika</item>
      <item>Nenad Homar, OIB 11719729882 punomoćnik sudionika u postupku INŽENJER BRANKO MEĐUREČAN trgovačko društvo za građevinarstvo i trgovinu d.o.o.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direktor dužnika, Koštacin 2, 10000 Zagreb</item>
      <item>Nenad Homar, Dravska 1, 48000 Koprivnica punomoćnik sudionika u postupku INŽENJER BRANKO MEĐUREČAN trgovačko društvo za građevinarstvo i trgovinu d.o.o.</item>
    </izvorni_sadrzaj>
    <derivirana_varijabla naziv="DomainObject.Predmet.OstaliListFormatedWithAdress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direktor dužnika, Koštacin 2, 10000 Zagreb</item>
      <item>Nenad Homar, Dravska 1, 48000 Koprivnica punomoćnik sudionika u postupku INŽENJER BRANKO MEĐUREČAN trgovačko društvo za građevinarstvo i trgovinu d.o.o.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direktor dužnika, Koštacin 2, 10000 Zagreb</item>
      <item>Nenad Homar, OIB 11719729882, Dravska 1, 48000 Koprivnica punomoćnik sudionika u postupku INŽENJER BRANKO MEĐUREČAN trgovačko društvo za građevinarstvo i trgovinu d.o.o.</item>
    </izvorni_sadrzaj>
    <derivirana_varijabla naziv="DomainObject.Predmet.OstaliListFormatedWithAdressOIB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direktor dužnika, Koštacin 2, 10000 Zagreb</item>
      <item>Nenad Homar, OIB 11719729882, Dravska 1, 48000 Koprivnica punomoćnik sudionika u postupku INŽENJER BRANKO MEĐUREČAN trgovačko društvo za građevinarstvo i trgovinu d.o.o.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Slaven Prokeš, direktor dužnika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Slaven Prokeš, direktor dužnika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Slaven Prokeš, direktor dužnika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Slaven Prokeš, direktor dužnika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St-294/2014-22</izvorni_sadrzaj>
    <derivirana_varijabla naziv="DomainObject.PoslovniBrojDokumenta_1">St-294/2014-22</derivirana_varijabla>
  </DomainObject.PoslovniBrojDokumenta>
  <DomainObject.Predmet.StrankaIDrugi>
    <izvorni_sadrzaj>Porezna uprava Područni ured Koprivnica</izvorni_sadrzaj>
    <derivirana_varijabla naziv="DomainObject.Predmet.StrankaIDrugi_1">Porezna uprava Područni ured Koprivnica</derivirana_varijabla>
  </DomainObject.Predmet.StrankaIDrugi>
  <DomainObject.Predmet.ProtustrankaIDrugi>
    <izvorni_sadrzaj>INŽENJER BRANKO MEĐUREČAN trgovačko društvo za građevinarstvo i trgovinu d.o.o.</izvorni_sadrzaj>
    <derivirana_varijabla naziv="DomainObject.Predmet.ProtustrankaIDrugi_1">INŽENJER BRANKO MEĐUREČAN trgovačko društvo za građevinarstvo i trgovinu d.o.o.</derivirana_varijabla>
  </DomainObject.Predmet.ProtustrankaIDrugi>
  <DomainObject.Predmet.StrankaIDrugiAdressOIB>
    <izvorni_sadrzaj>Porezna uprava Područni ured Koprivnica, Hrvatske državnosti 7, 48000 Koprivnica</izvorni_sadrzaj>
    <derivirana_varijabla naziv="DomainObject.Predmet.StrankaIDrugiAdressOIB_1">Porezna uprava Područni ured Koprivnica, Hrvatske državnosti 7, 48000 Koprivnica</derivirana_varijabla>
  </DomainObject.Predmet.StrankaIDrugiAdressOIB>
  <DomainObject.Predmet.ProtustrankaIDrugiAdressOIB>
    <izvorni_sadrzaj>INŽENJER BRANKO MEĐUREČAN trgovačko društvo za građevinarstvo i trgovinu d.o.o., OIB 41009548961, Dravska 37, 48350 Kalinovac</izvorni_sadrzaj>
    <derivirana_varijabla naziv="DomainObject.Predmet.ProtustrankaIDrugiAdressOIB_1">INŽENJER BRANKO MEĐUREČAN trgovačko društvo za građevinarstvo i trgovinu d.o.o., OIB 41009548961, Dravska 37,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Koprivnica</item>
      <item>INŽENJER BRANKO MEĐUREČAN trgovačko društvo za građevinarstvo i trgovinu d.o.o.</item>
      <item>Županijsko državno odvjetništvo u Varaždinu</item>
      <item>Oglasna ploča</item>
      <item>Sudski registar</item>
      <item>Slaven Prokeš, direktor dužnika</item>
      <item>Nenad Homar</item>
    </izvorni_sadrzaj>
    <derivirana_varijabla naziv="DomainObject.Predmet.SudioniciListNaziv_1">
      <item>Porezna uprava Područni ured Koprivnica</item>
      <item>INŽENJER BRANKO MEĐUREČAN trgovačko društvo za građevinarstvo i trgovinu d.o.o.</item>
      <item>Županijsko državno odvjetništvo u Varaždinu</item>
      <item>Oglasna ploča</item>
      <item>Sudski registar</item>
      <item>Slaven Prokeš, direktor dužnika</item>
      <item>Nenad Homar</item>
    </derivirana_varijabla>
  </DomainObject.Predmet.SudioniciListNaziv>
  <DomainObject.Predmet.SudioniciListAdressOIB>
    <izvorni_sadrzaj>
      <item>Porezna uprava Područni ured Koprivnica, Hrvatske državnosti 7,48000 Koprivnica</item>
      <item>INŽENJER BRANKO MEĐUREČAN trgovačko društvo za građevinarstvo i trgovinu d.o.o., OIB 41009548961, Dravska 37,48350 Kalinovac</item>
      <item>Županijsko državno odvjetništvo u Varaždinu, B.Radića 2,42000 Varaždin</item>
      <item>Oglasna ploča</item>
      <item>Sudski registar, B.Radića 2,42000 Varaždin</item>
      <item>Slaven Prokeš, direktor dužnika, Koštacin 2,10000 Zagreb</item>
      <item>Nenad Homar, OIB 11719729882, Dravska 1,48000 Koprivnica</item>
    </izvorni_sadrzaj>
    <derivirana_varijabla naziv="DomainObject.Predmet.SudioniciListAdressOIB_1">
      <item>Porezna uprava Područni ured Koprivnica, Hrvatske državnosti 7,48000 Koprivnica</item>
      <item>INŽENJER BRANKO MEĐUREČAN trgovačko društvo za građevinarstvo i trgovinu d.o.o., OIB 41009548961, Dravska 37,48350 Kalinovac</item>
      <item>Županijsko državno odvjetništvo u Varaždinu, B.Radića 2,42000 Varaždin</item>
      <item>Oglasna ploča</item>
      <item>Sudski registar, B.Radića 2,42000 Varaždin</item>
      <item>Slaven Prokeš, direktor dužnika, Koštacin 2,10000 Zagreb</item>
      <item>Nenad Homar, OIB 11719729882, Dravska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67B13-7B01-43BF-8931-573F50838B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207</properties:Words>
  <properties:Characters>1113</properties:Characters>
  <properties:Lines>57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2016-03-01T14:06:00Z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St-294/2014-22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