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c648" w14:paraId="3dcc648" w:rsidRDefault="00C605A4" w:rsidP="00C605A4" w:rsidR="00C605A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PRIMUS INFORMATIKA d. o. o. Novigrad, Mareda, Le Mura III 28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605A4">
        <w:rPr>
          <w:rFonts w:cs="Times New Roman" w:eastAsia="Times New Roman"/>
          <w:szCs w:val="24"/>
          <w:lang w:eastAsia="hr-HR"/>
        </w:rPr>
        <w:t>62556884706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605A4">
        <w:rPr>
          <w:rFonts w:cs="Times New Roman" w:eastAsia="Times New Roman"/>
          <w:szCs w:val="24"/>
          <w:lang w:eastAsia="hr-HR"/>
        </w:rPr>
        <w:t>040179940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C605A4" w:rsidP="00C605A4" w:rsidR="00C605A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605A4" w:rsidP="00C605A4" w:rsidR="00C605A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605A4" w:rsidP="00C605A4" w:rsidR="00C605A4" w:rsidRPr="001C2B01">
      <w:pPr>
        <w:ind w:firstLine="708"/>
        <w:rPr>
          <w:szCs w:val="24"/>
        </w:rPr>
      </w:pPr>
    </w:p>
    <w:p w:rsidRDefault="00C605A4" w:rsidP="00C605A4" w:rsidR="00C605A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PRIMUS INFORMATIKA d. o. o. Novigrad, Mareda, Le Mura III 28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C605A4">
        <w:rPr>
          <w:rFonts w:cs="Times New Roman" w:eastAsia="Times New Roman"/>
          <w:szCs w:val="24"/>
          <w:lang w:eastAsia="hr-HR"/>
        </w:rPr>
        <w:t>62556884706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C605A4">
        <w:rPr>
          <w:rFonts w:cs="Times New Roman" w:eastAsia="Times New Roman"/>
          <w:szCs w:val="24"/>
          <w:lang w:eastAsia="hr-HR"/>
        </w:rPr>
        <w:t>040179940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605A4" w:rsidP="00C605A4" w:rsidR="00C605A4" w:rsidRPr="001C2B01">
      <w:pPr>
        <w:ind w:firstLine="708"/>
        <w:rPr>
          <w:szCs w:val="24"/>
        </w:rPr>
      </w:pPr>
    </w:p>
    <w:p w:rsidRDefault="00C605A4" w:rsidP="00C605A4" w:rsidR="00C605A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6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38</w:t>
      </w:r>
      <w:r w:rsidRPr="001C2B01">
        <w:rPr>
          <w:szCs w:val="24"/>
        </w:rPr>
        <w:t>.</w:t>
      </w:r>
      <w:r>
        <w:rPr>
          <w:szCs w:val="24"/>
        </w:rPr>
        <w:t>467</w:t>
      </w:r>
      <w:r w:rsidRPr="001C2B01">
        <w:rPr>
          <w:szCs w:val="24"/>
        </w:rPr>
        <w:t>,</w:t>
      </w:r>
      <w:r>
        <w:rPr>
          <w:szCs w:val="24"/>
        </w:rPr>
        <w:t>14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605A4" w:rsidP="00C605A4" w:rsidR="00C605A4" w:rsidRPr="001C2B01">
      <w:pPr>
        <w:rPr>
          <w:szCs w:val="24"/>
        </w:rPr>
      </w:pPr>
    </w:p>
    <w:p w:rsidRDefault="00C605A4" w:rsidP="00C605A4" w:rsidR="00C605A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605A4" w:rsidP="00C605A4" w:rsidR="00C605A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605A4" w:rsidP="00C605A4" w:rsidR="00C605A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32801">
        <w:rPr>
          <w:rFonts w:cs="Times New Roman" w:eastAsia="Times New Roman"/>
          <w:szCs w:val="24"/>
          <w:lang w:eastAsia="hr-HR"/>
        </w:rPr>
        <w:t>140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832801">
        <w:rPr>
          <w:rFonts w:cs="Times New Roman" w:eastAsia="Times New Roman"/>
          <w:szCs w:val="24"/>
          <w:lang w:eastAsia="hr-HR"/>
        </w:rPr>
        <w:t>140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605A4" w:rsidP="00C605A4" w:rsidR="00C605A4" w:rsidRPr="001C2B01">
      <w:pPr>
        <w:ind w:firstLine="708"/>
        <w:rPr>
          <w:szCs w:val="24"/>
        </w:rPr>
      </w:pPr>
    </w:p>
    <w:p w:rsidRDefault="00C605A4" w:rsidP="00C605A4" w:rsidR="00C605A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605A4" w:rsidP="00C605A4" w:rsidR="00C605A4" w:rsidRPr="001C2B01">
      <w:pPr>
        <w:ind w:firstLine="708"/>
        <w:rPr>
          <w:szCs w:val="24"/>
        </w:rPr>
      </w:pPr>
    </w:p>
    <w:p w:rsidRDefault="00C605A4" w:rsidP="00C605A4" w:rsidR="00C605A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C605A4" w:rsidP="00C605A4" w:rsidR="00C605A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605A4" w:rsidP="00C605A4" w:rsidR="00C605A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00B1F">
        <w:rPr>
          <w:szCs w:val="24"/>
        </w:rPr>
        <w:t>, v. r .</w:t>
      </w:r>
    </w:p>
    <w:p w:rsidRDefault="00C605A4" w:rsidP="00C605A4" w:rsidR="00C605A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605A4" w:rsidP="00C605A4" w:rsidR="00721913" w:rsidRPr="00C605A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C605A4" w:rsidR="00721913" w:rsidRPr="00C605A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5A4" w:rsidP="00C605A4" w:rsidR="00C605A4">
      <w:r>
        <w:separator/>
      </w:r>
    </w:p>
  </w:endnote>
  <w:endnote w:id="0" w:type="continuationSeparator">
    <w:p w:rsidRDefault="00C605A4" w:rsidP="00C605A4" w:rsidR="00C60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5A4" w:rsidP="00C605A4" w:rsidR="00C605A4">
      <w:r>
        <w:separator/>
      </w:r>
    </w:p>
  </w:footnote>
  <w:footnote w:id="0" w:type="continuationSeparator">
    <w:p w:rsidRDefault="00C605A4" w:rsidP="00C605A4" w:rsidR="00C60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5A4" w:rsidP="00C605A4" w:rsidR="00C605A4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5A4" w:rsidP="00C605A4" w:rsidR="00C605A4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140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67C1"/>
    <w:rsid w:val="00721913"/>
    <w:rsid w:val="007967C1"/>
    <w:rsid w:val="00832801"/>
    <w:rsid w:val="00900B1F"/>
    <w:rsid w:val="00C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05A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05A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605A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05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05A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00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B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B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B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B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05A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05A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605A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05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05A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00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B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B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B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B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INFORMATIKA d.o.o. NOVIGRAD</izvorni_sadrzaj>
    <derivirana_varijabla naziv="DomainObject.Predmet.ProtustrankaFormated_1">  PRIMUS INFORMATIKA d.o.o. NOVIGRAD</derivirana_varijabla>
  </DomainObject.Predmet.ProtustrankaFormated>
  <DomainObject.Predmet.ProtustrankaFormatedOIB>
    <izvorni_sadrzaj>  PRIMUS INFORMATIKA d.o.o. NOVIGRAD, OIB 62556884706</izvorni_sadrzaj>
    <derivirana_varijabla naziv="DomainObject.Predmet.ProtustrankaFormatedOIB_1">  PRIMUS INFORMATIKA d.o.o. NOVIGRAD, OIB 62556884706</derivirana_varijabla>
  </DomainObject.Predmet.ProtustrankaFormatedOIB>
  <DomainObject.Predmet.ProtustrankaFormatedWithAdress>
    <izvorni_sadrzaj> PRIMUS INFORMATIKA d.o.o. NOVIGRAD, Mareda, Le Mura III 28, 52466 Novigrad</izvorni_sadrzaj>
    <derivirana_varijabla naziv="DomainObject.Predmet.ProtustrankaFormatedWithAdress_1"> PRIMUS INFORMATIKA d.o.o. NOVIGRAD, Mareda, Le Mura III 28, 52466 Novigrad</derivirana_varijabla>
  </DomainObject.Predmet.ProtustrankaFormatedWithAdress>
  <DomainObject.Predmet.ProtustrankaFormatedWithAdressOIB>
    <izvorni_sadrzaj> PRIMUS INFORMATIKA d.o.o. NOVIGRAD, OIB 62556884706, Mareda, Le Mura III 28, 52466 Novigrad</izvorni_sadrzaj>
    <derivirana_varijabla naziv="DomainObject.Predmet.ProtustrankaFormatedWithAdressOIB_1"> PRIMUS INFORMATIKA d.o.o. NOVIGRAD, OIB 62556884706, Mareda, Le Mura III 28, 52466 Novigrad</derivirana_varijabla>
  </DomainObject.Predmet.ProtustrankaFormatedWithAdressOIB>
  <DomainObject.Predmet.ProtustrankaWithAdress>
    <izvorni_sadrzaj>PRIMUS INFORMATIKA d.o.o. NOVIGRAD Mareda, Le Mura III 28, 52466 Novigrad</izvorni_sadrzaj>
    <derivirana_varijabla naziv="DomainObject.Predmet.ProtustrankaWithAdress_1">PRIMUS INFORMATIKA d.o.o. NOVIGRAD Mareda, Le Mura III 28, 52466 Novigrad</derivirana_varijabla>
  </DomainObject.Predmet.ProtustrankaWithAdress>
  <DomainObject.Predmet.ProtustrankaWithAdressOIB>
    <izvorni_sadrzaj>PRIMUS INFORMATIKA d.o.o. NOVIGRAD, OIB 62556884706, Mareda, Le Mura III 28, 52466 Novigrad</izvorni_sadrzaj>
    <derivirana_varijabla naziv="DomainObject.Predmet.ProtustrankaWithAdressOIB_1">PRIMUS INFORMATIKA d.o.o. NOVIGRAD, OIB 62556884706, Mareda, Le Mura III 28, 52466 Novigrad</derivirana_varijabla>
  </DomainObject.Predmet.ProtustrankaWithAdressOIB>
  <DomainObject.Predmet.ProtustrankaNazivFormated>
    <izvorni_sadrzaj>PRIMUS INFORMATIKA d.o.o. NOVIGRAD</izvorni_sadrzaj>
    <derivirana_varijabla naziv="DomainObject.Predmet.ProtustrankaNazivFormated_1">PRIMUS INFORMATIKA d.o.o. NOVIGRAD</derivirana_varijabla>
  </DomainObject.Predmet.ProtustrankaNazivFormated>
  <DomainObject.Predmet.ProtustrankaNazivFormatedOIB>
    <izvorni_sadrzaj>PRIMUS INFORMATIKA d.o.o. NOVIGRAD, OIB 62556884706</izvorni_sadrzaj>
    <derivirana_varijabla naziv="DomainObject.Predmet.ProtustrankaNazivFormatedOIB_1">PRIMUS INFORMATIKA d.o.o. NOVIGRAD, OIB 62556884706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38467.14</izvorni_sadrzaj>
    <derivirana_varijabla naziv="DomainObject.Predmet.TrenutnaVrijednost_1">38467.14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PRIMUS INFORMATIKA d.o.o. NOVIGRAD</item>
    </izvorni_sadrzaj>
    <derivirana_varijabla naziv="DomainObject.Predmet.ProtuStrankaListFormated_1">
      <item>PRIMUS INFORMATIKA d.o.o. NOVIGRAD</item>
    </derivirana_varijabla>
  </DomainObject.Predmet.ProtuStrankaListFormated>
  <DomainObject.Predmet.ProtuStrankaListFormatedOIB>
    <izvorni_sadrzaj>
      <item>PRIMUS INFORMATIKA d.o.o. NOVIGRAD, OIB 62556884706</item>
    </izvorni_sadrzaj>
    <derivirana_varijabla naziv="DomainObject.Predmet.ProtuStrankaListFormatedOIB_1">
      <item>PRIMUS INFORMATIKA d.o.o. NOVIGRAD, OIB 62556884706</item>
    </derivirana_varijabla>
  </DomainObject.Predmet.ProtuStrankaListFormatedOIB>
  <DomainObject.Predmet.ProtuStrankaListFormatedWithAdress>
    <izvorni_sadrzaj>
      <item>PRIMUS INFORMATIKA d.o.o. NOVIGRAD, Mareda, Le Mura III 28, 52466 Novigrad</item>
    </izvorni_sadrzaj>
    <derivirana_varijabla naziv="DomainObject.Predmet.ProtuStrankaListFormatedWithAdress_1">
      <item>PRIMUS INFORMATIKA d.o.o. NOVIGRAD, Mareda, Le Mura III 28, 52466 Novigrad</item>
    </derivirana_varijabla>
  </DomainObject.Predmet.ProtuStrankaListFormatedWithAdress>
  <DomainObject.Predmet.ProtuStrankaListFormatedWithAdressOIB>
    <izvorni_sadrzaj>
      <item>PRIMUS INFORMATIKA d.o.o. NOVIGRAD, OIB 62556884706, Mareda, Le Mura III 28, 52466 Novigrad</item>
    </izvorni_sadrzaj>
    <derivirana_varijabla naziv="DomainObject.Predmet.ProtuStrankaListFormatedWithAdressOIB_1">
      <item>PRIMUS INFORMATIKA d.o.o. NOVIGRAD, OIB 62556884706, Mareda, Le Mura III 28, 52466 Novigrad</item>
    </derivirana_varijabla>
  </DomainObject.Predmet.ProtuStrankaListFormatedWithAdressOIB>
  <DomainObject.Predmet.ProtuStrankaListNazivFormated>
    <izvorni_sadrzaj>
      <item>PRIMUS INFORMATIKA d.o.o. NOVIGRAD</item>
    </izvorni_sadrzaj>
    <derivirana_varijabla naziv="DomainObject.Predmet.ProtuStrankaListNazivFormated_1">
      <item>PRIMUS INFORMATIKA d.o.o. NOVIGRAD</item>
    </derivirana_varijabla>
  </DomainObject.Predmet.ProtuStrankaListNazivFormated>
  <DomainObject.Predmet.ProtuStrankaListNazivFormatedOIB>
    <izvorni_sadrzaj>
      <item>PRIMUS INFORMATIKA d.o.o. NOVIGRAD, OIB 62556884706</item>
    </izvorni_sadrzaj>
    <derivirana_varijabla naziv="DomainObject.Predmet.ProtuStrankaListNazivFormatedOIB_1">
      <item>PRIMUS INFORMATIKA d.o.o. NOVIGRAD, OIB 62556884706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PRIMUS INFORMATIKA d.o.o. NOVIGRAD</izvorni_sadrzaj>
    <derivirana_varijabla naziv="DomainObject.Predmet.ProtustrankaIDrugi_1">PRIMUS INFORMATIKA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PRIMUS INFORMATIKA d.o.o. NOVIGRAD, OIB 62556884706, Mareda, Le Mura III 28, 52466 Novigrad</izvorni_sadrzaj>
    <derivirana_varijabla naziv="DomainObject.Predmet.ProtustrankaIDrugiAdressOIB_1">PRIMUS INFORMATIKA d.o.o. NOVIGRAD, OIB 62556884706, Mareda, Le Mura III 28,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PRIMUS INFORMATIKA d.o.o. NOVIGRAD</item>
    </izvorni_sadrzaj>
    <derivirana_varijabla naziv="DomainObject.Predmet.SudioniciListNaziv_1">
      <item>FINANCIJSKA AGENCIJA, RC RIJEKA, PODRUŽNICA PULA, PULA</item>
      <item>PRIMUS INFORMATIKA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PRIMUS INFORMATIKA d.o.o. NOVIGRAD, OIB 62556884706, Mareda, Le Mura III 28,52466 Novigrad</item>
    </izvorni_sadrzaj>
    <derivirana_varijabla naziv="DomainObject.Predmet.SudioniciListAdressOIB_1">
      <item>FINANCIJSKA AGENCIJA, RC RIJEKA, PODRUŽNICA PULA, PULA, OIB 85821130368, Ulica grada Vukovara 70,10000 Zagreb</item>
      <item>PRIMUS INFORMATIKA d.o.o. NOVIGRAD, OIB 62556884706, Mareda, Le Mura III 28,52466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62556884706</item>
    </izvorni_sadrzaj>
    <derivirana_varijabla naziv="DomainObject.Predmet.SudioniciListNazivOIB_1">
      <item>, OIB 85821130368</item>
      <item>, OIB 62556884706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2684</properties:Characters>
  <properties:Lines>50</properties:Lines>
  <properties:Paragraphs>12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2017-03-10T07:07:00Z</dcterms:created>
  <dc:creator>Morena Brajuha</dc:creator>
  <dc:description/>
  <cp:keywords/>
  <cp:lastModifiedBy>Morena Brajuha</cp:lastModifiedBy>
  <cp:lastPrinted>2017-03-10T07:17:00Z</cp:lastPrinted>
  <dcterms:modified xmlns:xsi="http://www.w3.org/2001/XMLSchema-instance" xsi:type="dcterms:W3CDTF">2017-03-10T09:27:00Z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