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7c38" w14:paraId="a4c7c38" w:rsidRDefault="00D04A64" w:rsidP="00D04A64" w:rsidR="00D04A64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D04A64" w:rsidP="00D04A64" w:rsidR="00D04A64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D04A64" w:rsidP="00D04A64" w:rsidR="00D04A64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OSIJEKU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3/St-1708/2018-10</w:t>
      </w:r>
    </w:p>
    <w:p w:rsidRDefault="00D04A64" w:rsidP="00D04A64" w:rsidR="00D04A64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STALNA SLUŽBA U SLAVONSKOM BRODU </w:t>
      </w:r>
    </w:p>
    <w:p w:rsidRDefault="00D04A64" w:rsidP="00D04A64" w:rsidR="00D04A64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D04A64" w:rsidP="00D04A64" w:rsidR="00D04A64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D04A64" w:rsidP="00D04A64" w:rsidR="00D04A64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D04A64" w:rsidP="00D04A64" w:rsidR="00D04A64">
      <w:pPr>
        <w:ind w:firstLine="708"/>
        <w:jc w:val="both"/>
        <w:rPr>
          <w:color w:val="222222"/>
          <w:sz w:val="22"/>
          <w:szCs w:val="22"/>
        </w:rPr>
      </w:pPr>
    </w:p>
    <w:p w:rsidRDefault="00D04A64" w:rsidP="00D04A64" w:rsidR="00D04A64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ENERGO PRODUKT j.d.o.o., Zagreb, Remete 74, OIB: 41906001936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7. siječnja 2019.</w:t>
      </w:r>
    </w:p>
    <w:p w:rsidRDefault="00D04A64" w:rsidP="00D04A64" w:rsidR="00D04A64">
      <w:pPr>
        <w:ind w:firstLine="708"/>
        <w:jc w:val="both"/>
        <w:rPr>
          <w:color w:val="222222"/>
          <w:sz w:val="22"/>
          <w:szCs w:val="22"/>
        </w:rPr>
      </w:pPr>
    </w:p>
    <w:p w:rsidRDefault="00D04A64" w:rsidP="00D04A64" w:rsidR="00D04A64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D04A64" w:rsidP="00D04A64" w:rsidR="00D04A64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8,50 sati, soba 73, III kat, Stalna služba u Slavonskom Brodu, Trg pobjede 13, Slavonski Brod.</w:t>
      </w:r>
    </w:p>
    <w:p w:rsidRDefault="00D04A64" w:rsidP="00D04A64" w:rsidR="00D04A6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D04A64" w:rsidP="00D04A64" w:rsidR="00D04A6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Željko </w:t>
      </w:r>
      <w:proofErr w:type="spellStart"/>
      <w:r>
        <w:rPr>
          <w:b/>
          <w:color w:val="222222"/>
          <w:sz w:val="22"/>
          <w:szCs w:val="22"/>
        </w:rPr>
        <w:t>Pascher</w:t>
      </w:r>
      <w:proofErr w:type="spellEnd"/>
      <w:r>
        <w:rPr>
          <w:b/>
          <w:color w:val="222222"/>
          <w:sz w:val="22"/>
          <w:szCs w:val="22"/>
        </w:rPr>
        <w:t>, Zagreb, Remete 74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04A64" w:rsidP="00D04A64" w:rsidR="00D04A64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St-1708/2018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</w:t>
      </w:r>
      <w:r w:rsidR="00BB04B8">
        <w:rPr>
          <w:color w:val="222222"/>
          <w:sz w:val="22"/>
          <w:szCs w:val="22"/>
        </w:rPr>
        <w:t xml:space="preserve"> kao za davanje lažnog iskaza u postupku pred sudom. Upozorava se uprava da izjavu o imovini dužnika može dati i u formi </w:t>
      </w:r>
      <w:proofErr w:type="spellStart"/>
      <w:r w:rsidR="00BB04B8">
        <w:rPr>
          <w:color w:val="222222"/>
          <w:sz w:val="22"/>
          <w:szCs w:val="22"/>
        </w:rPr>
        <w:t>prokazne</w:t>
      </w:r>
      <w:proofErr w:type="spellEnd"/>
      <w:r w:rsidR="00BB04B8"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A44B3D" w:rsidP="005C2343" w:rsidR="00A44B3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5C2343" w:rsidP="005C2343" w:rsidR="005C2343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7. siječnja 2019.    </w:t>
      </w:r>
    </w:p>
    <w:p w:rsidRDefault="005C2343" w:rsidP="005C2343" w:rsidR="005C234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RJ. 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343"/>
    <w:rsid w:val="005C2343"/>
    <w:rsid w:val="005E15FD"/>
    <w:rsid w:val="00751071"/>
    <w:rsid w:val="008309D9"/>
    <w:rsid w:val="00A44B3D"/>
    <w:rsid w:val="00BB04B8"/>
    <w:rsid w:val="00D0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23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07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07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07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07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23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07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07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07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07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6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- TS ZAGREB</izvorni_sadrzaj>
    <derivirana_varijabla naziv="DomainObject.Predmet.Opis_1">USTUP -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St-1708/2018</izvorni_sadrzaj>
    <derivirana_varijabla naziv="DomainObject.Predmet.OznakaBroj_1">St-1708/2018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ENERGO PRODUKT j.d.o.o.</izvorni_sadrzaj>
    <derivirana_varijabla naziv="DomainObject.Predmet.ProtustrankaFormated_1">  ENERGO PRODUKT j.d.o.o.</derivirana_varijabla>
  </DomainObject.Predmet.ProtustrankaFormated>
  <DomainObject.Predmet.ProtustrankaFormatedOIB>
    <izvorni_sadrzaj>  ENERGO PRODUKT j.d.o.o., OIB 41906001936</izvorni_sadrzaj>
    <derivirana_varijabla naziv="DomainObject.Predmet.ProtustrankaFormatedOIB_1">  ENERGO PRODUKT j.d.o.o., OIB 41906001936</derivirana_varijabla>
  </DomainObject.Predmet.ProtustrankaFormatedOIB>
  <DomainObject.Predmet.ProtustrankaFormatedWithAdress>
    <izvorni_sadrzaj> ENERGO PRODUKT j.d.o.o., Remete 74, 10000 Zagreb</izvorni_sadrzaj>
    <derivirana_varijabla naziv="DomainObject.Predmet.ProtustrankaFormatedWithAdress_1"> ENERGO PRODUKT j.d.o.o., Remete 74, 10000 Zagreb</derivirana_varijabla>
  </DomainObject.Predmet.ProtustrankaFormatedWithAdress>
  <DomainObject.Predmet.ProtustrankaFormatedWithAdressOIB>
    <izvorni_sadrzaj> ENERGO PRODUKT j.d.o.o., OIB 41906001936, Remete 74, 10000 Zagreb</izvorni_sadrzaj>
    <derivirana_varijabla naziv="DomainObject.Predmet.ProtustrankaFormatedWithAdressOIB_1"> ENERGO PRODUKT j.d.o.o., OIB 41906001936, Remete 74, 10000 Zagreb</derivirana_varijabla>
  </DomainObject.Predmet.ProtustrankaFormatedWithAdressOIB>
  <DomainObject.Predmet.ProtustrankaWithAdress>
    <izvorni_sadrzaj>ENERGO PRODUKT j.d.o.o. Remete 74, 10000 Zagreb</izvorni_sadrzaj>
    <derivirana_varijabla naziv="DomainObject.Predmet.ProtustrankaWithAdress_1">ENERGO PRODUKT j.d.o.o. Remete 74, 10000 Zagreb</derivirana_varijabla>
  </DomainObject.Predmet.ProtustrankaWithAdress>
  <DomainObject.Predmet.ProtustrankaWithAdressOIB>
    <izvorni_sadrzaj>ENERGO PRODUKT j.d.o.o., OIB 41906001936, Remete 74, 10000 Zagreb</izvorni_sadrzaj>
    <derivirana_varijabla naziv="DomainObject.Predmet.ProtustrankaWithAdressOIB_1">ENERGO PRODUKT j.d.o.o., OIB 41906001936, Remete 74, 10000 Zagreb</derivirana_varijabla>
  </DomainObject.Predmet.ProtustrankaWithAdressOIB>
  <DomainObject.Predmet.ProtustrankaNazivFormated>
    <izvorni_sadrzaj>ENERGO PRODUKT j.d.o.o.</izvorni_sadrzaj>
    <derivirana_varijabla naziv="DomainObject.Predmet.ProtustrankaNazivFormated_1">ENERGO PRODUKT j.d.o.o.</derivirana_varijabla>
  </DomainObject.Predmet.ProtustrankaNazivFormated>
  <DomainObject.Predmet.ProtustrankaNazivFormatedOIB>
    <izvorni_sadrzaj>ENERGO PRODUKT j.d.o.o., OIB 41906001936</izvorni_sadrzaj>
    <derivirana_varijabla naziv="DomainObject.Predmet.ProtustrankaNazivFormatedOIB_1">ENERGO PRODUKT j.d.o.o., OIB 41906001936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PRODUKT j.d.o.o.</item>
    </izvorni_sadrzaj>
    <derivirana_varijabla naziv="DomainObject.Predmet.ProtuStrankaListFormated_1">
      <item>ENERGO PRODUKT j.d.o.o.</item>
    </derivirana_varijabla>
  </DomainObject.Predmet.ProtuStrankaListFormated>
  <DomainObject.Predmet.ProtuStrankaListFormatedOIB>
    <izvorni_sadrzaj>
      <item>ENERGO PRODUKT j.d.o.o., OIB 41906001936</item>
    </izvorni_sadrzaj>
    <derivirana_varijabla naziv="DomainObject.Predmet.ProtuStrankaListFormatedOIB_1">
      <item>ENERGO PRODUKT j.d.o.o., OIB 41906001936</item>
    </derivirana_varijabla>
  </DomainObject.Predmet.ProtuStrankaListFormatedOIB>
  <DomainObject.Predmet.ProtuStrankaListFormatedWithAdress>
    <izvorni_sadrzaj>
      <item>ENERGO PRODUKT j.d.o.o., Remete 74, 10000 Zagreb</item>
    </izvorni_sadrzaj>
    <derivirana_varijabla naziv="DomainObject.Predmet.ProtuStrankaListFormatedWithAdress_1">
      <item>ENERGO PRODUKT j.d.o.o., Remete 74, 10000 Zagreb</item>
    </derivirana_varijabla>
  </DomainObject.Predmet.ProtuStrankaListFormatedWithAdress>
  <DomainObject.Predmet.ProtuStrankaListFormatedWithAdressOIB>
    <izvorni_sadrzaj>
      <item>ENERGO PRODUKT j.d.o.o., OIB 41906001936, Remete 74, 10000 Zagreb</item>
    </izvorni_sadrzaj>
    <derivirana_varijabla naziv="DomainObject.Predmet.ProtuStrankaListFormatedWithAdressOIB_1">
      <item>ENERGO PRODUKT j.d.o.o., OIB 41906001936, Remete 74, 10000 Zagreb</item>
    </derivirana_varijabla>
  </DomainObject.Predmet.ProtuStrankaListFormatedWithAdressOIB>
  <DomainObject.Predmet.ProtuStrankaListNazivFormated>
    <izvorni_sadrzaj>
      <item>ENERGO PRODUKT j.d.o.o.</item>
    </izvorni_sadrzaj>
    <derivirana_varijabla naziv="DomainObject.Predmet.ProtuStrankaListNazivFormated_1">
      <item>ENERGO PRODUKT j.d.o.o.</item>
    </derivirana_varijabla>
  </DomainObject.Predmet.ProtuStrankaListNazivFormated>
  <DomainObject.Predmet.ProtuStrankaListNazivFormatedOIB>
    <izvorni_sadrzaj>
      <item>ENERGO PRODUKT j.d.o.o., OIB 41906001936</item>
    </izvorni_sadrzaj>
    <derivirana_varijabla naziv="DomainObject.Predmet.ProtuStrankaListNazivFormatedOIB_1">
      <item>ENERGO PRODUKT j.d.o.o., OIB 41906001936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PRODUKT j.d.o.o.</izvorni_sadrzaj>
    <derivirana_varijabla naziv="DomainObject.Predmet.ProtustrankaIDrugi_1">ENERGO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PRODUKT j.d.o.o., OIB 41906001936, Remete 74, 10000 Zagreb</izvorni_sadrzaj>
    <derivirana_varijabla naziv="DomainObject.Predmet.ProtustrankaIDrugiAdressOIB_1">ENERGO PRODUKT j.d.o.o., OIB 41906001936,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PRODUKT j.d.o.o.</item>
      <item>FINA Regionalni centar Zagreb</item>
    </izvorni_sadrzaj>
    <derivirana_varijabla naziv="DomainObject.Predmet.SudioniciListNaziv_1">
      <item>ENERGO PRODUKT j.d.o.o.</item>
      <item>FINA Regionalni centar Zagreb</item>
    </derivirana_varijabla>
  </DomainObject.Predmet.SudioniciListNaziv>
  <DomainObject.Predmet.SudioniciListAdressOIB>
    <izvorni_sadrzaj>
      <item>ENERGO PRODUKT j.d.o.o., OIB 41906001936, Remete 74,10000 Zagreb</item>
      <item>FINA Regionalni centar Zagreb, OIB 85821130368, Trg svibanjskih žrtava 1995. 1,10000 Zagreb</item>
    </izvorni_sadrzaj>
    <derivirana_varijabla naziv="DomainObject.Predmet.SudioniciListAdressOIB_1">
      <item>ENERGO PRODUKT j.d.o.o., OIB 41906001936, Remete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41906001936</item>
      <item>, OIB 85821130368</item>
    </izvorni_sadrzaj>
    <derivirana_varijabla naziv="DomainObject.Predmet.SudioniciListNazivOIB_1">
      <item>, OIB 41906001936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St-1708/2018-4</izvorni_sadrzaj>
    <derivirana_varijabla naziv="DomainObject.PredzadnjaOdlukaIzPredmeta.Oznaka_1">St-1708/2018-4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370</properties:Words>
  <properties:Characters>1987</properties:Characters>
  <properties:Lines>53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2019-01-07T08:16:00Z</dcterms:created>
  <dc:creator>wsadmin</dc:creator>
  <cp:lastModifiedBy>wsadmin</cp:lastModifiedBy>
  <cp:lastPrinted>2019-01-07T09:31:00Z</cp:lastPrinted>
  <dcterms:modified xmlns:xsi="http://www.w3.org/2001/XMLSchema-instance" xsi:type="dcterms:W3CDTF">2019-01-07T09:32:00Z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