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15b8" w14:paraId="1c615b8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060498">
        <w:t>2273/2016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60498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543364">
        <w:rPr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543364">
        <w:t>85821130368</w:t>
      </w:r>
      <w:r w:rsidRPr="00543364">
        <w:rPr>
          <w:lang w:val="pt-BR"/>
        </w:rPr>
        <w:t>, za otvaranje stečajnog postupka nad dužnikom MIDARDO 23 d.o.o., OIB: 21158414192, MBS: 080731674, Dugo Selo, Kozinska 31 A</w:t>
      </w:r>
      <w:r w:rsidR="00384745">
        <w:rPr>
          <w:lang w:val="pt-BR"/>
        </w:rPr>
        <w:t xml:space="preserve">, </w:t>
      </w:r>
      <w:r w:rsidR="001B7713">
        <w:rPr>
          <w:lang w:val="pt-BR"/>
        </w:rPr>
        <w:t>21. lipnja</w:t>
      </w:r>
      <w:r w:rsidR="0019700C">
        <w:rPr>
          <w:lang w:val="pt-BR"/>
        </w:rPr>
        <w:t xml:space="preserve">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8B7EC3" w:rsidRPr="008B7EC3">
        <w:rPr>
          <w:lang w:val="pt-BR"/>
        </w:rPr>
        <w:t>MIDARDO 23 d.o.o., OIB: 21158414192, MBS: 080731674, Dugo Selo, Kozinska 31 A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2273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122D6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9122D6" w:rsidRPr="009122D6">
        <w:rPr>
          <w:lang w:val="pt-BR"/>
        </w:rPr>
        <w:t>MIDARDO 23 d.o.o., OIB: 21158414192, MBS: 080731674, Dugo Selo, Kozinska 31 A</w:t>
      </w:r>
      <w:r w:rsidR="009122D6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5B3256">
        <w:t>630</w:t>
      </w:r>
      <w:r w:rsidRPr="00BC2D3A">
        <w:t xml:space="preserve"> dana, u ukupnom iznosu od </w:t>
      </w:r>
      <w:r w:rsidR="005B3256">
        <w:rPr>
          <w:lang w:val="pl-PL"/>
        </w:rPr>
        <w:t>30.709,13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E66535" w:rsidR="00E66535" w:rsidRPr="00E66535">
      <w:pPr>
        <w:pStyle w:val="Tijeloteksta"/>
        <w:ind w:firstLine="708"/>
      </w:pPr>
      <w:r>
        <w:lastRenderedPageBreak/>
        <w:t xml:space="preserve">Sud je rješenjem od </w:t>
      </w:r>
      <w:r w:rsidR="005B3256">
        <w:t>23. svibnja 2017</w:t>
      </w:r>
      <w:r w:rsidR="00901CFD">
        <w:t xml:space="preserve">. pokrenuo prethodni postupak nad dužnikom, a </w:t>
      </w:r>
      <w:r w:rsidR="00C90682">
        <w:br/>
      </w:r>
      <w:r w:rsidR="005B3256">
        <w:t>21. lipnja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9F490F">
        <w:t xml:space="preserve">nije </w:t>
      </w:r>
      <w:r w:rsidR="00E66535" w:rsidRPr="00E66535">
        <w:t>pristupio na navedeno ročište.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B3256">
        <w:t>21. lipnja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D56BDC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D56BDC" w:rsidP="00445BA5" w:rsidR="00D56BDC">
      <w:pPr>
        <w:jc w:val="right"/>
      </w:pPr>
      <w:r>
        <w:t>Za točnost otpravka-</w:t>
      </w:r>
    </w:p>
    <w:p w:rsidRDefault="00D56BDC" w:rsidP="00445BA5" w:rsidR="00D56BDC">
      <w:pPr>
        <w:jc w:val="right"/>
      </w:pPr>
      <w:r>
        <w:t>ovlašteni službenik</w:t>
      </w:r>
    </w:p>
    <w:p w:rsidRDefault="00D56BDC" w:rsidP="00445BA5" w:rsidR="00D56BDC" w:rsidRPr="007B269F">
      <w:pPr>
        <w:jc w:val="right"/>
      </w:pPr>
      <w:r>
        <w:t xml:space="preserve">Mirjana Gašparić </w:t>
      </w:r>
    </w:p>
    <w:p w:rsidRDefault="00065B42" w:rsidP="00D56BDC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56BDC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2273/2016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31470"/>
    <w:rsid w:val="00044044"/>
    <w:rsid w:val="0005307D"/>
    <w:rsid w:val="00054035"/>
    <w:rsid w:val="00060498"/>
    <w:rsid w:val="00065B42"/>
    <w:rsid w:val="000B22E7"/>
    <w:rsid w:val="000B5C4E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835F0"/>
    <w:rsid w:val="00384745"/>
    <w:rsid w:val="003D0115"/>
    <w:rsid w:val="003D1F88"/>
    <w:rsid w:val="003F3702"/>
    <w:rsid w:val="00404B33"/>
    <w:rsid w:val="00412D47"/>
    <w:rsid w:val="0046518B"/>
    <w:rsid w:val="00472216"/>
    <w:rsid w:val="004C428C"/>
    <w:rsid w:val="004C6E2A"/>
    <w:rsid w:val="004D1BFE"/>
    <w:rsid w:val="004E07BD"/>
    <w:rsid w:val="00501EBB"/>
    <w:rsid w:val="00502EB6"/>
    <w:rsid w:val="00505D53"/>
    <w:rsid w:val="005065CD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7F1A"/>
    <w:rsid w:val="006D12ED"/>
    <w:rsid w:val="006E04CA"/>
    <w:rsid w:val="00704DD0"/>
    <w:rsid w:val="007150E9"/>
    <w:rsid w:val="00754CF2"/>
    <w:rsid w:val="007A193D"/>
    <w:rsid w:val="007B068E"/>
    <w:rsid w:val="007E6A6F"/>
    <w:rsid w:val="007F5CFB"/>
    <w:rsid w:val="00856259"/>
    <w:rsid w:val="00866B31"/>
    <w:rsid w:val="008B669A"/>
    <w:rsid w:val="008B7789"/>
    <w:rsid w:val="008B7EC3"/>
    <w:rsid w:val="008E71FA"/>
    <w:rsid w:val="008F474B"/>
    <w:rsid w:val="00901CFD"/>
    <w:rsid w:val="009122D6"/>
    <w:rsid w:val="00947BCF"/>
    <w:rsid w:val="009713FB"/>
    <w:rsid w:val="00973C2C"/>
    <w:rsid w:val="009B1748"/>
    <w:rsid w:val="009B3D51"/>
    <w:rsid w:val="009F490F"/>
    <w:rsid w:val="00A0793E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242BA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40A44"/>
    <w:rsid w:val="00C4781E"/>
    <w:rsid w:val="00C73AC1"/>
    <w:rsid w:val="00C90682"/>
    <w:rsid w:val="00CA5772"/>
    <w:rsid w:val="00CB28CB"/>
    <w:rsid w:val="00CC1DE7"/>
    <w:rsid w:val="00D03C11"/>
    <w:rsid w:val="00D24310"/>
    <w:rsid w:val="00D46FDC"/>
    <w:rsid w:val="00D50ADE"/>
    <w:rsid w:val="00D56BDC"/>
    <w:rsid w:val="00D677F7"/>
    <w:rsid w:val="00D803A5"/>
    <w:rsid w:val="00DE0F86"/>
    <w:rsid w:val="00DF2F2C"/>
    <w:rsid w:val="00E0682D"/>
    <w:rsid w:val="00E13DC7"/>
    <w:rsid w:val="00E24B5E"/>
    <w:rsid w:val="00E66535"/>
    <w:rsid w:val="00E70F28"/>
    <w:rsid w:val="00E776ED"/>
    <w:rsid w:val="00EA7F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6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B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BD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B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B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6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B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BD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B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B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2273</izvorni_sadrzaj>
    <derivirana_varijabla naziv="DomainObject.Predmet.Broj_1">2273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St-2273/2016</izvorni_sadrzaj>
    <derivirana_varijabla naziv="DomainObject.Predmet.OznakaBroj_1">St-2273/2016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MIDARDO 23 d.o.o. za proizvodnju, trgovinu i usluge zastupanog po punomoćniku Jasminka Novaković</izvorni_sadrzaj>
    <derivirana_varijabla naziv="DomainObject.Predmet.ProtustrankaFormated_1">  MIDARDO 23 d.o.o. za proizvodnju, trgovinu i usluge zastupanog po punomoćniku Jasminka Novaković</derivirana_varijabla>
  </DomainObject.Predmet.ProtustrankaFormated>
  <DomainObject.Predmet.ProtustrankaFormatedOIB>
    <izvorni_sadrzaj>  MIDARDO 23 d.o.o. za proizvodnju, trgovinu i usluge, OIB 21158414192 zastupanog po punomoćniku Jasminka Novaković</izvorni_sadrzaj>
    <derivirana_varijabla naziv="DomainObject.Predmet.ProtustrankaFormatedOIB_1">  MIDARDO 23 d.o.o. za proizvodnju, trgovinu i usluge, OIB 21158414192 zastupanog po punomoćniku Jasminka Novaković</derivirana_varijabla>
  </DomainObject.Predmet.ProtustrankaFormatedOIB>
  <DomainObject.Predmet.ProtustrankaFormatedWithAdress>
    <izvorni_sadrzaj> MIDARDO 23 d.o.o. za proizvodnju, trgovinu i usluge, Kozinska 31 A, 10370 Dugo Selo zastupanog po punomoćniku Jasminka Novaković</izvorni_sadrzaj>
    <derivirana_varijabla naziv="DomainObject.Predmet.ProtustrankaFormatedWithAdress_1"> MIDARDO 23 d.o.o. za proizvodnju, trgovinu i usluge, Kozinska 31 A, 10370 Dugo Selo zastupanog po punomoćniku Jasminka Novaković</derivirana_varijabla>
  </DomainObject.Predmet.ProtustrankaFormatedWithAdress>
  <DomainObject.Predmet.ProtustrankaFormatedWithAdressOIB>
    <izvorni_sadrzaj> MIDARDO 23 d.o.o. za proizvodnju, trgovinu i usluge, OIB 21158414192, Kozinska 31 A, 10370 Dugo Selo zastupanog po punomoćniku Jasminka Novaković</izvorni_sadrzaj>
    <derivirana_varijabla naziv="DomainObject.Predmet.ProtustrankaFormatedWithAdressOIB_1"> MIDARDO 23 d.o.o. za proizvodnju, trgovinu i usluge, OIB 21158414192, Kozinska 31 A, 10370 Dugo Selo zastupanog po punomoćniku Jasminka Novaković</derivirana_varijabla>
  </DomainObject.Predmet.ProtustrankaFormatedWithAdressOIB>
  <DomainObject.Predmet.ProtustrankaWithAdress>
    <izvorni_sadrzaj>MIDARDO 23 d.o.o. za proizvodnju, trgovinu i usluge Kozinska 31 A, 10370 Dugo Selo</izvorni_sadrzaj>
    <derivirana_varijabla naziv="DomainObject.Predmet.ProtustrankaWithAdress_1">MIDARDO 23 d.o.o. za proizvodnju, trgovinu i usluge Kozinska 31 A, 10370 Dugo Selo</derivirana_varijabla>
  </DomainObject.Predmet.ProtustrankaWithAdress>
  <DomainObject.Predmet.ProtustrankaWithAdressOIB>
    <izvorni_sadrzaj>MIDARDO 23 d.o.o. za proizvodnju, trgovinu i usluge, OIB 21158414192, Kozinska 31 A, 10370 Dugo Selo</izvorni_sadrzaj>
    <derivirana_varijabla naziv="DomainObject.Predmet.ProtustrankaWithAdressOIB_1">MIDARDO 23 d.o.o. za proizvodnju, trgovinu i usluge, OIB 21158414192, Kozinska 31 A, 10370 Dugo Selo</derivirana_varijabla>
  </DomainObject.Predmet.ProtustrankaWithAdressOIB>
  <DomainObject.Predmet.ProtustrankaNazivFormated>
    <izvorni_sadrzaj>MIDARDO 23 d.o.o. za proizvodnju, trgovinu i usluge</izvorni_sadrzaj>
    <derivirana_varijabla naziv="DomainObject.Predmet.ProtustrankaNazivFormated_1">MIDARDO 23 d.o.o. za proizvodnju, trgovinu i usluge</derivirana_varijabla>
  </DomainObject.Predmet.ProtustrankaNazivFormated>
  <DomainObject.Predmet.ProtustrankaNazivFormatedOIB>
    <izvorni_sadrzaj>MIDARDO 23 d.o.o. za proizvodnju, trgovinu i usluge, OIB 21158414192</izvorni_sadrzaj>
    <derivirana_varijabla naziv="DomainObject.Predmet.ProtustrankaNazivFormatedOIB_1">MIDARDO 23 d.o.o. za proizvodnju, trgovinu i usluge, OIB 21158414192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MIDARDO 23 d.o.o. za proizvodnju, trgovinu i usluge zastupanog po punomoćniku Jasminka Novaković</item>
    </izvorni_sadrzaj>
    <derivirana_varijabla naziv="DomainObject.Predmet.ProtuStrankaListFormated_1">
      <item>MIDARDO 23 d.o.o. za proizvodnju, trgovinu i usluge zastupanog po punomoćniku Jasminka Novaković</item>
    </derivirana_varijabla>
  </DomainObject.Predmet.ProtuStrankaListFormated>
  <DomainObject.Predmet.ProtuStrankaListFormatedOIB>
    <izvorni_sadrzaj>
      <item>MIDARDO 23 d.o.o. za proizvodnju, trgovinu i usluge, OIB 21158414192 zastupanog po punomoćniku Jasminka Novaković</item>
    </izvorni_sadrzaj>
    <derivirana_varijabla naziv="DomainObject.Predmet.ProtuStrankaListFormatedOIB_1">
      <item>MIDARDO 23 d.o.o. za proizvodnju, trgovinu i usluge, OIB 21158414192 zastupanog po punomoćniku Jasminka Novaković</item>
    </derivirana_varijabla>
  </DomainObject.Predmet.ProtuStrankaListFormatedOIB>
  <DomainObject.Predmet.ProtuStrankaListFormatedWithAdress>
    <izvorni_sadrzaj>
      <item>MIDARDO 23 d.o.o. za proizvodnju, trgovinu i usluge, Kozinska 31 A, 10370 Dugo Selo zastupanog po punomoćniku Jasminka Novaković</item>
    </izvorni_sadrzaj>
    <derivirana_varijabla naziv="DomainObject.Predmet.ProtuStrankaListFormatedWithAdress_1">
      <item>MIDARDO 23 d.o.o. za proizvodnju, trgovinu i usluge, Kozinska 31 A, 10370 Dugo Selo zastupanog po punomoćniku Jasminka Novaković</item>
    </derivirana_varijabla>
  </DomainObject.Predmet.ProtuStrankaListFormatedWithAdress>
  <DomainObject.Predmet.ProtuStrankaListFormatedWithAdressOIB>
    <izvorni_sadrzaj>
      <item>MIDARDO 23 d.o.o. za proizvodnju, trgovinu i usluge, OIB 21158414192, Kozinska 31 A, 10370 Dugo Selo zastupanog po punomoćniku Jasminka Novaković</item>
    </izvorni_sadrzaj>
    <derivirana_varijabla naziv="DomainObject.Predmet.ProtuStrankaListFormatedWithAdressOIB_1">
      <item>MIDARDO 23 d.o.o. za proizvodnju, trgovinu i usluge, OIB 21158414192, Kozinska 31 A, 10370 Dugo Selo zastupanog po punomoćniku Jasminka Novaković</item>
    </derivirana_varijabla>
  </DomainObject.Predmet.ProtuStrankaListFormatedWithAdressOIB>
  <DomainObject.Predmet.ProtuStrankaListNazivFormated>
    <izvorni_sadrzaj>
      <item>MIDARDO 23 d.o.o. za proizvodnju, trgovinu i usluge</item>
    </izvorni_sadrzaj>
    <derivirana_varijabla naziv="DomainObject.Predmet.ProtuStrankaListNazivFormated_1">
      <item>MIDARDO 23 d.o.o. za proizvodnju, trgovinu i usluge</item>
    </derivirana_varijabla>
  </DomainObject.Predmet.ProtuStrankaListNazivFormated>
  <DomainObject.Predmet.ProtuStrankaListNazivFormatedOIB>
    <izvorni_sadrzaj>
      <item>MIDARDO 23 d.o.o. za proizvodnju, trgovinu i usluge, OIB 21158414192</item>
    </izvorni_sadrzaj>
    <derivirana_varijabla naziv="DomainObject.Predmet.ProtuStrankaListNazivFormatedOIB_1">
      <item>MIDARDO 23 d.o.o. za proizvodnju, trgovinu i usluge, OIB 21158414192</item>
    </derivirana_varijabla>
  </DomainObject.Predmet.ProtuStrankaListNazivFormatedOIB>
  <DomainObject.Predmet.OstaliListFormated>
    <izvorni_sadrzaj>
      <item>Jasminka Novaković punomoćnik sudionika u postupku MIDARDO 23 d.o.o. za proizvodnju, trgovinu i usluge</item>
    </izvorni_sadrzaj>
    <derivirana_varijabla naziv="DomainObject.Predmet.OstaliListFormated_1">
      <item>Jasminka Novaković punomoćnik sudionika u postupku MIDARDO 23 d.o.o. za proizvodnju, trgovinu i usluge</item>
    </derivirana_varijabla>
  </DomainObject.Predmet.OstaliListFormated>
  <DomainObject.Predmet.OstaliListFormatedOIB>
    <izvorni_sadrzaj>
      <item>Jasminka Novaković, OIB 17757399910 punomoćnik sudionika u postupku MIDARDO 23 d.o.o. za proizvodnju, trgovinu i usluge</item>
    </izvorni_sadrzaj>
    <derivirana_varijabla naziv="DomainObject.Predmet.OstaliListFormatedOIB_1">
      <item>Jasminka Novaković, OIB 17757399910 punomoćnik sudionika u postupku MIDARDO 23 d.o.o. za proizvodnju, trgovinu i usluge</item>
    </derivirana_varijabla>
  </DomainObject.Predmet.OstaliListFormatedOIB>
  <DomainObject.Predmet.OstaliListFormatedWithAdress>
    <izvorni_sadrzaj>
      <item>Jasminka Novaković, Ulica Ključec 60, 10370 Dugo Selo punomoćnik sudionika u postupku MIDARDO 23 d.o.o. za proizvodnju, trgovinu i usluge</item>
    </izvorni_sadrzaj>
    <derivirana_varijabla naziv="DomainObject.Predmet.OstaliListFormatedWithAdress_1">
      <item>Jasminka Novaković, Ulica Ključec 60, 10370 Dugo Selo punomoćnik sudionika u postupku MIDARDO 23 d.o.o. za proizvodnju, trgovinu i usluge</item>
    </derivirana_varijabla>
  </DomainObject.Predmet.OstaliListFormatedWithAdress>
  <DomainObject.Predmet.OstaliListFormatedWithAdressOIB>
    <izvorni_sadrzaj>
      <item>Jasminka Novaković, OIB 17757399910, Ulica Ključec 60, 10370 Dugo Selo punomoćnik sudionika u postupku MIDARDO 23 d.o.o. za proizvodnju, trgovinu i usluge</item>
    </izvorni_sadrzaj>
    <derivirana_varijabla naziv="DomainObject.Predmet.OstaliListFormatedWithAdressOIB_1">
      <item>Jasminka Novaković, OIB 17757399910, Ulica Ključec 60, 10370 Dugo Selo punomoćnik sudionika u postupku MIDARDO 23 d.o.o. za proizvodnju, trgovinu i usluge</item>
    </derivirana_varijabla>
  </DomainObject.Predmet.OstaliListFormatedWithAdressOIB>
  <DomainObject.Predmet.OstaliListNazivFormated>
    <izvorni_sadrzaj>
      <item>Jasminka Novaković</item>
    </izvorni_sadrzaj>
    <derivirana_varijabla naziv="DomainObject.Predmet.OstaliListNazivFormated_1">
      <item>Jasminka Novaković</item>
    </derivirana_varijabla>
  </DomainObject.Predmet.OstaliListNazivFormated>
  <DomainObject.Predmet.OstaliListNazivFormatedOIB>
    <izvorni_sadrzaj>
      <item>Jasminka Novaković, OIB 17757399910</item>
    </izvorni_sadrzaj>
    <derivirana_varijabla naziv="DomainObject.Predmet.OstaliListNazivFormatedOIB_1">
      <item>Jasminka Novaković, OIB 17757399910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MIDARDO 23 d.o.o. za proizvodnju, trgovinu i usluge</izvorni_sadrzaj>
    <derivirana_varijabla naziv="DomainObject.Predmet.ProtustrankaIDrugi_1">MIDARDO 23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MIDARDO 23 d.o.o. za proizvodnju, trgovinu i usluge, OIB 21158414192, Kozinska 31 A, 10370 Dugo Selo</izvorni_sadrzaj>
    <derivirana_varijabla naziv="DomainObject.Predmet.ProtustrankaIDrugiAdressOIB_1">MIDARDO 23 d.o.o. za proizvodnju, trgovinu i usluge, OIB 21158414192, Kozinska 31 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MIDARDO 23 d.o.o. za proizvodnju, trgovinu i usluge</item>
      <item>Jasminka Novaković</item>
    </izvorni_sadrzaj>
    <derivirana_varijabla naziv="DomainObject.Predmet.SudioniciListNaziv_1">
      <item>FINA Regionalni centar Zagreb</item>
      <item>MIDARDO 23 d.o.o. za proizvodnju, trgovinu i usluge</item>
      <item>Jasminka Novaković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MIDARDO 23 d.o.o. za proizvodnju, trgovinu i usluge, OIB 21158414192, Kozinska 31 A,10370 Dugo Selo</item>
      <item>Jasminka Novaković, OIB 17757399910, Ulica Ključec 60,10370 Dugo Selo</item>
    </izvorni_sadrzaj>
    <derivirana_varijabla naziv="DomainObject.Predmet.SudioniciListAdressOIB_1">
      <item>FINA Regionalni centar Zagreb, OIB 85821130368, Trg svibanjskih žrtava 1995. 1,10000 Zagreb</item>
      <item>MIDARDO 23 d.o.o. za proizvodnju, trgovinu i usluge, OIB 21158414192, Kozinska 31 A,10370 Dugo Selo</item>
      <item>Jasminka Novaković, OIB 17757399910, Ulica Ključec 60,10370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21158414192</item>
      <item>, OIB 17757399910</item>
    </izvorni_sadrzaj>
    <derivirana_varijabla naziv="DomainObject.Predmet.SudioniciListNazivOIB_1">
      <item>, OIB 85821130368</item>
      <item>, OIB 21158414192</item>
      <item>, OIB 17757399910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1652E7-F9D5-48D2-A130-59909A7F3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722</properties:Words>
  <properties:Characters>4025</properties:Characters>
  <properties:Lines>85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2017-06-21T09:57:00Z</dcterms:created>
  <dc:creator>gzubak</dc:creator>
  <cp:lastModifiedBy>Mirjana Gašparić</cp:lastModifiedBy>
  <cp:lastPrinted>2017-05-03T09:52:00Z</cp:lastPrinted>
  <dcterms:modified xmlns:xsi="http://www.w3.org/2001/XMLSchema-instance" xsi:type="dcterms:W3CDTF">2017-06-21T10:03:00Z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