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4069" w14:paraId="1484069" w:rsidRDefault="00091AEC" w:rsidP="00910611" w:rsidR="00091AEC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AEC" w:rsidP="00910611" w:rsidR="00091AEC">
      <w:r>
        <w:rPr>
          <w:rFonts w:eastAsia="MS Mincho"/>
        </w:rPr>
        <w:t xml:space="preserve">  REPUBLIKA HRVATSKA</w:t>
      </w:r>
    </w:p>
    <w:p w:rsidRDefault="00091AEC" w:rsidP="00910611" w:rsidR="00091AEC">
      <w:r>
        <w:rPr>
          <w:rFonts w:eastAsia="MS Mincho"/>
        </w:rPr>
        <w:t>TRGOVAČKI SUD U RIJECI</w:t>
      </w:r>
    </w:p>
    <w:p w:rsidRDefault="00091AEC" w:rsidR="00091AE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91AEC" w:rsidP="00910611" w:rsidR="00091AEC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>
      <w:pPr>
        <w:jc w:val="both"/>
      </w:pPr>
    </w:p>
    <w:p w:rsidRDefault="009E631E" w:rsidP="00214472" w:rsidR="009E631E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214472" w:rsidRPr="008B6081">
        <w:t xml:space="preserve">Trgovački sud u Rijeci, po sucu Danieli Korlević, </w:t>
      </w:r>
      <w:r w:rsidR="005F450A" w:rsidRPr="005F450A">
        <w:t xml:space="preserve">u prethodnom postupku radi utvrđivanja uvjeta za otvaranje stečajnog postupka nad dužnikom </w:t>
      </w:r>
      <w:r w:rsidR="007D5114" w:rsidRPr="007D5114">
        <w:rPr>
          <w:b/>
        </w:rPr>
        <w:t>ULI - TOURS turistička agencija d.o.o. Crikvenica, Ulica dr. Ivana Kostrenčića 2, OIB 78983949699</w:t>
      </w:r>
      <w:r w:rsidR="007D5114">
        <w:rPr>
          <w:b/>
        </w:rPr>
        <w:t xml:space="preserve">, </w:t>
      </w:r>
      <w:r w:rsidR="005B64E7">
        <w:t>odlučujući o zahtjevu privremenog stečajnog upravitelja za nagradu</w:t>
      </w:r>
      <w:r w:rsidR="007D5114">
        <w:t xml:space="preserve"> i naknadu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7D5114">
        <w:t>08</w:t>
      </w:r>
      <w:r w:rsidR="006C7021">
        <w:t>. travnja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5B64E7">
        <w:t xml:space="preserve"> </w:t>
      </w:r>
      <w:r w:rsidR="007D5114" w:rsidRPr="00F53256">
        <w:t>Lili</w:t>
      </w:r>
      <w:r w:rsidR="007D5114">
        <w:t>j</w:t>
      </w:r>
      <w:r w:rsidR="007D5114" w:rsidRPr="00F53256">
        <w:t>an</w:t>
      </w:r>
      <w:r w:rsidR="007D5114">
        <w:t>i</w:t>
      </w:r>
      <w:r w:rsidR="007D5114" w:rsidRPr="00F53256">
        <w:t xml:space="preserve"> Augustin iz Matulja, Šmogorska 43, OIB 12365783008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263AA4">
        <w:t>8</w:t>
      </w:r>
      <w:r w:rsidR="003270C3">
        <w:t>.000</w:t>
      </w:r>
      <w:r w:rsidRPr="008B6081">
        <w:t xml:space="preserve">,00 kn </w:t>
      </w:r>
      <w:r w:rsidR="009E631E">
        <w:t>bruto</w:t>
      </w:r>
      <w:r w:rsidRPr="008B6081">
        <w:t xml:space="preserve">. </w:t>
      </w:r>
    </w:p>
    <w:p w:rsidRDefault="009E631E" w:rsidP="009E631E" w:rsidR="009E631E">
      <w:pPr>
        <w:ind w:left="1425"/>
        <w:jc w:val="both"/>
      </w:pPr>
    </w:p>
    <w:p w:rsidRDefault="009E631E" w:rsidP="00416E78" w:rsidR="009E631E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7D5114" w:rsidRPr="00F53256">
        <w:t>Lili</w:t>
      </w:r>
      <w:r w:rsidR="007D5114">
        <w:t>j</w:t>
      </w:r>
      <w:r w:rsidR="007D5114" w:rsidRPr="00F53256">
        <w:t>an</w:t>
      </w:r>
      <w:r w:rsidR="007D5114">
        <w:t>i</w:t>
      </w:r>
      <w:r w:rsidR="007D5114" w:rsidRPr="00F53256">
        <w:t xml:space="preserve"> Augustin iz Matulja, Šmogorska 43, OIB 12365783008</w:t>
      </w:r>
      <w:r>
        <w:t>, odobrava se naknada stvarnih troškova u iznosu 1</w:t>
      </w:r>
      <w:r w:rsidR="007D5114">
        <w:t>.</w:t>
      </w:r>
      <w:r w:rsidR="00263AA4">
        <w:t>145,19</w:t>
      </w:r>
      <w:r w:rsidRPr="008B6081">
        <w:t xml:space="preserve"> kn.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ovog suda</w:t>
      </w:r>
      <w:r w:rsidR="00416E78">
        <w:t xml:space="preserve"> da isplati iznos iz točke I. </w:t>
      </w:r>
      <w:r w:rsidR="009E631E">
        <w:t xml:space="preserve">i II. </w:t>
      </w:r>
      <w:r w:rsidRPr="008B6081">
        <w:t>izreke na žiroračun privremenog stečajnog upravitelja</w:t>
      </w:r>
      <w:r w:rsidR="005B64E7">
        <w:t xml:space="preserve"> </w:t>
      </w:r>
      <w:r w:rsidR="007D5114" w:rsidRPr="00F53256">
        <w:t>Lili</w:t>
      </w:r>
      <w:r w:rsidR="007D5114">
        <w:t>j</w:t>
      </w:r>
      <w:r w:rsidR="007D5114" w:rsidRPr="00F53256">
        <w:t>an</w:t>
      </w:r>
      <w:r w:rsidR="007D5114">
        <w:t>e</w:t>
      </w:r>
      <w:r w:rsidR="007D5114" w:rsidRPr="00F53256">
        <w:t xml:space="preserve"> Augustin iz Matulja, Šmogorska 43, OIB 12365783008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9E631E">
        <w:t>HR</w:t>
      </w:r>
      <w:r w:rsidR="007D5114">
        <w:t>79 2340 0093 1009 5349 0,</w:t>
      </w:r>
      <w:r w:rsidR="009E631E">
        <w:t xml:space="preserve"> </w:t>
      </w:r>
      <w:r w:rsidR="00F6302D">
        <w:t xml:space="preserve">a iz </w:t>
      </w:r>
      <w:r w:rsidR="007D5114">
        <w:t xml:space="preserve">predujma kojega je na </w:t>
      </w:r>
      <w:r w:rsidR="0020191F">
        <w:t>račun suda dana 01. veljače 2016. godine uplatio predlagatelj u iznosu od 10.000,00 kn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0191F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20191F">
        <w:rPr>
          <w:bCs/>
        </w:rPr>
        <w:t>821</w:t>
      </w:r>
      <w:r w:rsidR="006268A4">
        <w:rPr>
          <w:bCs/>
        </w:rPr>
        <w:t>/2015-</w:t>
      </w:r>
      <w:r w:rsidR="0020191F">
        <w:rPr>
          <w:bCs/>
        </w:rPr>
        <w:t>7</w:t>
      </w:r>
      <w:r w:rsidR="00C65432">
        <w:rPr>
          <w:bCs/>
        </w:rPr>
        <w:t xml:space="preserve"> od </w:t>
      </w:r>
      <w:r w:rsidR="0020191F">
        <w:rPr>
          <w:bCs/>
        </w:rPr>
        <w:t>11</w:t>
      </w:r>
      <w:r w:rsidR="009E631E">
        <w:rPr>
          <w:bCs/>
        </w:rPr>
        <w:t xml:space="preserve">. </w:t>
      </w:r>
      <w:r w:rsidR="0020191F">
        <w:rPr>
          <w:bCs/>
        </w:rPr>
        <w:t>veljače</w:t>
      </w:r>
      <w:r w:rsidR="00416E78">
        <w:rPr>
          <w:bCs/>
        </w:rPr>
        <w:t xml:space="preserve"> 201</w:t>
      </w:r>
      <w:r w:rsidR="0020191F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191F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20191F" w:rsidRPr="0020191F">
        <w:rPr>
          <w:bCs/>
        </w:rPr>
        <w:t>ULI - TOURS turistička agencija d.o.o. Crikvenica, Ulica dr. Ivana Kostrenčića 2, OIB 78983949699</w:t>
      </w:r>
      <w:r w:rsidR="003270C3" w:rsidRPr="003270C3">
        <w:rPr>
          <w:bCs/>
        </w:rPr>
        <w:t xml:space="preserve">, </w:t>
      </w:r>
      <w:r w:rsidR="006268A4">
        <w:rPr>
          <w:bCs/>
        </w:rPr>
        <w:t xml:space="preserve">te je imenovan privremeni stečajni </w:t>
      </w:r>
      <w:r w:rsidR="006268A4" w:rsidRPr="0020191F">
        <w:rPr>
          <w:bCs/>
        </w:rPr>
        <w:t>upravitelj</w:t>
      </w:r>
      <w:r w:rsidR="00F6302D" w:rsidRPr="0020191F">
        <w:rPr>
          <w:bCs/>
        </w:rPr>
        <w:t xml:space="preserve"> </w:t>
      </w:r>
      <w:r w:rsidR="0020191F" w:rsidRPr="0020191F">
        <w:rPr>
          <w:bCs/>
        </w:rPr>
        <w:t>Lilijana Augustin iz Matulja, Šmogorska 43.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9E631E" w:rsidP="00214472" w:rsidR="00263AA4">
      <w:pPr>
        <w:jc w:val="both"/>
        <w:rPr>
          <w:bCs/>
        </w:rPr>
      </w:pPr>
      <w:r>
        <w:rPr>
          <w:bCs/>
        </w:rPr>
        <w:tab/>
        <w:t xml:space="preserve">Sud je privremenom stečajnom upravitelju odobrio naknadu stvarnih troškova koje je imao u prethodnom postupku u ukupnom iznosu od </w:t>
      </w:r>
      <w:r w:rsidR="0020191F">
        <w:rPr>
          <w:bCs/>
        </w:rPr>
        <w:t>1.</w:t>
      </w:r>
      <w:r w:rsidR="007D0212">
        <w:rPr>
          <w:bCs/>
        </w:rPr>
        <w:t>145,19</w:t>
      </w:r>
      <w:r>
        <w:rPr>
          <w:bCs/>
        </w:rPr>
        <w:t xml:space="preserve"> kn, a koji se odnose na </w:t>
      </w:r>
      <w:r w:rsidR="0020191F">
        <w:rPr>
          <w:bCs/>
        </w:rPr>
        <w:t>trošak upravnih biljega u iznosu 30,00 kn, poštanski</w:t>
      </w:r>
      <w:r>
        <w:rPr>
          <w:bCs/>
        </w:rPr>
        <w:t xml:space="preserve"> trošak </w:t>
      </w:r>
      <w:r w:rsidR="0020191F">
        <w:rPr>
          <w:bCs/>
        </w:rPr>
        <w:t>u iznosu 11,</w:t>
      </w:r>
      <w:r w:rsidR="00263AA4">
        <w:rPr>
          <w:bCs/>
        </w:rPr>
        <w:t>70</w:t>
      </w:r>
      <w:r w:rsidR="0020191F">
        <w:rPr>
          <w:bCs/>
        </w:rPr>
        <w:t xml:space="preserve"> kn, trošak FINE za usluge (podaci o solventnosti) u iznosu 53,75 kn, </w:t>
      </w:r>
      <w:r w:rsidR="00263AA4">
        <w:rPr>
          <w:bCs/>
        </w:rPr>
        <w:t xml:space="preserve">trošak mobilnog telefona u iznosu 55,00 kn, troškovi fotokopiranja i tiskanice u iznosu 28,74 kn, putni trošak na relaciji Matulji – Rijeka – Matulji </w:t>
      </w:r>
      <w:r w:rsidR="00263AA4">
        <w:rPr>
          <w:bCs/>
        </w:rPr>
        <w:lastRenderedPageBreak/>
        <w:t xml:space="preserve">dana 05., 19. i 29. veljače 2016. godine, 02., 04. i 11. ožujka 2016. godine u iznosu 300,00 kn (150 km x 2,00 kn), putni trošak na relaciji Matulji – Rijeka – Crikvenica – Matulji dana 01. ožujka 2016. godine u iznosu 214,00 kn (107 km x 2,00 kn), putni trošak na relaciji Matulji – Rijeka – Crikvenica – Matulji dana 09. ožujka 2016. godine u iznosu 202,00 kn (101 km x 2,00 kn), putni trošak na relaciji Matulji – Opatija - Rijeka – Matulji dana 10. ožujka 2016. godine u iznosu 70,00 kn (35 km x 2,00 kn), trošak parkirne naknade u iznosu 30,00 kn i trošak 1/2 dnevnice u iznosu 150,00 kn, a koje je sudac ocijenio da su bili nužni i opravdani u prethodnom postupku. </w:t>
      </w:r>
      <w:r w:rsidR="00263AA4">
        <w:rPr>
          <w:bCs/>
        </w:rPr>
        <w:tab/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F6302D">
        <w:t xml:space="preserve"> </w:t>
      </w:r>
      <w:r w:rsidRPr="008B6081">
        <w:t xml:space="preserve">Stečajnog zakona (NN </w:t>
      </w:r>
      <w:r w:rsidR="00F6302D">
        <w:t>71/15</w:t>
      </w:r>
      <w:r w:rsidRPr="008B6081">
        <w:t>) riješiti kao u izreci.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6C7021">
        <w:t>05. travnja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263AA4">
        <w:t>S</w:t>
      </w:r>
      <w:r w:rsidR="00214472" w:rsidRPr="008B6081">
        <w:t>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9E631E">
        <w:rPr>
          <w:szCs w:val="22"/>
        </w:rPr>
        <w:t>osam</w:t>
      </w:r>
      <w:r w:rsidRPr="005F450A">
        <w:rPr>
          <w:szCs w:val="22"/>
        </w:rPr>
        <w:t xml:space="preserve"> dana od dana primitka ovog rješenja. 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e-oglasna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6C7021">
        <w:rPr>
          <w:sz w:val="20"/>
          <w:szCs w:val="20"/>
        </w:rPr>
        <w:t>05.4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Stečajni sudac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AE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7D5114">
      <w:t>821</w:t>
    </w:r>
    <w:r w:rsidR="00F6302D">
      <w:t>/2015-</w:t>
    </w:r>
    <w:r w:rsidR="007D5114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91AEC"/>
    <w:rsid w:val="000E4805"/>
    <w:rsid w:val="00137298"/>
    <w:rsid w:val="001937F7"/>
    <w:rsid w:val="0020191F"/>
    <w:rsid w:val="00214472"/>
    <w:rsid w:val="00263AA4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6C7021"/>
    <w:rsid w:val="007863DC"/>
    <w:rsid w:val="007D0212"/>
    <w:rsid w:val="007D5114"/>
    <w:rsid w:val="00850331"/>
    <w:rsid w:val="008B6081"/>
    <w:rsid w:val="008D25AF"/>
    <w:rsid w:val="00916274"/>
    <w:rsid w:val="009A5E54"/>
    <w:rsid w:val="009E169F"/>
    <w:rsid w:val="009E631E"/>
    <w:rsid w:val="009F3C0A"/>
    <w:rsid w:val="00A50178"/>
    <w:rsid w:val="00A52130"/>
    <w:rsid w:val="00AD3E2E"/>
    <w:rsid w:val="00B032AC"/>
    <w:rsid w:val="00BA591A"/>
    <w:rsid w:val="00C65432"/>
    <w:rsid w:val="00CB0C14"/>
    <w:rsid w:val="00CC57E2"/>
    <w:rsid w:val="00D771D7"/>
    <w:rsid w:val="00E128BC"/>
    <w:rsid w:val="00E578C6"/>
    <w:rsid w:val="00E94762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91A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1AE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91A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1AE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St-821/2015</izvorni_sadrzaj>
    <derivirana_varijabla naziv="DomainObject.Predmet.OznakaBroj_1">St-821/2015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ULI - TOURS turistička agencija d.o.o.  Crikvenica</izvorni_sadrzaj>
    <derivirana_varijabla naziv="DomainObject.Predmet.ProtustrankaFormated_1">  ULI - TOURS turistička agencija d.o.o.  Crikvenica</derivirana_varijabla>
  </DomainObject.Predmet.ProtustrankaFormated>
  <DomainObject.Predmet.ProtustrankaFormatedOIB>
    <izvorni_sadrzaj>  ULI - TOURS turistička agencija d.o.o.  Crikvenica, OIB 78983949699</izvorni_sadrzaj>
    <derivirana_varijabla naziv="DomainObject.Predmet.ProtustrankaFormatedOIB_1">  ULI - TOURS turistička agencija d.o.o.  Crikvenica, OIB 78983949699</derivirana_varijabla>
  </DomainObject.Predmet.ProtustrankaFormatedOIB>
  <DomainObject.Predmet.ProtustrankaFormatedWithAdress>
    <izvorni_sadrzaj> ULI - TOURS turistička agencija d.o.o.  Crikvenica, Dr. Ivana Kostrenčića 2, 51260 Crikvenica</izvorni_sadrzaj>
    <derivirana_varijabla naziv="DomainObject.Predmet.ProtustrankaFormatedWithAdress_1"> ULI - TOURS turistička agencija d.o.o.  Crikvenica, Dr. Ivana Kostrenčića 2, 51260 Crikvenica</derivirana_varijabla>
  </DomainObject.Predmet.ProtustrankaFormatedWithAdress>
  <DomainObject.Predmet.ProtustrankaFormatedWithAdressOIB>
    <izvorni_sadrzaj> ULI - TOURS turistička agencija d.o.o.  Crikvenica, OIB 78983949699, Dr. Ivana Kostrenčića 2, 51260 Crikvenica</izvorni_sadrzaj>
    <derivirana_varijabla naziv="DomainObject.Predmet.ProtustrankaFormatedWithAdressOIB_1"> ULI - TOURS turistička agencija d.o.o.  Crikvenica, OIB 78983949699, Dr. Ivana Kostrenčića 2, 51260 Crikvenica</derivirana_varijabla>
  </DomainObject.Predmet.ProtustrankaFormatedWithAdressOIB>
  <DomainObject.Predmet.ProtustrankaWithAdress>
    <izvorni_sadrzaj>ULI - TOURS turistička agencija d.o.o.  Crikvenica Dr. Ivana Kostrenčića 2, 51260 Crikvenica</izvorni_sadrzaj>
    <derivirana_varijabla naziv="DomainObject.Predmet.ProtustrankaWithAdress_1">ULI - TOURS turistička agencija d.o.o.  Crikvenica Dr. Ivana Kostrenčića 2, 51260 Crikvenica</derivirana_varijabla>
  </DomainObject.Predmet.ProtustrankaWithAdress>
  <DomainObject.Predmet.ProtustrankaWithAdressOIB>
    <izvorni_sadrzaj>ULI - TOURS turistička agencija d.o.o.  Crikvenica, OIB 78983949699, Dr. Ivana Kostrenčića 2, 51260 Crikvenica</izvorni_sadrzaj>
    <derivirana_varijabla naziv="DomainObject.Predmet.ProtustrankaWithAdressOIB_1">ULI - TOURS turistička agencija d.o.o.  Crikvenica, OIB 78983949699, Dr. Ivana Kostrenčića 2, 51260 Crikvenica</derivirana_varijabla>
  </DomainObject.Predmet.ProtustrankaWithAdressOIB>
  <DomainObject.Predmet.ProtustrankaNazivFormated>
    <izvorni_sadrzaj>ULI - TOURS turistička agencija d.o.o.  Crikvenica</izvorni_sadrzaj>
    <derivirana_varijabla naziv="DomainObject.Predmet.ProtustrankaNazivFormated_1">ULI - TOURS turistička agencija d.o.o.  Crikvenica</derivirana_varijabla>
  </DomainObject.Predmet.ProtustrankaNazivFormated>
  <DomainObject.Predmet.ProtustrankaNazivFormatedOIB>
    <izvorni_sadrzaj>ULI - TOURS turistička agencija d.o.o.  Crikvenica, OIB 78983949699</izvorni_sadrzaj>
    <derivirana_varijabla naziv="DomainObject.Predmet.ProtustrankaNazivFormatedOIB_1">ULI - TOURS turistička agencija d.o.o.  Crikvenica, OIB 78983949699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KOVAČIĆ</izvorni_sadrzaj>
    <derivirana_varijabla naziv="DomainObject.Predmet.StrankaFormated_1">  MARTIN KOVAČIĆ</derivirana_varijabla>
  </DomainObject.Predmet.StrankaFormated>
  <DomainObject.Predmet.StrankaFormatedOIB>
    <izvorni_sadrzaj>  MARTIN KOVAČIĆ, OIB 11925735536</izvorni_sadrzaj>
    <derivirana_varijabla naziv="DomainObject.Predmet.StrankaFormatedOIB_1">  MARTIN KOVAČIĆ, OIB 11925735536</derivirana_varijabla>
  </DomainObject.Predmet.StrankaFormatedOIB>
  <DomainObject.Predmet.StrankaFormatedWithAdress>
    <izvorni_sadrzaj> MARTIN KOVAČIĆ, Gajevo šetalište 5, 51260 Crikvenica</izvorni_sadrzaj>
    <derivirana_varijabla naziv="DomainObject.Predmet.StrankaFormatedWithAdress_1"> MARTIN KOVAČIĆ, Gajevo šetalište 5, 51260 Crikvenica</derivirana_varijabla>
  </DomainObject.Predmet.StrankaFormatedWithAdress>
  <DomainObject.Predmet.StrankaFormatedWithAdressOIB>
    <izvorni_sadrzaj> MARTIN KOVAČIĆ, OIB 11925735536, Gajevo šetalište 5, 51260 Crikvenica</izvorni_sadrzaj>
    <derivirana_varijabla naziv="DomainObject.Predmet.StrankaFormatedWithAdressOIB_1"> MARTIN KOVAČIĆ, OIB 11925735536, Gajevo šetalište 5, 51260 Crikvenica</derivirana_varijabla>
  </DomainObject.Predmet.StrankaFormatedWithAdressOIB>
  <DomainObject.Predmet.StrankaWithAdress>
    <izvorni_sadrzaj>MARTIN KOVAČIĆ Gajevo šetalište 5,51260 Crikvenica</izvorni_sadrzaj>
    <derivirana_varijabla naziv="DomainObject.Predmet.StrankaWithAdress_1">MARTIN KOVAČIĆ Gajevo šetalište 5,51260 Crikvenica</derivirana_varijabla>
  </DomainObject.Predmet.StrankaWithAdress>
  <DomainObject.Predmet.StrankaWithAdressOIB>
    <izvorni_sadrzaj>MARTIN KOVAČIĆ, OIB 11925735536, Gajevo šetalište 5,51260 Crikvenica</izvorni_sadrzaj>
    <derivirana_varijabla naziv="DomainObject.Predmet.StrankaWithAdressOIB_1">MARTIN KOVAČIĆ, OIB 11925735536, Gajevo šetalište 5,51260 Crikvenica</derivirana_varijabla>
  </DomainObject.Predmet.StrankaWithAdressOIB>
  <DomainObject.Predmet.StrankaNazivFormated>
    <izvorni_sadrzaj>MARTIN KOVAČIĆ</izvorni_sadrzaj>
    <derivirana_varijabla naziv="DomainObject.Predmet.StrankaNazivFormated_1">MARTIN KOVAČIĆ</derivirana_varijabla>
  </DomainObject.Predmet.StrankaNazivFormated>
  <DomainObject.Predmet.StrankaNazivFormatedOIB>
    <izvorni_sadrzaj>MARTIN KOVAČIĆ, OIB 11925735536</izvorni_sadrzaj>
    <derivirana_varijabla naziv="DomainObject.Predmet.StrankaNazivFormatedOIB_1">MARTIN KOVAČIĆ, OIB 11925735536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MARTIN KOVAČIĆ</item>
    </izvorni_sadrzaj>
    <derivirana_varijabla naziv="DomainObject.Predmet.StrankaListFormated_1">
      <item>MARTIN KOVAČIĆ</item>
    </derivirana_varijabla>
  </DomainObject.Predmet.StrankaListFormated>
  <DomainObject.Predmet.StrankaListFormatedOIB>
    <izvorni_sadrzaj>
      <item>MARTIN KOVAČIĆ, OIB 11925735536</item>
    </izvorni_sadrzaj>
    <derivirana_varijabla naziv="DomainObject.Predmet.StrankaListFormatedOIB_1">
      <item>MARTIN KOVAČIĆ, OIB 11925735536</item>
    </derivirana_varijabla>
  </DomainObject.Predmet.StrankaListFormatedOIB>
  <DomainObject.Predmet.StrankaListFormatedWithAdress>
    <izvorni_sadrzaj>
      <item>MARTIN KOVAČIĆ, Gajevo šetalište 5, 51260 Crikvenica</item>
    </izvorni_sadrzaj>
    <derivirana_varijabla naziv="DomainObject.Predmet.StrankaListFormatedWithAdress_1">
      <item>MARTIN KOVAČIĆ, Gajevo šetalište 5, 51260 Crikvenica</item>
    </derivirana_varijabla>
  </DomainObject.Predmet.StrankaListFormatedWithAdress>
  <DomainObject.Predmet.StrankaListFormatedWithAdressOIB>
    <izvorni_sadrzaj>
      <item>MARTIN KOVAČIĆ, OIB 11925735536, Gajevo šetalište 5, 51260 Crikvenica</item>
    </izvorni_sadrzaj>
    <derivirana_varijabla naziv="DomainObject.Predmet.StrankaListFormatedWithAdressOIB_1">
      <item>MARTIN KOVAČIĆ, OIB 11925735536, Gajevo šetalište 5, 51260 Crikvenica</item>
    </derivirana_varijabla>
  </DomainObject.Predmet.StrankaListFormatedWithAdressOIB>
  <DomainObject.Predmet.StrankaListNazivFormated>
    <izvorni_sadrzaj>
      <item>MARTIN KOVAČIĆ</item>
    </izvorni_sadrzaj>
    <derivirana_varijabla naziv="DomainObject.Predmet.StrankaListNazivFormated_1">
      <item>MARTIN KOVAČIĆ</item>
    </derivirana_varijabla>
  </DomainObject.Predmet.StrankaListNazivFormated>
  <DomainObject.Predmet.StrankaListNazivFormatedOIB>
    <izvorni_sadrzaj>
      <item>MARTIN KOVAČIĆ, OIB 11925735536</item>
    </izvorni_sadrzaj>
    <derivirana_varijabla naziv="DomainObject.Predmet.StrankaListNazivFormatedOIB_1">
      <item>MARTIN KOVAČIĆ, OIB 11925735536</item>
    </derivirana_varijabla>
  </DomainObject.Predmet.StrankaListNazivFormatedOIB>
  <DomainObject.Predmet.ProtuStrankaListFormated>
    <izvorni_sadrzaj>
      <item>ULI - TOURS turistička agencija d.o.o.  Crikvenica</item>
    </izvorni_sadrzaj>
    <derivirana_varijabla naziv="DomainObject.Predmet.ProtuStrankaListFormated_1">
      <item>ULI - TOURS turistička agencija d.o.o.  Crikvenica</item>
    </derivirana_varijabla>
  </DomainObject.Predmet.ProtuStrankaListFormated>
  <DomainObject.Predmet.ProtuStrankaListFormatedOIB>
    <izvorni_sadrzaj>
      <item>ULI - TOURS turistička agencija d.o.o.  Crikvenica, OIB 78983949699</item>
    </izvorni_sadrzaj>
    <derivirana_varijabla naziv="DomainObject.Predmet.ProtuStrankaListFormatedOIB_1">
      <item>ULI - TOURS turistička agencija d.o.o.  Crikvenica, OIB 78983949699</item>
    </derivirana_varijabla>
  </DomainObject.Predmet.ProtuStrankaListFormatedOIB>
  <DomainObject.Predmet.ProtuStrankaListFormatedWithAdress>
    <izvorni_sadrzaj>
      <item>ULI - TOURS turistička agencija d.o.o.  Crikvenica, Dr. Ivana Kostrenčića 2, 51260 Crikvenica</item>
    </izvorni_sadrzaj>
    <derivirana_varijabla naziv="DomainObject.Predmet.ProtuStrankaListFormatedWithAdress_1">
      <item>ULI - TOURS turistička agencija d.o.o.  Crikvenica, Dr. Ivana Kostrenčića 2, 51260 Crikvenica</item>
    </derivirana_varijabla>
  </DomainObject.Predmet.ProtuStrankaListFormatedWithAdress>
  <DomainObject.Predmet.ProtuStrankaListFormatedWithAdressOIB>
    <izvorni_sadrzaj>
      <item>ULI - TOURS turistička agencija d.o.o.  Crikvenica, OIB 78983949699, Dr. Ivana Kostrenčića 2, 51260 Crikvenica</item>
    </izvorni_sadrzaj>
    <derivirana_varijabla naziv="DomainObject.Predmet.ProtuStrankaListFormatedWithAdressOIB_1">
      <item>ULI - TOURS turistička agencija d.o.o.  Crikvenica, OIB 78983949699, Dr. Ivana Kostrenčića 2, 51260 Crikvenica</item>
    </derivirana_varijabla>
  </DomainObject.Predmet.ProtuStrankaListFormatedWithAdressOIB>
  <DomainObject.Predmet.ProtuStrankaListNazivFormated>
    <izvorni_sadrzaj>
      <item>ULI - TOURS turistička agencija d.o.o.  Crikvenica</item>
    </izvorni_sadrzaj>
    <derivirana_varijabla naziv="DomainObject.Predmet.ProtuStrankaListNazivFormated_1">
      <item>ULI - TOURS turistička agencija d.o.o.  Crikvenica</item>
    </derivirana_varijabla>
  </DomainObject.Predmet.ProtuStrankaListNazivFormated>
  <DomainObject.Predmet.ProtuStrankaListNazivFormatedOIB>
    <izvorni_sadrzaj>
      <item>ULI - TOURS turistička agencija d.o.o.  Crikvenica, OIB 78983949699</item>
    </izvorni_sadrzaj>
    <derivirana_varijabla naziv="DomainObject.Predmet.ProtuStrankaListNazivFormatedOIB_1">
      <item>ULI - TOURS turistička agencija d.o.o.  Crikvenica, OIB 78983949699</item>
    </derivirana_varijabla>
  </DomainObject.Predmet.ProtuStrankaListNazivFormatedOIB>
  <DomainObject.Predmet.OstaliListFormated>
    <izvorni_sadrzaj>
      <item>Martin Kovačić</item>
      <item>LILILJANA AUGUSTIN</item>
    </izvorni_sadrzaj>
    <derivirana_varijabla naziv="DomainObject.Predmet.OstaliListFormated_1">
      <item>Martin Kovačić</item>
      <item>LILILJANA AUGUSTIN</item>
    </derivirana_varijabla>
  </DomainObject.Predmet.OstaliListFormated>
  <DomainObject.Predmet.OstaliListFormatedOIB>
    <izvorni_sadrzaj>
      <item>Martin Kovačić, OIB 11925735536</item>
      <item>LILILJANA AUGUSTIN</item>
    </izvorni_sadrzaj>
    <derivirana_varijabla naziv="DomainObject.Predmet.OstaliListFormatedOIB_1">
      <item>Martin Kovačić, OIB 11925735536</item>
      <item>LILILJANA AUGUSTIN</item>
    </derivirana_varijabla>
  </DomainObject.Predmet.OstaliListFormatedOIB>
  <DomainObject.Predmet.OstaliListFormatedWithAdress>
    <izvorni_sadrzaj>
      <item>Martin Kovačić, Gajevo Šetalište 5, 51260 Crikvenica</item>
      <item>LILILJANA AUGUSTIN</item>
    </izvorni_sadrzaj>
    <derivirana_varijabla naziv="DomainObject.Predmet.OstaliListFormatedWithAdress_1">
      <item>Martin Kovačić, Gajevo Šetalište 5, 51260 Crikvenica</item>
      <item>LILILJANA AUGUSTIN</item>
    </derivirana_varijabla>
  </DomainObject.Predmet.OstaliListFormatedWithAdress>
  <DomainObject.Predmet.OstaliListFormatedWithAdressOIB>
    <izvorni_sadrzaj>
      <item>Martin Kovačić, OIB 11925735536, Gajevo Šetalište 5, 51260 Crikvenica</item>
      <item>LILILJANA AUGUSTIN</item>
    </izvorni_sadrzaj>
    <derivirana_varijabla naziv="DomainObject.Predmet.OstaliListFormatedWithAdressOIB_1">
      <item>Martin Kovačić, OIB 11925735536, Gajevo Šetalište 5, 51260 Crikvenica</item>
      <item>LILILJANA AUGUSTIN</item>
    </derivirana_varijabla>
  </DomainObject.Predmet.OstaliListFormatedWithAdressOIB>
  <DomainObject.Predmet.OstaliListNazivFormated>
    <izvorni_sadrzaj>
      <item>Martin Kovačić</item>
      <item>LILILJANA AUGUSTIN</item>
    </izvorni_sadrzaj>
    <derivirana_varijabla naziv="DomainObject.Predmet.OstaliListNazivFormated_1">
      <item>Martin Kovačić</item>
      <item>LILILJANA AUGUSTIN</item>
    </derivirana_varijabla>
  </DomainObject.Predmet.OstaliListNazivFormated>
  <DomainObject.Predmet.OstaliListNazivFormatedOIB>
    <izvorni_sadrzaj>
      <item>Martin Kovačić, OIB 11925735536</item>
      <item>LILILJANA AUGUSTIN</item>
    </izvorni_sadrzaj>
    <derivirana_varijabla naziv="DomainObject.Predmet.OstaliListNazivFormatedOIB_1">
      <item>Martin Kovačić, OIB 11925735536</item>
      <item>LILILJANA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KOVAČIĆ</izvorni_sadrzaj>
    <derivirana_varijabla naziv="DomainObject.Predmet.StrankaIDrugi_1">MARTIN KOVAČIĆ</derivirana_varijabla>
  </DomainObject.Predmet.StrankaIDrugi>
  <DomainObject.Predmet.ProtustrankaIDrugi>
    <izvorni_sadrzaj>ULI - TOURS turistička agencija d.o.o.  Crikvenica</izvorni_sadrzaj>
    <derivirana_varijabla naziv="DomainObject.Predmet.ProtustrankaIDrugi_1">ULI - TOURS turistička agencija d.o.o.  Crikvenica</derivirana_varijabla>
  </DomainObject.Predmet.ProtustrankaIDrugi>
  <DomainObject.Predmet.StrankaIDrugiAdressOIB>
    <izvorni_sadrzaj>MARTIN KOVAČIĆ, OIB 11925735536, Gajevo šetalište 5, 51260 Crikvenica</izvorni_sadrzaj>
    <derivirana_varijabla naziv="DomainObject.Predmet.StrankaIDrugiAdressOIB_1">MARTIN KOVAČIĆ, OIB 11925735536, Gajevo šetalište 5, 51260 Crikvenica</derivirana_varijabla>
  </DomainObject.Predmet.StrankaIDrugiAdressOIB>
  <DomainObject.Predmet.ProtustrankaIDrugiAdressOIB>
    <izvorni_sadrzaj>ULI - TOURS turistička agencija d.o.o.  Crikvenica, OIB 78983949699, Dr. Ivana Kostrenčića 2, 51260 Crikvenica</izvorni_sadrzaj>
    <derivirana_varijabla naziv="DomainObject.Predmet.ProtustrankaIDrugiAdressOIB_1">ULI - TOURS turistička agencija d.o.o.  Crikvenica, OIB 78983949699, Dr. Ivana Kostrenčića 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KOVAČIĆ</item>
      <item>ULI - TOURS turistička agencija d.o.o.  Crikvenica</item>
      <item>Martin Kovačić</item>
      <item>LILILJANA AUGUSTIN</item>
    </izvorni_sadrzaj>
    <derivirana_varijabla naziv="DomainObject.Predmet.SudioniciListNaziv_1">
      <item>MARTIN KOVAČIĆ</item>
      <item>ULI - TOURS turistička agencija d.o.o.  Crikvenica</item>
      <item>Martin Kovačić</item>
      <item>LILILJANA AUGUSTIN</item>
    </derivirana_varijabla>
  </DomainObject.Predmet.SudioniciListNaziv>
  <DomainObject.Predmet.SudioniciListAdressOIB>
    <izvorni_sadrzaj>
      <item>MARTIN KOVAČIĆ, OIB 11925735536, Gajevo šetalište 5,51260 Crikvenica</item>
      <item>ULI - TOURS turistička agencija d.o.o.  Crikvenica, OIB 78983949699, Dr. Ivana Kostrenčića 2,51260 Crikvenica</item>
      <item>Martin Kovačić, OIB 11925735536, Gajevo Šetalište 5,51260 Crikvenica</item>
      <item>LILILJANA AUGUSTIN</item>
    </izvorni_sadrzaj>
    <derivirana_varijabla naziv="DomainObject.Predmet.SudioniciListAdressOIB_1">
      <item>MARTIN KOVAČIĆ, OIB 11925735536, Gajevo šetalište 5,51260 Crikvenica</item>
      <item>ULI - TOURS turistička agencija d.o.o.  Crikvenica, OIB 78983949699, Dr. Ivana Kostrenčića 2,51260 Crikvenica</item>
      <item>Martin Kovačić, OIB 11925735536, Gajevo Šetalište 5,51260 Crikvenica</item>
      <item>LILILJANA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11925735536</item>
      <item>, OIB 78983949699</item>
      <item>, OIB 11925735536</item>
      <item>, OIB null</item>
    </izvorni_sadrzaj>
    <derivirana_varijabla naziv="DomainObject.Predmet.SudioniciListNazivOIB_1">
      <item>, OIB 11925735536</item>
      <item>, OIB 78983949699</item>
      <item>, OIB 11925735536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ED0D7F-C9A3-4F64-A731-189CDBC70A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3122</properties:Characters>
  <properties:Lines>86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2016-04-08T09:29:00Z</dcterms:created>
  <dc:creator>dcmelik</dc:creator>
  <cp:lastModifiedBy>Jasna Radulović</cp:lastModifiedBy>
  <cp:lastPrinted>2015-11-30T10:12:00Z</cp:lastPrinted>
  <dcterms:modified xmlns:xsi="http://www.w3.org/2001/XMLSchema-instance" xsi:type="dcterms:W3CDTF">2016-04-08T09:32:00Z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