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d577" w14:paraId="075d577" w:rsidRDefault="00622FFA" w:rsidP="00622FFA" w:rsidR="00622FFA">
      <w:pPr>
        <w:jc w:val="right"/>
        <w15:collapsed w:val="false"/>
      </w:pPr>
      <w:bookmarkStart w:name="_GoBack" w:id="0"/>
      <w:bookmarkEnd w:id="0"/>
      <w:r>
        <w:t>13 St-107/16-35</w:t>
      </w:r>
    </w:p>
    <w:p w:rsidRDefault="00622FFA" w:rsidP="00622FFA" w:rsidR="00622FFA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2FFA" w:rsidP="00622FFA" w:rsidR="00622FFA"/>
    <w:p w:rsidRDefault="00622FFA" w:rsidP="00622FFA" w:rsidR="00622FF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22FFA" w:rsidP="00622FFA" w:rsidR="00622FF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22FFA" w:rsidP="00622FFA" w:rsidR="00622FFA">
      <w:pPr>
        <w:rPr>
          <w:sz w:val="22"/>
          <w:szCs w:val="22"/>
        </w:rPr>
      </w:pPr>
    </w:p>
    <w:p w:rsidRDefault="00CD5365" w:rsidP="00622FFA" w:rsidR="00CD5365">
      <w:pPr>
        <w:rPr>
          <w:sz w:val="22"/>
          <w:szCs w:val="22"/>
        </w:rPr>
      </w:pPr>
    </w:p>
    <w:p w:rsidRDefault="00622FFA" w:rsidP="00622FFA" w:rsidR="00622FFA" w:rsidRPr="008C1718">
      <w:pPr>
        <w:ind w:hanging="720" w:left="360"/>
        <w:rPr>
          <w:sz w:val="22"/>
          <w:szCs w:val="22"/>
        </w:rPr>
      </w:pPr>
    </w:p>
    <w:p w:rsidRDefault="00622FFA" w:rsidP="00622FFA" w:rsidR="00622FFA">
      <w:pPr>
        <w:jc w:val="center"/>
      </w:pPr>
      <w:r>
        <w:t xml:space="preserve">R E P U B L I K A    H R V A T S K A </w:t>
      </w:r>
    </w:p>
    <w:p w:rsidRDefault="00622FFA" w:rsidP="00622FFA" w:rsidR="00622FFA">
      <w:pPr>
        <w:pStyle w:val="Naslov1"/>
        <w:rPr>
          <w:b w:val="false"/>
        </w:rPr>
      </w:pPr>
      <w:r>
        <w:rPr>
          <w:b w:val="false"/>
        </w:rPr>
        <w:t>R J E Š E N J E</w:t>
      </w:r>
    </w:p>
    <w:p w:rsidRDefault="00622FFA" w:rsidP="00622FFA" w:rsidR="00622FFA">
      <w:pPr>
        <w:jc w:val="both"/>
      </w:pPr>
    </w:p>
    <w:p w:rsidRDefault="00622FFA" w:rsidP="00622FFA" w:rsidR="00622FFA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Pr="005B7919">
        <w:t xml:space="preserve">ZADRUGA MODIT za proizvodnju i usluge, </w:t>
      </w:r>
      <w:r>
        <w:t xml:space="preserve">u stečaju, </w:t>
      </w:r>
      <w:r w:rsidRPr="005B7919">
        <w:t>Vukovar, Naselje A.</w:t>
      </w:r>
      <w:r>
        <w:t xml:space="preserve"> </w:t>
      </w:r>
      <w:r w:rsidRPr="005B7919">
        <w:t>M.Reljkovića 49, MBS 030113674, OIB 48545546702</w:t>
      </w:r>
      <w:r>
        <w:t>,  dana 11. travnja  2018.</w:t>
      </w:r>
    </w:p>
    <w:p w:rsidRDefault="00622FFA" w:rsidP="00622FFA" w:rsidR="00CD5365">
      <w:pPr>
        <w:ind w:firstLine="708"/>
        <w:jc w:val="both"/>
      </w:pPr>
      <w:r>
        <w:t xml:space="preserve">                          </w:t>
      </w:r>
    </w:p>
    <w:p w:rsidRDefault="00622FFA" w:rsidP="00622FFA" w:rsidR="00622FFA">
      <w:pPr>
        <w:ind w:firstLine="708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</w:t>
      </w:r>
    </w:p>
    <w:p w:rsidRDefault="00622FFA" w:rsidP="00622FFA" w:rsidR="00622FFA" w:rsidRPr="008C1718">
      <w:pPr>
        <w:jc w:val="center"/>
        <w:rPr>
          <w:bCs/>
        </w:rPr>
      </w:pPr>
      <w:r>
        <w:rPr>
          <w:bCs/>
        </w:rPr>
        <w:t>r i j e š i o   j e</w:t>
      </w:r>
    </w:p>
    <w:p w:rsidRDefault="00235059" w:rsidP="00235059" w:rsidR="00235059">
      <w:pPr>
        <w:rPr>
          <w:b/>
        </w:rPr>
      </w:pPr>
    </w:p>
    <w:p w:rsidRDefault="00184CB2" w:rsidP="00235059" w:rsidR="00184CB2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622FFA">
        <w:t xml:space="preserve">m upravitelju Dragutinu Romić dipl. iur. iz Čepina, Papuka 38, OIB 07423571519, </w:t>
      </w:r>
      <w:r w:rsidR="00446AA2">
        <w:t>odobrava se</w:t>
      </w:r>
      <w:r>
        <w:t xml:space="preserve"> </w:t>
      </w:r>
      <w:r w:rsidR="002B3A3C">
        <w:t xml:space="preserve">konačna </w:t>
      </w:r>
      <w:r>
        <w:t xml:space="preserve">nagrada za obnašanje dužnosti stečajnog upravitelja </w:t>
      </w:r>
      <w:r w:rsidR="00880F3A">
        <w:t>u stečajnom postupku nad dužnikom</w:t>
      </w:r>
      <w:r>
        <w:t xml:space="preserve"> u iznosu od </w:t>
      </w:r>
      <w:r w:rsidR="00622FFA">
        <w:t xml:space="preserve">1.280,00 </w:t>
      </w:r>
      <w:r w:rsidR="00880F3A">
        <w:t xml:space="preserve"> </w:t>
      </w:r>
      <w:r>
        <w:t>kn bruto</w:t>
      </w:r>
      <w:r w:rsidR="00611507">
        <w:t>.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</w:t>
      </w:r>
      <w:r w:rsidR="00622FFA">
        <w:t>om upravitelju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B62387">
        <w:t xml:space="preserve"> iznos </w:t>
      </w:r>
      <w:r w:rsidR="00184CB2">
        <w:t>iz točke 1.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B77EFB" w:rsidP="0012180E" w:rsidR="00235059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CD5365" w:rsidP="00CD5365" w:rsidR="00CD5365" w:rsidRPr="00235059">
      <w:pPr>
        <w:ind w:left="106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184CB2" w:rsidP="00B77EFB" w:rsidR="00184CB2">
      <w:pPr>
        <w:jc w:val="both"/>
      </w:pPr>
    </w:p>
    <w:p w:rsidRDefault="00CD5365" w:rsidP="00B77EFB" w:rsidR="00CD5365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622FFA">
        <w:t>107/16-17 od 28.11. 2016.</w:t>
      </w:r>
      <w:r w:rsidR="006B26A4">
        <w:t xml:space="preserve"> </w:t>
      </w:r>
      <w:r w:rsidR="00446AA2">
        <w:t>otvoren je ste</w:t>
      </w:r>
      <w:r w:rsidR="00184CB2">
        <w:t xml:space="preserve">čajni postupak nad dužnikom </w:t>
      </w:r>
      <w:r w:rsidR="00622FFA" w:rsidRPr="005B7919">
        <w:t xml:space="preserve">ZADRUGA MODIT za proizvodnju i usluge, </w:t>
      </w:r>
      <w:r w:rsidR="00622FFA">
        <w:t xml:space="preserve">u stečaju, </w:t>
      </w:r>
      <w:r w:rsidR="00622FFA" w:rsidRPr="005B7919">
        <w:t>Vukovar, Naselje A.</w:t>
      </w:r>
      <w:r w:rsidR="00622FFA">
        <w:t xml:space="preserve"> </w:t>
      </w:r>
      <w:r w:rsidR="00622FFA" w:rsidRPr="005B7919">
        <w:t>M.Reljkovića 49, MBS 030113674, OIB 48545546702</w:t>
      </w:r>
      <w:r w:rsidR="006345AE">
        <w:t>, a za stečajnog upr</w:t>
      </w:r>
      <w:r w:rsidR="00446AA2">
        <w:t>avitelja imenovan</w:t>
      </w:r>
      <w:r w:rsidR="00622FFA">
        <w:t xml:space="preserve"> je Dragutin Romić dipl. iur. iz Čepina. </w:t>
      </w:r>
    </w:p>
    <w:p w:rsidRDefault="00042DCD" w:rsidP="00B77EFB" w:rsidR="00042DCD">
      <w:pPr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622FFA">
        <w:t>i upravitelj je u podnesku od 13. ožujka 2018., izvijestio sud da je unovčena stečajna masa</w:t>
      </w:r>
      <w:r>
        <w:t xml:space="preserve"> dužnika u ukupnom iznosu od </w:t>
      </w:r>
      <w:r w:rsidR="00FD25D8">
        <w:t xml:space="preserve"> </w:t>
      </w:r>
      <w:r w:rsidR="00622FFA">
        <w:t>8.000,00</w:t>
      </w:r>
      <w:r w:rsidR="006345AE">
        <w:t xml:space="preserve"> kn,</w:t>
      </w:r>
      <w:r w:rsidR="00622FFA">
        <w:t xml:space="preserve"> te predložio zakazivanje završnog ročišta.</w:t>
      </w:r>
      <w:r w:rsidR="00621D5A">
        <w:t xml:space="preserve"> </w:t>
      </w:r>
    </w:p>
    <w:p w:rsidRDefault="00235059" w:rsidP="00235059" w:rsidR="00235059"/>
    <w:p w:rsidRDefault="00042DCD" w:rsidP="00973FE7" w:rsidR="0060244F">
      <w:pPr>
        <w:ind w:firstLine="708"/>
        <w:jc w:val="both"/>
      </w:pPr>
      <w:r>
        <w:t>Uvidom u spis i dokumente u spisu, kao i</w:t>
      </w:r>
      <w:r w:rsidR="00E97A05">
        <w:t xml:space="preserve"> izvješće</w:t>
      </w:r>
      <w:r w:rsidR="00545BC5">
        <w:t xml:space="preserve"> stečaj</w:t>
      </w:r>
      <w:r w:rsidR="00E97A05">
        <w:t>nog</w:t>
      </w:r>
      <w:r w:rsidR="00545BC5">
        <w:t xml:space="preserve"> upravitelj</w:t>
      </w:r>
      <w:r w:rsidR="00E97A05">
        <w:t>a</w:t>
      </w:r>
      <w:r>
        <w:t>, utvrđeno je da je u ovom stečajnom postupku unovčena stečajna masa</w:t>
      </w:r>
      <w:r w:rsidR="00FD25D8">
        <w:t xml:space="preserve"> dužnika</w:t>
      </w:r>
      <w:r w:rsidR="00945462">
        <w:t xml:space="preserve"> koj</w:t>
      </w:r>
      <w:r w:rsidR="00E97A05">
        <w:t>u</w:t>
      </w:r>
      <w:r w:rsidR="00945462">
        <w:t xml:space="preserve"> su činile nek</w:t>
      </w:r>
      <w:r w:rsidR="00FD25D8">
        <w:t>retnine</w:t>
      </w:r>
      <w:r w:rsidR="00E97A05">
        <w:t>,</w:t>
      </w:r>
      <w:r w:rsidR="00945462">
        <w:t xml:space="preserve"> te je unovčenjem iste ostvaren ukupan iznos od </w:t>
      </w:r>
      <w:r w:rsidR="00E97A05">
        <w:t>8.000,00 kn.</w:t>
      </w:r>
      <w:r w:rsidR="00973FE7">
        <w:t xml:space="preserve">Također, utvrđeno je </w:t>
      </w:r>
      <w:r w:rsidR="00454577">
        <w:t>da je imovina stečajnog dužnika unovčena nakon stupanja na snagu Uredbe o kriterijima i načinu obračuna i plaćanja nagrade stečajnim upraviteljima (Narodne novine 105/15).</w:t>
      </w:r>
    </w:p>
    <w:p w:rsidRDefault="00973FE7" w:rsidP="00973FE7" w:rsidR="00973FE7">
      <w:pPr>
        <w:ind w:firstLine="708"/>
        <w:jc w:val="both"/>
      </w:pPr>
    </w:p>
    <w:p w:rsidRDefault="00596A07" w:rsidP="00973FE7" w:rsidR="00CD5365">
      <w:pPr>
        <w:ind w:firstLine="708"/>
        <w:jc w:val="both"/>
      </w:pPr>
      <w:r>
        <w:t>Odredbom čl.</w:t>
      </w:r>
      <w:r w:rsidR="00973FE7">
        <w:t xml:space="preserve"> 7. Uredbe o kriterijima i načinu obračuna i plaćanja nagrade stečajnim upraviteljima (Narodne novine 105/15) određeno je</w:t>
      </w:r>
      <w:r>
        <w:t>,</w:t>
      </w:r>
      <w:r w:rsidR="00973FE7">
        <w:t xml:space="preserve"> da se nagrada stečajnom </w:t>
      </w:r>
    </w:p>
    <w:p w:rsidRDefault="00CD5365" w:rsidP="00CD5365" w:rsidR="00CD5365">
      <w:pPr>
        <w:jc w:val="both"/>
      </w:pPr>
    </w:p>
    <w:p w:rsidRDefault="00CD5365" w:rsidP="00CD5365" w:rsidR="00CD5365">
      <w:pPr>
        <w:jc w:val="center"/>
      </w:pPr>
      <w:r>
        <w:lastRenderedPageBreak/>
        <w:t>2</w:t>
      </w:r>
    </w:p>
    <w:p w:rsidRDefault="00CD5365" w:rsidP="00CD5365" w:rsidR="00CD5365">
      <w:pPr>
        <w:jc w:val="right"/>
      </w:pPr>
      <w:r>
        <w:t>13 St-107/16-35</w:t>
      </w:r>
    </w:p>
    <w:p w:rsidRDefault="00CD5365" w:rsidP="00CD5365" w:rsidR="00CD5365">
      <w:pPr>
        <w:jc w:val="center"/>
      </w:pPr>
    </w:p>
    <w:p w:rsidRDefault="00CD5365" w:rsidP="00CD5365" w:rsidR="00CD5365">
      <w:pPr>
        <w:jc w:val="center"/>
      </w:pPr>
    </w:p>
    <w:p w:rsidRDefault="00CD5365" w:rsidP="00CD5365" w:rsidR="00CD5365">
      <w:pPr>
        <w:jc w:val="both"/>
      </w:pPr>
    </w:p>
    <w:p w:rsidRDefault="00CD5365" w:rsidP="00CD5365" w:rsidR="00CD5365">
      <w:pPr>
        <w:jc w:val="both"/>
      </w:pPr>
    </w:p>
    <w:p w:rsidRDefault="00973FE7" w:rsidP="00CD5365" w:rsidR="00973FE7">
      <w:pPr>
        <w:jc w:val="both"/>
      </w:pPr>
      <w:r>
        <w:t>upravitelju s osnova vrijednosti unovčene stečajne mase obračunava primjenom tablice vrijednosti unovčene stečajne mase i nagrade u postocima.</w:t>
      </w:r>
    </w:p>
    <w:p w:rsidRDefault="00454577" w:rsidP="00454577" w:rsidR="00454577">
      <w:pPr>
        <w:jc w:val="both"/>
      </w:pPr>
    </w:p>
    <w:p w:rsidRDefault="00545BC5" w:rsidP="00485A71" w:rsidR="00860E16">
      <w:pPr>
        <w:ind w:firstLine="708"/>
        <w:jc w:val="both"/>
      </w:pPr>
      <w:r>
        <w:t>Stečajni sudac vodeći računa o vrije</w:t>
      </w:r>
      <w:r w:rsidR="005B541A">
        <w:t>dnostima unovčene stečajne mase</w:t>
      </w:r>
      <w:r w:rsidR="00485A71">
        <w:t xml:space="preserve"> odlučio je odrediti nagradu stečajno</w:t>
      </w:r>
      <w:r w:rsidR="00E97A05">
        <w:t xml:space="preserve">m upravitelju </w:t>
      </w:r>
      <w:r w:rsidR="00485A71">
        <w:t xml:space="preserve"> prema vrijednosti unovčene stečajne mase u iznosu od</w:t>
      </w:r>
      <w:r w:rsidR="00E97A05">
        <w:t xml:space="preserve"> 8.000,00</w:t>
      </w:r>
      <w:r w:rsidR="00454577">
        <w:t xml:space="preserve"> </w:t>
      </w:r>
      <w:r w:rsidR="007876EF">
        <w:t xml:space="preserve"> kn</w:t>
      </w:r>
      <w:r w:rsidR="00485A71">
        <w:t>, kako slijedi: za iznos od</w:t>
      </w:r>
      <w:r w:rsidR="00E97A05">
        <w:t xml:space="preserve"> 8.000,00</w:t>
      </w:r>
      <w:r w:rsidR="00485A71">
        <w:t xml:space="preserve"> kn 16 % što iznosi 1</w:t>
      </w:r>
      <w:r w:rsidR="00E97A05">
        <w:t xml:space="preserve">.280,00 </w:t>
      </w:r>
      <w:r w:rsidR="00485A71">
        <w:t xml:space="preserve"> kn</w:t>
      </w:r>
      <w:r w:rsidR="00E97A05">
        <w:t xml:space="preserve"> bruto.</w:t>
      </w:r>
      <w:r w:rsidR="005549BD">
        <w:t xml:space="preserve"> 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>g primjenom odred</w:t>
      </w:r>
      <w:r w:rsidR="006B26A4">
        <w:t>be čl.</w:t>
      </w:r>
      <w:r w:rsidR="005B541A">
        <w:t xml:space="preserve"> 94. Stečajnog zakona </w:t>
      </w:r>
      <w:r w:rsidR="006B26A4">
        <w:t>u vezi s čl.</w:t>
      </w:r>
      <w:r w:rsidR="00F77966">
        <w:t xml:space="preserve"> 441. Stečajnog zakona </w:t>
      </w:r>
      <w:r w:rsidR="005B541A">
        <w:t>(N</w:t>
      </w:r>
      <w:r w:rsidR="006B26A4">
        <w:t>arodne novine 71/15</w:t>
      </w:r>
      <w:r w:rsidR="00E97A05">
        <w:t xml:space="preserve"> i 104/17</w:t>
      </w:r>
      <w:r w:rsidR="006B26A4">
        <w:t>) i čl.</w:t>
      </w:r>
      <w:r w:rsidR="00F77966">
        <w:t xml:space="preserve"> 7.</w:t>
      </w:r>
      <w:r w:rsidR="004964F8">
        <w:t xml:space="preserve"> </w:t>
      </w:r>
      <w:r w:rsidR="00D904ED">
        <w:t xml:space="preserve">i 15. </w:t>
      </w:r>
      <w:r w:rsidR="00B0435A">
        <w:t xml:space="preserve"> Uredbe o kriterijima i načinu obračuna i plaćanja nagrade stečajnim upraviteljima  (Narodne </w:t>
      </w:r>
      <w:r w:rsidR="002B3A3C">
        <w:t xml:space="preserve">novine 105/15)   riješeno je kao u točci 1. izreke ovog rješenja. </w:t>
      </w:r>
    </w:p>
    <w:p w:rsidRDefault="00C33E2C" w:rsidP="00E97A05" w:rsidR="00C33E2C">
      <w:pPr>
        <w:jc w:val="both"/>
      </w:pPr>
    </w:p>
    <w:p w:rsidRDefault="00B77EFB" w:rsidP="00B77EFB" w:rsidR="00B77EFB">
      <w:pPr>
        <w:jc w:val="both"/>
      </w:pPr>
    </w:p>
    <w:p w:rsidRDefault="004964F8" w:rsidP="0012180E" w:rsidR="002B3A3C">
      <w:pPr>
        <w:jc w:val="center"/>
      </w:pPr>
      <w:r>
        <w:t xml:space="preserve">U Osijeku </w:t>
      </w:r>
      <w:r w:rsidR="00C33E2C">
        <w:t>1</w:t>
      </w:r>
      <w:r w:rsidR="00E97A05">
        <w:t>1. travanj</w:t>
      </w:r>
      <w:r w:rsidR="00C33E2C">
        <w:t xml:space="preserve"> 2018. </w:t>
      </w:r>
      <w:r w:rsidR="00B0435A">
        <w:t xml:space="preserve"> </w:t>
      </w:r>
    </w:p>
    <w:p w:rsidRDefault="00CD5365" w:rsidP="0012180E" w:rsidR="00CD5365">
      <w:pPr>
        <w:jc w:val="center"/>
      </w:pPr>
    </w:p>
    <w:p w:rsidRDefault="00E97A05" w:rsidP="0012180E" w:rsidR="00E97A05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2B3A3C">
      <w:pPr>
        <w:jc w:val="both"/>
      </w:pPr>
      <w:r>
        <w:t xml:space="preserve">Maja Kocijan </w:t>
      </w:r>
    </w:p>
    <w:p w:rsidRDefault="00E97A05" w:rsidP="00B77EFB" w:rsidR="00E97A05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E97A05" w:rsidP="00B77EFB" w:rsidR="00E97A05">
      <w:pPr>
        <w:jc w:val="both"/>
      </w:pPr>
    </w:p>
    <w:p w:rsidRDefault="002B3A3C" w:rsidP="00B77EFB" w:rsidR="002B3A3C">
      <w:pPr>
        <w:jc w:val="both"/>
      </w:pPr>
    </w:p>
    <w:p w:rsidRDefault="00CD5365" w:rsidP="00B77EFB" w:rsidR="00CD5365" w:rsidRPr="00CE0F48">
      <w:pPr>
        <w:jc w:val="both"/>
      </w:pPr>
    </w:p>
    <w:p w:rsidRDefault="00B115B0" w:rsidP="00B77EFB" w:rsidR="00B77EFB" w:rsidRPr="00E23B2F">
      <w:pPr>
        <w:jc w:val="both"/>
      </w:pPr>
      <w:r>
        <w:t xml:space="preserve">UPUTA O PRAVNOM LIJEKU: </w:t>
      </w:r>
      <w:r w:rsidR="00B77EFB">
        <w:t xml:space="preserve"> </w:t>
      </w:r>
    </w:p>
    <w:p w:rsidRDefault="006C3A7A" w:rsidP="006C3A7A" w:rsidR="006C3A7A">
      <w:pPr>
        <w:jc w:val="both"/>
      </w:pPr>
      <w:r>
        <w:t>Protiv ovog rješenje pravo žalbe imaju stečajni upravitelj i svaki stečajni vjerovn</w:t>
      </w:r>
      <w:r w:rsidR="004964F8">
        <w:t>ik (članak 94</w:t>
      </w:r>
      <w:r>
        <w:t>. stav 5. Stečajnog zakona). Žalba  se  podnosi  ovom  sudu  u  roku od  8 dana od primitka, odnosno objave rješenja na oglasnoj ploči suda.</w:t>
      </w:r>
    </w:p>
    <w:p w:rsidRDefault="00650775" w:rsidP="00B77EFB" w:rsidR="00650775">
      <w:pPr>
        <w:jc w:val="both"/>
      </w:pPr>
    </w:p>
    <w:p w:rsidRDefault="00CD5365" w:rsidP="00B77EFB" w:rsidR="00CD536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4964F8">
        <w:t>čajn</w:t>
      </w:r>
      <w:r w:rsidR="00E97A05">
        <w:t xml:space="preserve">i upravitelj Dragutin Romić                  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CD5365" w:rsidP="00CD5365" w:rsidR="00CD5365">
      <w:pPr>
        <w:ind w:left="360"/>
      </w:pPr>
    </w:p>
    <w:p w:rsidRDefault="002B4D07" w:rsidP="00CD5365" w:rsidR="002B4D07">
      <w:pPr>
        <w:ind w:left="360"/>
      </w:pPr>
    </w:p>
    <w:sectPr w:rsidSect="00622FFA" w:rsidR="002B4D07">
      <w:pgSz w:code="9" w:h="16838" w:w="11906"/>
      <w:pgMar w:gutter="0" w:footer="709" w:header="709" w:left="1704" w:bottom="1134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95782"/>
    <w:multiLevelType w:val="hybridMultilevel"/>
    <w:tmpl w:val="C2F268B6"/>
    <w:lvl w:tplc="34AC3A30" w:ilvl="0">
      <w:start w:val="1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36B11C2"/>
    <w:multiLevelType w:val="hybridMultilevel"/>
    <w:tmpl w:val="AF7A525C"/>
    <w:lvl w:tplc="E9E46E9C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458A1"/>
    <w:rsid w:val="000632E2"/>
    <w:rsid w:val="00092D87"/>
    <w:rsid w:val="000A066D"/>
    <w:rsid w:val="000F345F"/>
    <w:rsid w:val="00113DF0"/>
    <w:rsid w:val="0012180E"/>
    <w:rsid w:val="00137863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2752"/>
    <w:rsid w:val="002C4AD1"/>
    <w:rsid w:val="002E546B"/>
    <w:rsid w:val="0032250B"/>
    <w:rsid w:val="00324FD3"/>
    <w:rsid w:val="003B6B24"/>
    <w:rsid w:val="003E1CC7"/>
    <w:rsid w:val="003E6A42"/>
    <w:rsid w:val="004012C7"/>
    <w:rsid w:val="00402070"/>
    <w:rsid w:val="00446AA2"/>
    <w:rsid w:val="00454577"/>
    <w:rsid w:val="004569C8"/>
    <w:rsid w:val="00485A71"/>
    <w:rsid w:val="004909AC"/>
    <w:rsid w:val="0049290D"/>
    <w:rsid w:val="004964F8"/>
    <w:rsid w:val="004B3638"/>
    <w:rsid w:val="004D1B08"/>
    <w:rsid w:val="00520114"/>
    <w:rsid w:val="00545BC5"/>
    <w:rsid w:val="005549BD"/>
    <w:rsid w:val="005613D0"/>
    <w:rsid w:val="005709F5"/>
    <w:rsid w:val="00596A07"/>
    <w:rsid w:val="005A4A48"/>
    <w:rsid w:val="005B541A"/>
    <w:rsid w:val="005C5406"/>
    <w:rsid w:val="005E4D28"/>
    <w:rsid w:val="00600458"/>
    <w:rsid w:val="0060244F"/>
    <w:rsid w:val="00611507"/>
    <w:rsid w:val="006127EF"/>
    <w:rsid w:val="00621D5A"/>
    <w:rsid w:val="00622FFA"/>
    <w:rsid w:val="0062505C"/>
    <w:rsid w:val="006345AE"/>
    <w:rsid w:val="00636F03"/>
    <w:rsid w:val="00650775"/>
    <w:rsid w:val="00665EDE"/>
    <w:rsid w:val="006B26A4"/>
    <w:rsid w:val="006C3A7A"/>
    <w:rsid w:val="006F1AD4"/>
    <w:rsid w:val="00733040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7E582B"/>
    <w:rsid w:val="00810DBB"/>
    <w:rsid w:val="008505E0"/>
    <w:rsid w:val="00860E16"/>
    <w:rsid w:val="0086739A"/>
    <w:rsid w:val="00880F3A"/>
    <w:rsid w:val="008A3183"/>
    <w:rsid w:val="008A7160"/>
    <w:rsid w:val="008C16A1"/>
    <w:rsid w:val="008C347A"/>
    <w:rsid w:val="00940156"/>
    <w:rsid w:val="00945462"/>
    <w:rsid w:val="00951182"/>
    <w:rsid w:val="009606E1"/>
    <w:rsid w:val="009713BD"/>
    <w:rsid w:val="00973FE7"/>
    <w:rsid w:val="009948B4"/>
    <w:rsid w:val="009D5986"/>
    <w:rsid w:val="009F1EB9"/>
    <w:rsid w:val="00A22A50"/>
    <w:rsid w:val="00A46740"/>
    <w:rsid w:val="00A7698E"/>
    <w:rsid w:val="00AA2CB1"/>
    <w:rsid w:val="00AA50F1"/>
    <w:rsid w:val="00B0435A"/>
    <w:rsid w:val="00B115B0"/>
    <w:rsid w:val="00B62387"/>
    <w:rsid w:val="00B77EFB"/>
    <w:rsid w:val="00BB1F54"/>
    <w:rsid w:val="00BB210D"/>
    <w:rsid w:val="00BB2F5E"/>
    <w:rsid w:val="00BD0679"/>
    <w:rsid w:val="00BE12BD"/>
    <w:rsid w:val="00BF61F7"/>
    <w:rsid w:val="00C21D09"/>
    <w:rsid w:val="00C32F6B"/>
    <w:rsid w:val="00C33E2C"/>
    <w:rsid w:val="00C56374"/>
    <w:rsid w:val="00C64FE8"/>
    <w:rsid w:val="00C72FD4"/>
    <w:rsid w:val="00CC06A2"/>
    <w:rsid w:val="00CD5365"/>
    <w:rsid w:val="00CE0F48"/>
    <w:rsid w:val="00CE6005"/>
    <w:rsid w:val="00D267B2"/>
    <w:rsid w:val="00D54285"/>
    <w:rsid w:val="00D57F8F"/>
    <w:rsid w:val="00D85C47"/>
    <w:rsid w:val="00D904ED"/>
    <w:rsid w:val="00DC4A8A"/>
    <w:rsid w:val="00DD4E91"/>
    <w:rsid w:val="00DE12AF"/>
    <w:rsid w:val="00DF7D1F"/>
    <w:rsid w:val="00E16D34"/>
    <w:rsid w:val="00E54436"/>
    <w:rsid w:val="00E9424C"/>
    <w:rsid w:val="00E97A05"/>
    <w:rsid w:val="00F1706F"/>
    <w:rsid w:val="00F3776A"/>
    <w:rsid w:val="00F51A8B"/>
    <w:rsid w:val="00F62FA1"/>
    <w:rsid w:val="00F71C25"/>
    <w:rsid w:val="00F775BD"/>
    <w:rsid w:val="00F77966"/>
    <w:rsid w:val="00FB75DE"/>
    <w:rsid w:val="00FD25D8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Odlomakpopisa" w:type="paragraph">
    <w:name w:val="List Paragraph"/>
    <w:basedOn w:val="Normal"/>
    <w:uiPriority w:val="34"/>
    <w:qFormat/>
    <w:rsid w:val="00733040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622FFA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622FF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8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8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8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8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8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Odlomakpopisa" w:type="paragraph">
    <w:name w:val="List Paragraph"/>
    <w:basedOn w:val="Normal"/>
    <w:uiPriority w:val="34"/>
    <w:qFormat/>
    <w:rsid w:val="00733040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622FFA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622FFA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58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8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8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8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8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St-107/2016</izvorni_sadrzaj>
    <derivirana_varijabla naziv="DomainObject.Predmet.OznakaBroj_1">St-107/2016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MODIT za proizvodnju i usluge</izvorni_sadrzaj>
    <derivirana_varijabla naziv="DomainObject.Predmet.ProtustrankaFormated_1">  ZADRUGA MODIT za proizvodnju i usluge</derivirana_varijabla>
  </DomainObject.Predmet.ProtustrankaFormated>
  <DomainObject.Predmet.ProtustrankaFormatedOIB>
    <izvorni_sadrzaj>  ZADRUGA MODIT za proizvodnju i usluge, OIB 48545546702</izvorni_sadrzaj>
    <derivirana_varijabla naziv="DomainObject.Predmet.ProtustrankaFormatedOIB_1">  ZADRUGA MODIT za proizvodnju i usluge, OIB 48545546702</derivirana_varijabla>
  </DomainObject.Predmet.ProtustrankaFormatedOIB>
  <DomainObject.Predmet.ProtustrankaFormatedWithAdress>
    <izvorni_sadrzaj> ZADRUGA MODIT za proizvodnju i usluge, Naselje A. M. Reljkovića 49, 32000 Vukovar</izvorni_sadrzaj>
    <derivirana_varijabla naziv="DomainObject.Predmet.ProtustrankaFormatedWithAdress_1"> ZADRUGA MODIT za proizvodnju i usluge, Naselje A. M. Reljkovića 49, 32000 Vukovar</derivirana_varijabla>
  </DomainObject.Predmet.ProtustrankaFormatedWithAdress>
  <DomainObject.Predmet.ProtustrankaFormatedWithAdressOIB>
    <izvorni_sadrzaj> ZADRUGA MODIT za proizvodnju i usluge, OIB 48545546702, Naselje A. M. Reljkovića 49, 32000 Vukovar</izvorni_sadrzaj>
    <derivirana_varijabla naziv="DomainObject.Predmet.ProtustrankaFormatedWithAdressOIB_1"> ZADRUGA MODIT za proizvodnju i usluge, OIB 48545546702, Naselje A. M. Reljkovića 49, 32000 Vukovar</derivirana_varijabla>
  </DomainObject.Predmet.ProtustrankaFormatedWithAdressOIB>
  <DomainObject.Predmet.ProtustrankaWithAdress>
    <izvorni_sadrzaj>ZADRUGA MODIT za proizvodnju i usluge Naselje A. M. Reljkovića 49, 32000 Vukovar</izvorni_sadrzaj>
    <derivirana_varijabla naziv="DomainObject.Predmet.ProtustrankaWithAdress_1">ZADRUGA MODIT za proizvodnju i usluge Naselje A. M. Reljkovića 49, 32000 Vukovar</derivirana_varijabla>
  </DomainObject.Predmet.ProtustrankaWithAdress>
  <DomainObject.Predmet.ProtustrankaWithAdressOIB>
    <izvorni_sadrzaj>ZADRUGA MODIT za proizvodnju i usluge, OIB 48545546702, Naselje A. M. Reljkovića 49, 32000 Vukovar</izvorni_sadrzaj>
    <derivirana_varijabla naziv="DomainObject.Predmet.ProtustrankaWithAdressOIB_1">ZADRUGA MODIT za proizvodnju i usluge, OIB 48545546702, Naselje A. M. Reljkovića 49, 32000 Vukovar</derivirana_varijabla>
  </DomainObject.Predmet.ProtustrankaWithAdressOIB>
  <DomainObject.Predmet.ProtustrankaNazivFormated>
    <izvorni_sadrzaj>ZADRUGA MODIT za proizvodnju i usluge</izvorni_sadrzaj>
    <derivirana_varijabla naziv="DomainObject.Predmet.ProtustrankaNazivFormated_1">ZADRUGA MODIT za proizvodnju i usluge</derivirana_varijabla>
  </DomainObject.Predmet.ProtustrankaNazivFormated>
  <DomainObject.Predmet.ProtustrankaNazivFormatedOIB>
    <izvorni_sadrzaj>ZADRUGA MODIT za proizvodnju i usluge, OIB 48545546702</izvorni_sadrzaj>
    <derivirana_varijabla naziv="DomainObject.Predmet.ProtustrankaNazivFormatedOIB_1">ZADRUGA MODIT za proizvodnju i usluge, OIB 48545546702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</izvorni_sadrzaj>
    <derivirana_varijabla naziv="DomainObject.Predmet.StrankaFormated_1">  MINISTARSTVO FINANCIJA POREZNA UPRAVA</derivirana_varijabla>
  </DomainObject.Predmet.StrankaFormated>
  <DomainObject.Predmet.StrankaFormatedOIB>
    <izvorni_sadrzaj>  MINISTARSTVO FINANCIJA POREZNA UPRAVA, OIB 18683136487</izvorni_sadrzaj>
    <derivirana_varijabla naziv="DomainObject.Predmet.StrankaFormatedOIB_1">  MINISTARSTVO FINANCIJA POREZNA UPRAVA, OIB 18683136487</derivirana_varijabla>
  </DomainObject.Predmet.StrankaFormatedOIB>
  <DomainObject.Predmet.StrankaFormatedWithAdress>
    <izvorni_sadrzaj> MINISTARSTVO FINANCIJA POREZNA UPRAVA</izvorni_sadrzaj>
    <derivirana_varijabla naziv="DomainObject.Predmet.StrankaFormatedWithAdress_1"> MINISTARSTVO FINANCIJA POREZNA UPRAVA</derivirana_varijabla>
  </DomainObject.Predmet.StrankaFormatedWithAdress>
  <DomainObject.Predmet.StrankaFormatedWithAdressOIB>
    <izvorni_sadrzaj> MINISTARSTVO FINANCIJA POREZNA UPRAVA, OIB 18683136487</izvorni_sadrzaj>
    <derivirana_varijabla naziv="DomainObject.Predmet.StrankaFormatedWithAdressOIB_1"> MINISTARSTVO FINANCIJA POREZNA UPRAVA, OIB 18683136487</derivirana_varijabla>
  </DomainObject.Predmet.StrankaFormatedWithAdressOIB>
  <DomainObject.Predmet.StrankaWithAdress>
    <izvorni_sadrzaj>MINISTARSTVO FINANCIJA POREZNA UPRAVA </izvorni_sadrzaj>
    <derivirana_varijabla naziv="DomainObject.Predmet.StrankaWithAdress_1">MINISTARSTVO FINANCIJA POREZNA UPRAVA </derivirana_varijabla>
  </DomainObject.Predmet.StrankaWithAdress>
  <DomainObject.Predmet.StrankaWithAdressOIB>
    <izvorni_sadrzaj>MINISTARSTVO FINANCIJA POREZNA UPRAVA, OIB 18683136487</izvorni_sadrzaj>
    <derivirana_varijabla naziv="DomainObject.Predmet.StrankaWithAdressOIB_1">MINISTARSTVO FINANCIJA POREZNA UPRAVA, OIB 18683136487</derivirana_varijabla>
  </DomainObject.Predmet.StrankaWithAdressOIB>
  <DomainObject.Predmet.StrankaNazivFormated>
    <izvorni_sadrzaj>MINISTARSTVO FINANCIJA POREZNA UPRAVA</izvorni_sadrzaj>
    <derivirana_varijabla naziv="DomainObject.Predmet.StrankaNazivFormated_1">MINISTARSTVO FINANCIJA POREZNA UPRAVA</derivirana_varijabla>
  </DomainObject.Predmet.StrankaNazivFormated>
  <DomainObject.Predmet.StrankaNazivFormatedOIB>
    <izvorni_sadrzaj>MINISTARSTVO FINANCIJA POREZNA UPRAVA, OIB 18683136487</izvorni_sadrzaj>
    <derivirana_varijabla naziv="DomainObject.Predmet.StrankaNazivFormatedOIB_1">MINISTARSTVO FINANCIJA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MINISTARSTVO FINANCIJA POREZNA UPRAVA</item>
    </izvorni_sadrzaj>
    <derivirana_varijabla naziv="DomainObject.Predmet.StrankaListFormated_1">
      <item>MINISTARSTVO FINANCIJA POREZNA UPRAVA</item>
    </derivirana_varijabla>
  </DomainObject.Predmet.StrankaListFormated>
  <DomainObject.Predmet.StrankaListFormatedOIB>
    <izvorni_sadrzaj>
      <item>MINISTARSTVO FINANCIJA POREZNA UPRAVA, OIB 18683136487</item>
    </izvorni_sadrzaj>
    <derivirana_varijabla naziv="DomainObject.Predmet.StrankaListFormatedOIB_1">
      <item>MINISTARSTVO FINANCIJA POREZNA UPRAVA, OIB 18683136487</item>
    </derivirana_varijabla>
  </DomainObject.Predmet.StrankaListFormatedOIB>
  <DomainObject.Predmet.StrankaListFormatedWithAdress>
    <izvorni_sadrzaj>
      <item>MINISTARSTVO FINANCIJA POREZNA UPRAVA</item>
    </izvorni_sadrzaj>
    <derivirana_varijabla naziv="DomainObject.Predmet.StrankaListFormatedWithAdress_1">
      <item>MINISTARSTVO FINANCIJA POREZNA UPRAVA</item>
    </derivirana_varijabla>
  </DomainObject.Predmet.StrankaListFormatedWithAdress>
  <DomainObject.Predmet.StrankaListFormatedWithAdressOIB>
    <izvorni_sadrzaj>
      <item>MINISTARSTVO FINANCIJA POREZNA UPRAVA, OIB 18683136487</item>
    </izvorni_sadrzaj>
    <derivirana_varijabla naziv="DomainObject.Predmet.StrankaListFormatedWithAdressOIB_1">
      <item>MINISTARSTVO FINANCIJA POREZNA UPRAVA, OIB 18683136487</item>
    </derivirana_varijabla>
  </DomainObject.Predmet.StrankaListFormatedWithAdressOIB>
  <DomainObject.Predmet.StrankaListNazivFormated>
    <izvorni_sadrzaj>
      <item>MINISTARSTVO FINANCIJA POREZNA UPRAVA</item>
    </izvorni_sadrzaj>
    <derivirana_varijabla naziv="DomainObject.Predmet.StrankaListNazivFormated_1">
      <item>MINISTARSTVO FINANCIJA POREZNA UPRAVA</item>
    </derivirana_varijabla>
  </DomainObject.Predmet.StrankaListNazivFormated>
  <DomainObject.Predmet.StrankaListNazivFormatedOIB>
    <izvorni_sadrzaj>
      <item>MINISTARSTVO FINANCIJA POREZNA UPRAVA, OIB 18683136487</item>
    </izvorni_sadrzaj>
    <derivirana_varijabla naziv="DomainObject.Predmet.StrankaListNazivFormatedOIB_1">
      <item>MINISTARSTVO FINANCIJA POREZNA UPRAVA, OIB 18683136487</item>
    </derivirana_varijabla>
  </DomainObject.Predmet.StrankaListNazivFormatedOIB>
  <DomainObject.Predmet.ProtuStrankaListFormated>
    <izvorni_sadrzaj>
      <item>ZADRUGA MODIT za proizvodnju i usluge</item>
    </izvorni_sadrzaj>
    <derivirana_varijabla naziv="DomainObject.Predmet.ProtuStrankaListFormated_1">
      <item>ZADRUGA MODIT za proizvodnju i usluge</item>
    </derivirana_varijabla>
  </DomainObject.Predmet.ProtuStrankaListFormated>
  <DomainObject.Predmet.ProtuStrankaListFormatedOIB>
    <izvorni_sadrzaj>
      <item>ZADRUGA MODIT za proizvodnju i usluge, OIB 48545546702</item>
    </izvorni_sadrzaj>
    <derivirana_varijabla naziv="DomainObject.Predmet.ProtuStrankaListFormatedOIB_1">
      <item>ZADRUGA MODIT za proizvodnju i usluge, OIB 48545546702</item>
    </derivirana_varijabla>
  </DomainObject.Predmet.ProtuStrankaListFormatedOIB>
  <DomainObject.Predmet.ProtuStrankaListFormatedWithAdress>
    <izvorni_sadrzaj>
      <item>ZADRUGA MODIT za proizvodnju i usluge, Naselje A. M. Reljkovića 49, 32000 Vukovar</item>
    </izvorni_sadrzaj>
    <derivirana_varijabla naziv="DomainObject.Predmet.ProtuStrankaListFormatedWithAdress_1">
      <item>ZADRUGA MODIT za proizvodnju i usluge, Naselje A. M. Reljkovića 49, 32000 Vukovar</item>
    </derivirana_varijabla>
  </DomainObject.Predmet.ProtuStrankaListFormatedWithAdress>
  <DomainObject.Predmet.ProtuStrankaListFormatedWithAdressOIB>
    <izvorni_sadrzaj>
      <item>ZADRUGA MODIT za proizvodnju i usluge, OIB 48545546702, Naselje A. M. Reljkovića 49, 32000 Vukovar</item>
    </izvorni_sadrzaj>
    <derivirana_varijabla naziv="DomainObject.Predmet.ProtuStrankaListFormatedWithAdressOIB_1">
      <item>ZADRUGA MODIT za proizvodnju i usluge, OIB 48545546702, Naselje A. M. Reljkovića 49, 32000 Vukovar</item>
    </derivirana_varijabla>
  </DomainObject.Predmet.ProtuStrankaListFormatedWithAdressOIB>
  <DomainObject.Predmet.ProtuStrankaListNazivFormated>
    <izvorni_sadrzaj>
      <item>ZADRUGA MODIT za proizvodnju i usluge</item>
    </izvorni_sadrzaj>
    <derivirana_varijabla naziv="DomainObject.Predmet.ProtuStrankaListNazivFormated_1">
      <item>ZADRUGA MODIT za proizvodnju i usluge</item>
    </derivirana_varijabla>
  </DomainObject.Predmet.ProtuStrankaListNazivFormated>
  <DomainObject.Predmet.ProtuStrankaListNazivFormatedOIB>
    <izvorni_sadrzaj>
      <item>ZADRUGA MODIT za proizvodnju i usluge, OIB 48545546702</item>
    </izvorni_sadrzaj>
    <derivirana_varijabla naziv="DomainObject.Predmet.ProtuStrankaListNazivFormatedOIB_1">
      <item>ZADRUGA MODIT za proizvodnju i usluge, OIB 48545546702</item>
    </derivirana_varijabla>
  </DomainObject.Predmet.ProtuStrankaListNazivFormatedOIB>
  <DomainObject.Predmet.OstaliListFormated>
    <izvorni_sadrzaj>
      <item>Denis Moskalj</item>
      <item>Dragutin Romić</item>
    </izvorni_sadrzaj>
    <derivirana_varijabla naziv="DomainObject.Predmet.OstaliListFormated_1">
      <item>Denis Moskalj</item>
      <item>Dragutin Romić</item>
    </derivirana_varijabla>
  </DomainObject.Predmet.OstaliListFormated>
  <DomainObject.Predmet.OstaliListFormatedOIB>
    <izvorni_sadrzaj>
      <item>Denis Moskalj, OIB 31809386576</item>
      <item>Dragutin Romić, OIB 07423571519</item>
    </izvorni_sadrzaj>
    <derivirana_varijabla naziv="DomainObject.Predmet.OstaliListFormatedOIB_1">
      <item>Denis Moskalj, OIB 31809386576</item>
      <item>Dragutin Romić, OIB 07423571519</item>
    </derivirana_varijabla>
  </DomainObject.Predmet.OstaliListFormatedOIB>
  <DomainObject.Predmet.OstaliListFormatedWithAdress>
    <izvorni_sadrzaj>
      <item>Denis Moskalj, Antuna  Matije Reljkovića 49, 32000 Vukovar</item>
      <item>Dragutin Romić, Ulica Papuka 28, 31431 Čepin</item>
    </izvorni_sadrzaj>
    <derivirana_varijabla naziv="DomainObject.Predmet.OstaliListFormatedWithAdress_1">
      <item>Denis Moskalj, Antuna  Matije Reljkovića 49, 32000 Vukovar</item>
      <item>Dragutin Romić, Ulica Papuka 28, 31431 Čepin</item>
    </derivirana_varijabla>
  </DomainObject.Predmet.OstaliListFormatedWithAdress>
  <DomainObject.Predmet.OstaliListFormatedWithAdressOIB>
    <izvorni_sadrzaj>
      <item>Denis Moskalj, OIB 31809386576, Antuna  Matije Reljkovića 49, 32000 Vukovar</item>
      <item>Dragutin Romić, OIB 07423571519, Ulica Papuka 28, 31431 Čepin</item>
    </izvorni_sadrzaj>
    <derivirana_varijabla naziv="DomainObject.Predmet.OstaliListFormatedWithAdressOIB_1">
      <item>Denis Moskalj, OIB 31809386576, Antuna  Matije Reljkovića 49, 32000 Vukovar</item>
      <item>Dragutin Romić, OIB 07423571519, Ulica Papuka 28, 31431 Čepin</item>
    </derivirana_varijabla>
  </DomainObject.Predmet.OstaliListFormatedWithAdressOIB>
  <DomainObject.Predmet.OstaliListNazivFormated>
    <izvorni_sadrzaj>
      <item>Denis Moskalj</item>
      <item>Dragutin Romić</item>
    </izvorni_sadrzaj>
    <derivirana_varijabla naziv="DomainObject.Predmet.OstaliListNazivFormated_1">
      <item>Denis Moskalj</item>
      <item>Dragutin Romić</item>
    </derivirana_varijabla>
  </DomainObject.Predmet.OstaliListNazivFormated>
  <DomainObject.Predmet.OstaliListNazivFormatedOIB>
    <izvorni_sadrzaj>
      <item>Denis Moskalj, OIB 31809386576</item>
      <item>Dragutin Romić, OIB 07423571519</item>
    </izvorni_sadrzaj>
    <derivirana_varijabla naziv="DomainObject.Predmet.OstaliListNazivFormatedOIB_1">
      <item>Denis Moskalj, OIB 31809386576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</izvorni_sadrzaj>
    <derivirana_varijabla naziv="DomainObject.Predmet.StrankaIDrugi_1">MINISTARSTVO FINANCIJA POREZNA UPRAVA</derivirana_varijabla>
  </DomainObject.Predmet.StrankaIDrugi>
  <DomainObject.Predmet.ProtustrankaIDrugi>
    <izvorni_sadrzaj>ZADRUGA MODIT za proizvodnju i usluge</izvorni_sadrzaj>
    <derivirana_varijabla naziv="DomainObject.Predmet.ProtustrankaIDrugi_1">ZADRUGA MODIT za proizvodnju i usluge</derivirana_varijabla>
  </DomainObject.Predmet.ProtustrankaIDrugi>
  <DomainObject.Predmet.StrankaIDrugiAdressOIB>
    <izvorni_sadrzaj>MINISTARSTVO FINANCIJA POREZNA UPRAVA, OIB 18683136487</izvorni_sadrzaj>
    <derivirana_varijabla naziv="DomainObject.Predmet.StrankaIDrugiAdressOIB_1">MINISTARSTVO FINANCIJA POREZNA UPRAVA, OIB 18683136487</derivirana_varijabla>
  </DomainObject.Predmet.StrankaIDrugiAdressOIB>
  <DomainObject.Predmet.ProtustrankaIDrugiAdressOIB>
    <izvorni_sadrzaj>ZADRUGA MODIT za proizvodnju i usluge, OIB 48545546702, Naselje A. M. Reljkovića 49, 32000 Vukovar</izvorni_sadrzaj>
    <derivirana_varijabla naziv="DomainObject.Predmet.ProtustrankaIDrugiAdressOIB_1">ZADRUGA MODIT za proizvodnju i usluge, OIB 48545546702, Naselje A. M. Reljkovića 49,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MODIT za proizvodnju i usluge</item>
      <item>MINISTARSTVO FINANCIJA POREZNA UPRAVA</item>
      <item>Denis Moskalj</item>
      <item>Dragutin Romić</item>
    </izvorni_sadrzaj>
    <derivirana_varijabla naziv="DomainObject.Predmet.SudioniciListNaziv_1">
      <item>ZADRUGA MODIT za proizvodnju i usluge</item>
      <item>MINISTARSTVO FINANCIJA POREZNA UPRAVA</item>
      <item>Denis Moskalj</item>
      <item>Dragutin Romić</item>
    </derivirana_varijabla>
  </DomainObject.Predmet.SudioniciListNaziv>
  <DomainObject.Predmet.SudioniciListAdressOIB>
    <izvorni_sadrzaj>
      <item>ZADRUGA MODIT za proizvodnju i usluge, OIB 48545546702, Naselje A. M. Reljkovića 49,32000 Vukovar</item>
      <item>MINISTARSTVO FINANCIJA POREZNA UPRAVA, OIB 18683136487</item>
      <item>Denis Moskalj, OIB 31809386576, Antuna  Matije Reljkovića 49,32000 Vukovar</item>
      <item>Dragutin Romić, OIB 07423571519, Ulica Papuka 28,31431 Čepin</item>
    </izvorni_sadrzaj>
    <derivirana_varijabla naziv="DomainObject.Predmet.SudioniciListAdressOIB_1">
      <item>ZADRUGA MODIT za proizvodnju i usluge, OIB 48545546702, Naselje A. M. Reljkovića 49,32000 Vukovar</item>
      <item>MINISTARSTVO FINANCIJA POREZNA UPRAVA, OIB 18683136487</item>
      <item>Denis Moskalj, OIB 31809386576, Antuna  Matije Reljkovića 49,32000 Vukovar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48545546702</item>
      <item>, OIB 18683136487</item>
      <item>, OIB 31809386576</item>
      <item>, OIB 07423571519</item>
    </izvorni_sadrzaj>
    <derivirana_varijabla naziv="DomainObject.Predmet.SudioniciListNazivOIB_1">
      <item>, OIB 48545546702</item>
      <item>, OIB 18683136487</item>
      <item>, OIB 31809386576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E875B-4470-4D34-88A9-C97F94F570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2557</properties:Characters>
  <properties:Lines>89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2018-04-11T08:18:00Z</dcterms:created>
  <dc:creator>..</dc:creator>
  <cp:lastModifiedBy>Maja Kocijan</cp:lastModifiedBy>
  <cp:lastPrinted>2018-04-11T08:25:00Z</cp:lastPrinted>
  <dcterms:modified xmlns:xsi="http://www.w3.org/2001/XMLSchema-instance" xsi:type="dcterms:W3CDTF">2018-04-11T08:27:00Z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KONAČNA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