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4782" w14:paraId="98d4782" w:rsidRDefault="00DB39AD" w:rsidP="00DB39AD" w:rsidR="00DB39AD">
      <w:pPr>
        <w15:collapsed w:val="false"/>
      </w:pPr>
    </w:p>
    <w:p w:rsidRDefault="00DB39AD" w:rsidP="00DB39AD" w:rsidR="00DB39AD">
      <w:pPr>
        <w:pStyle w:val="Bezproreda"/>
      </w:pPr>
      <w:r>
        <w:t>REPUBLIKA HRVATSKA</w:t>
      </w:r>
    </w:p>
    <w:p w:rsidRDefault="00DB39AD" w:rsidP="00DB39AD" w:rsidR="00DB39AD">
      <w:pPr>
        <w:pStyle w:val="Bezproreda"/>
      </w:pPr>
      <w:r>
        <w:t xml:space="preserve">TRGOVAČKI SUD U VARAŽDINU                                       </w:t>
      </w:r>
      <w:r>
        <w:t>Poslovni broj: 1 St-116/11</w:t>
      </w:r>
      <w:r>
        <w:t>-93</w:t>
      </w:r>
    </w:p>
    <w:p w:rsidRDefault="00DB39AD" w:rsidP="00DB39AD" w:rsidR="00DB39AD">
      <w:pPr>
        <w:jc w:val="center"/>
      </w:pPr>
      <w:r>
        <w:t>O G L A S</w:t>
      </w:r>
    </w:p>
    <w:p w:rsidRDefault="00DB39AD" w:rsidP="00DB39AD" w:rsidR="00DB39AD">
      <w:pPr>
        <w:jc w:val="both"/>
      </w:pPr>
      <w:r>
        <w:tab/>
        <w:t xml:space="preserve">Trgovački sud u Varaždinu, u stečajnom predmetu nad stečajnim dužnikom BAČIĆ d.o.o. u stečaju, Gornji </w:t>
      </w:r>
      <w:proofErr w:type="spellStart"/>
      <w:r>
        <w:t>Hrašćan</w:t>
      </w:r>
      <w:proofErr w:type="spellEnd"/>
      <w:r>
        <w:t xml:space="preserve">, 2. listopada 2015. </w:t>
      </w:r>
    </w:p>
    <w:p w:rsidRDefault="00DB39AD" w:rsidP="00DB39AD" w:rsidR="00DB39AD">
      <w:pPr>
        <w:jc w:val="center"/>
      </w:pPr>
      <w:r>
        <w:t>r i j e š i o   j e</w:t>
      </w:r>
    </w:p>
    <w:p w:rsidRDefault="00DB39AD" w:rsidP="00DB39AD" w:rsidR="00DB39AD">
      <w:pPr>
        <w:ind w:firstLine="720"/>
        <w:jc w:val="both"/>
      </w:pPr>
      <w:r>
        <w:t xml:space="preserve">  I. Saziva se skupština vjerovnika u stečajnom postupku nad dužnikom BAČIĆ d.o.o. u stečaju, Gornji </w:t>
      </w:r>
      <w:proofErr w:type="spellStart"/>
      <w:r>
        <w:t>Hrašćan</w:t>
      </w:r>
      <w:proofErr w:type="spellEnd"/>
      <w:r>
        <w:t xml:space="preserve">, OIB: 38552412469, za: </w:t>
      </w:r>
    </w:p>
    <w:p w:rsidRDefault="00DB39AD" w:rsidP="00DB39AD" w:rsidR="00DB39AD">
      <w:pPr>
        <w:jc w:val="center"/>
      </w:pPr>
      <w:r>
        <w:rPr>
          <w:b/>
        </w:rPr>
        <w:t>22. listopada 2015. u 10,15 sati</w:t>
      </w:r>
    </w:p>
    <w:p w:rsidRDefault="00DB39AD" w:rsidP="00DB39AD" w:rsidR="00DB39AD">
      <w:pPr>
        <w:ind w:left="708"/>
      </w:pPr>
      <w:r>
        <w:t>u zgradi Trgovačkog suda u Varaždinu, soba 231/II sa sljedećim dnevnim redom:</w:t>
      </w:r>
    </w:p>
    <w:p w:rsidRDefault="00DB39AD" w:rsidP="00DB39AD" w:rsidR="00DB39AD">
      <w:pPr>
        <w:ind w:left="708"/>
      </w:pPr>
    </w:p>
    <w:p w:rsidRDefault="00DB39AD" w:rsidP="00DB39AD" w:rsidR="00DB39AD">
      <w:pPr>
        <w:ind w:firstLine="720"/>
        <w:jc w:val="both"/>
      </w:pPr>
      <w:r>
        <w:t xml:space="preserve">        1. Izvješće o tijeku stečajnog postupka i prodaji imovine stečajnog dužnika.</w:t>
      </w:r>
    </w:p>
    <w:p w:rsidRDefault="00DB39AD" w:rsidP="00DB39AD" w:rsidR="00DB39AD">
      <w:pPr>
        <w:ind w:firstLine="720"/>
        <w:jc w:val="both"/>
      </w:pPr>
      <w:r>
        <w:t xml:space="preserve"> II. Na skupštinu vjerovnika pozivaju se:</w:t>
      </w:r>
    </w:p>
    <w:p w:rsidRDefault="00DB39AD" w:rsidP="00DB39AD" w:rsidR="00DB39AD">
      <w:pPr>
        <w:pStyle w:val="Bezproreda"/>
        <w:ind w:left="708"/>
      </w:pPr>
      <w:r>
        <w:t xml:space="preserve">        - vjerovnici s pravom odvojenog namirenja,</w:t>
      </w:r>
    </w:p>
    <w:p w:rsidRDefault="00DB39AD" w:rsidP="00DB39AD" w:rsidR="00DB39AD">
      <w:pPr>
        <w:pStyle w:val="Bezproreda"/>
        <w:ind w:left="708"/>
      </w:pPr>
      <w:r>
        <w:t xml:space="preserve">        - stečajni upravitelj,</w:t>
      </w:r>
    </w:p>
    <w:p w:rsidRDefault="00DB39AD" w:rsidP="00DB39AD" w:rsidR="00DB39AD">
      <w:pPr>
        <w:pStyle w:val="Bezproreda"/>
        <w:ind w:left="708"/>
      </w:pPr>
      <w:r>
        <w:t xml:space="preserve">        - stečajni vjerovnici.</w:t>
      </w:r>
      <w:r>
        <w:tab/>
      </w:r>
      <w:r>
        <w:tab/>
      </w:r>
      <w:r>
        <w:tab/>
      </w:r>
      <w:r>
        <w:tab/>
      </w:r>
      <w:r>
        <w:tab/>
      </w:r>
    </w:p>
    <w:p w:rsidRDefault="00DB39AD" w:rsidP="00DB39AD" w:rsidR="00DB39AD">
      <w:pPr>
        <w:ind w:firstLine="720"/>
      </w:pPr>
      <w:r>
        <w:t>III. Ovo rješenje objavit će se na e-oglasnoj ploči suda.</w:t>
      </w:r>
    </w:p>
    <w:p w:rsidRDefault="00DB39AD" w:rsidP="00DB39AD" w:rsidR="00DB39AD">
      <w:pPr>
        <w:jc w:val="center"/>
      </w:pPr>
      <w:r>
        <w:t>U Varaždinu 2. listopada 2015.</w:t>
      </w:r>
    </w:p>
    <w:p w:rsidRDefault="00DB39AD" w:rsidP="00DB39AD" w:rsidR="00DB39AD"/>
    <w:p w:rsidRDefault="00DB39AD" w:rsidP="00DB39AD" w:rsidR="00DB39A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DB39AD" w:rsidP="00DB39AD" w:rsidR="00DB39A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Radovan Raduka</w:t>
      </w:r>
      <w:r>
        <w:tab/>
      </w:r>
    </w:p>
    <w:p w:rsidRDefault="00DB39AD" w:rsidP="00DB39AD" w:rsidR="00DB39AD"/>
    <w:p w:rsidRDefault="00DB39AD" w:rsidP="00DB39AD" w:rsidR="00DB39AD">
      <w:pPr>
        <w:pStyle w:val="Bezproreda"/>
      </w:pPr>
      <w:r>
        <w:t>UPUTA O PRAVNOM LIJEKU:</w:t>
      </w:r>
    </w:p>
    <w:p w:rsidRDefault="00DB39AD" w:rsidP="00DB39AD" w:rsidR="00DB39AD">
      <w:pPr>
        <w:pStyle w:val="Bezproreda"/>
      </w:pPr>
      <w:r>
        <w:t>Protiv ovoga rješenja nije dopuštena žalba.</w:t>
      </w:r>
    </w:p>
    <w:p w:rsidRDefault="00DB39AD" w:rsidP="00DB39AD" w:rsidR="00DB39AD"/>
    <w:p w:rsidRDefault="00DB39AD" w:rsidP="00DB39AD" w:rsidR="00DB39AD">
      <w:pPr>
        <w:pStyle w:val="Bezproreda"/>
      </w:pPr>
      <w:r>
        <w:t>DNA:</w:t>
      </w:r>
    </w:p>
    <w:p w:rsidRDefault="00DB39AD" w:rsidP="00DB39AD" w:rsidR="00DB39AD">
      <w:pPr>
        <w:pStyle w:val="Bezproreda"/>
      </w:pPr>
      <w:r>
        <w:t>1.</w:t>
      </w:r>
      <w:bookmarkStart w:name="_GoBack" w:id="0"/>
      <w:bookmarkEnd w:id="0"/>
      <w:r>
        <w:t xml:space="preserve">e-oglasna ploča – 15 dana </w:t>
      </w:r>
    </w:p>
    <w:p w:rsidRDefault="00DB39AD" w:rsidP="00DB39AD" w:rsidR="00DB39AD">
      <w:pPr>
        <w:pStyle w:val="Bezproreda"/>
      </w:pPr>
      <w:r>
        <w:t>U Varaždinu, 2. listopada 2015.</w:t>
      </w:r>
    </w:p>
    <w:p w:rsidRDefault="00DB39AD" w:rsidP="00DB39AD" w:rsidR="00DB39AD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AE649C" w:rsidP="00FA5B5E" w:rsidR="00AE649C" w:rsidRPr="00B76F3C">
      <w:pPr>
        <w:pStyle w:val="Naslov3"/>
      </w:pPr>
    </w:p>
    <w:p w:rsidRDefault="00DB39A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C1B514F"/>
    <w:multiLevelType w:val="hybridMultilevel"/>
    <w:tmpl w:val="9D5096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39AD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584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St-116/2011-93</izvorni_sadrzaj>
    <derivirana_varijabla naziv="DomainObject.Oznaka_1">St-116/2011-93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2011.</izvorni_sadrzaj>
    <derivirana_varijabla naziv="DomainObject.Predmet.DatumOsnivanja_1">29.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Otvoren stečaj 13.12.2011.g. u 14,00 sati</izvorni_sadrzaj>
    <derivirana_varijabla naziv="DomainObject.Predmet.Opis_1">Otvoren stečaj 13.12.2011.g. u 14,00 sati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St-116/2011</izvorni_sadrzaj>
    <derivirana_varijabla naziv="DomainObject.Predmet.OznakaBroj_1">St-116/2011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BAČIĆ društvo s ograničenom odgovornošću za građevinarstvo, prijevoz, proizvodnju, trgovinu i usluge "u stečaju"</izvorni_sadrzaj>
    <derivirana_varijabla naziv="DomainObject.Predmet.StrankaFormated_1">  BAČIĆ društvo s ograničenom odgovornošću za građevinarstvo, prijevoz, proizvodnju, trgovinu i usluge "u stečaju"</derivirana_varijabla>
  </DomainObject.Predmet.StrankaFormated>
  <DomainObject.Predmet.StrankaFormatedOIB>
    <izvorni_sadrzaj>  BAČIĆ društvo s ograničenom odgovornošću za građevinarstvo, prijevoz, proizvodnju, trgovinu i usluge "u stečaju", OIB 38552412469</izvorni_sadrzaj>
    <derivirana_varijabla naziv="DomainObject.Predmet.StrankaFormatedOIB_1">  BAČIĆ društvo s ograničenom odgovornošću za građevinarstvo, prijevoz, proizvodnju, trgovinu i usluge "u stečaju", OIB 38552412469</derivirana_varijabla>
  </DomainObject.Predmet.StrankaFormatedOIB>
  <DomainObject.Predmet.StrankaFormatedWithAdress>
    <izvorni_sadrzaj> BAČIĆ društvo s ograničenom odgovornošću za građevinarstvo, prijevoz, proizvodnju, trgovinu i usluge "u stečaju", Varaždinska 45, Gornji Hrašćan</izvorni_sadrzaj>
    <derivirana_varijabla naziv="DomainObject.Predmet.StrankaFormatedWithAdress_1"> BAČIĆ društvo s ograničenom odgovornošću za građevinarstvo, prijevoz, proizvodnju, trgovinu i usluge "u stečaju", Varaždinska 45, Gornji Hrašćan</derivirana_varijabla>
  </DomainObject.Predmet.StrankaFormatedWithAdress>
  <DomainObject.Predmet.StrankaFormatedWithAdressOIB>
    <izvorni_sadrzaj> BAČIĆ društvo s ograničenom odgovornošću za građevinarstvo, prijevoz, proizvodnju, trgovinu i usluge "u stečaju", OIB 38552412469, Varaždinska 45, Gornji Hrašćan</izvorni_sadrzaj>
    <derivirana_varijabla naziv="DomainObject.Predmet.StrankaFormatedWithAdressOIB_1"> BAČIĆ društvo s ograničenom odgovornošću za građevinarstvo, prijevoz, proizvodnju, trgovinu i usluge "u stečaju", OIB 38552412469, Varaždinska 45, Gornji Hrašćan</derivirana_varijabla>
  </DomainObject.Predmet.StrankaFormatedWithAdressOIB>
  <DomainObject.Predmet.StrankaWithAdress>
    <izvorni_sadrzaj>BAČIĆ društvo s ograničenom odgovornošću za građevinarstvo, prijevoz, proizvodnju, trgovinu i usluge "u stečaju" Varaždinska 45,Gornji Hrašćan</izvorni_sadrzaj>
    <derivirana_varijabla naziv="DomainObject.Predmet.StrankaWithAdress_1">BAČIĆ društvo s ograničenom odgovornošću za građevinarstvo, prijevoz, proizvodnju, trgovinu i usluge "u stečaju" Varaždinska 45,Gornji Hrašćan</derivirana_varijabla>
  </DomainObject.Predmet.StrankaWithAdress>
  <DomainObject.Predmet.StrankaWithAdressOIB>
    <izvorni_sadrzaj>BAČIĆ društvo s ograničenom odgovornošću za građevinarstvo, prijevoz, proizvodnju, trgovinu i usluge "u stečaju", OIB 38552412469, Varaždinska 45,Gornji Hrašćan</izvorni_sadrzaj>
    <derivirana_varijabla naziv="DomainObject.Predmet.StrankaWithAdressOIB_1">BAČIĆ društvo s ograničenom odgovornošću za građevinarstvo, prijevoz, proizvodnju, trgovinu i usluge "u stečaju", OIB 38552412469, Varaždinska 45,Gornji Hrašćan</derivirana_varijabla>
  </DomainObject.Predmet.StrankaWithAdressOIB>
  <DomainObject.Predmet.StrankaNazivFormated>
    <izvorni_sadrzaj>BAČIĆ društvo s ograničenom odgovornošću za građevinarstvo, prijevoz, proizvodnju, trgovinu i usluge "u stečaju"</izvorni_sadrzaj>
    <derivirana_varijabla naziv="DomainObject.Predmet.StrankaNazivFormated_1">BAČIĆ društvo s ograničenom odgovornošću za građevinarstvo, prijevoz, proizvodnju, trgovinu i usluge "u stečaju"</derivirana_varijabla>
  </DomainObject.Predmet.StrankaNazivFormated>
  <DomainObject.Predmet.StrankaNazivFormatedOIB>
    <izvorni_sadrzaj>BAČIĆ društvo s ograničenom odgovornošću za građevinarstvo, prijevoz, proizvodnju, trgovinu i usluge "u stečaju", OIB 38552412469</izvorni_sadrzaj>
    <derivirana_varijabla naziv="DomainObject.Predmet.StrankaNazivFormatedOIB_1">BAČIĆ društvo s ograničenom odgovornošću za građevinarstvo, prijevoz, proizvodnju, trgovinu i usluge "u stečaju", OIB 38552412469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BAČIĆ društvo s ograničenom odgovornošću za građevinarstvo, prijevoz, proizvodnju, trgovinu i usluge "u stečaju"</item>
    </izvorni_sadrzaj>
    <derivirana_varijabla naziv="DomainObject.Predmet.StrankaListFormated_1">
      <item>BAČIĆ društvo s ograničenom odgovornošću za građevinarstvo, prijevoz, proizvodnju, trgovinu i usluge "u stečaju"</item>
    </derivirana_varijabla>
  </DomainObject.Predmet.StrankaListFormated>
  <DomainObject.Predmet.StrankaListFormatedOIB>
    <izvorni_sadrzaj>
      <item>BAČIĆ društvo s ograničenom odgovornošću za građevinarstvo, prijevoz, proizvodnju, trgovinu i usluge "u stečaju", OIB 38552412469</item>
    </izvorni_sadrzaj>
    <derivirana_varijabla naziv="DomainObject.Predmet.StrankaListFormatedOIB_1">
      <item>BAČIĆ društvo s ograničenom odgovornošću za građevinarstvo, prijevoz, proizvodnju, trgovinu i usluge "u stečaju", OIB 38552412469</item>
    </derivirana_varijabla>
  </DomainObject.Predmet.StrankaListFormatedOIB>
  <DomainObject.Predmet.StrankaListFormatedWithAdress>
    <izvorni_sadrzaj>
      <item>BAČIĆ društvo s ograničenom odgovornošću za građevinarstvo, prijevoz, proizvodnju, trgovinu i usluge "u stečaju", Varaždinska 45, Gornji Hrašćan</item>
    </izvorni_sadrzaj>
    <derivirana_varijabla naziv="DomainObject.Predmet.StrankaListFormatedWithAdress_1">
      <item>BAČIĆ društvo s ograničenom odgovornošću za građevinarstvo, prijevoz, proizvodnju, trgovinu i usluge "u stečaju", Varaždinska 45, Gornji Hrašćan</item>
    </derivirana_varijabla>
  </DomainObject.Predmet.StrankaListFormatedWithAdress>
  <DomainObject.Predmet.StrankaListFormatedWithAdressOIB>
    <izvorni_sadrzaj>
      <item>BAČIĆ društvo s ograničenom odgovornošću za građevinarstvo, prijevoz, proizvodnju, trgovinu i usluge "u stečaju", OIB 38552412469, Varaždinska 45, Gornji Hrašćan</item>
    </izvorni_sadrzaj>
    <derivirana_varijabla naziv="DomainObject.Predmet.StrankaListFormatedWithAdressOIB_1">
      <item>BAČIĆ društvo s ograničenom odgovornošću za građevinarstvo, prijevoz, proizvodnju, trgovinu i usluge "u stečaju", OIB 38552412469, Varaždinska 45, Gornji Hrašćan</item>
    </derivirana_varijabla>
  </DomainObject.Predmet.StrankaListFormatedWithAdressOIB>
  <DomainObject.Predmet.StrankaListNazivFormated>
    <izvorni_sadrzaj>
      <item>BAČIĆ društvo s ograničenom odgovornošću za građevinarstvo, prijevoz, proizvodnju, trgovinu i usluge "u stečaju"</item>
    </izvorni_sadrzaj>
    <derivirana_varijabla naziv="DomainObject.Predmet.StrankaListNazivFormated_1">
      <item>BAČIĆ društvo s ograničenom odgovornošću za građevinarstvo, prijevoz, proizvodnju, trgovinu i usluge "u stečaju"</item>
    </derivirana_varijabla>
  </DomainObject.Predmet.StrankaListNazivFormated>
  <DomainObject.Predmet.StrankaListNazivFormatedOIB>
    <izvorni_sadrzaj>
      <item>BAČIĆ društvo s ograničenom odgovornošću za građevinarstvo, prijevoz, proizvodnju, trgovinu i usluge "u stečaju", OIB 38552412469</item>
    </izvorni_sadrzaj>
    <derivirana_varijabla naziv="DomainObject.Predmet.StrankaListNazivFormatedOIB_1">
      <item>BAČIĆ društvo s ograničenom odgovornošću za građevinarstvo, prijevoz, proizvodnju, trgovinu i usluge "u stečaju", OIB 38552412469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ŽUPANIJSKO DRŽAVNO ODVJETNIŠTVO U VARAŽDINU Građansko upravni odjel</item>
      <item>Sanja Mihalić</item>
      <item>MAĐARIĆ &amp; LUI - odvjetničko društvo d.o.o.</item>
      <item>Josip Kranjec</item>
      <item>Dragica Kranjec</item>
      <item>Odvjetničko društvo FARČIĆ &amp; ŠARUŠIĆ</item>
      <item>Narodne novine d.d.</item>
      <item>S-MOTO društvo s ograničenom odgovornošću za trgovinu i usluge u likvidaciji</item>
      <item>Ivica Plavetić, odvj.</item>
    </izvorni_sadrzaj>
    <derivirana_varijabla naziv="DomainObject.Predmet.OstaliListFormated_1">
      <item>ŽUPANIJSKO DRŽAVNO ODVJETNIŠTVO U VARAŽDINU Građansko upravni odjel</item>
      <item>Sanja Mihalić</item>
      <item>MAĐARIĆ &amp; LUI - odvjetničko društvo d.o.o.</item>
      <item>Josip Kranjec</item>
      <item>Dragica Kranjec</item>
      <item>Odvjetničko društvo FARČIĆ &amp; ŠARUŠIĆ</item>
      <item>Narodne novine d.d.</item>
      <item>S-MOTO društvo s ograničenom odgovornošću za trgovinu i usluge u likvidaciji</item>
      <item>Ivica Plavetić, odvj.</item>
    </derivirana_varijabla>
  </DomainObject.Predmet.OstaliListFormated>
  <DomainObject.Predmet.OstaliListFormatedOIB>
    <izvorni_sadrzaj>
      <item>ŽUPANIJSKO DRŽAVNO ODVJETNIŠTVO U VARAŽDINU Građansko upravni odjel</item>
      <item>Sanja Mihalić, OIB 61208635054</item>
      <item>MAĐARIĆ &amp; LUI - odvjetničko društvo d.o.o., OIB 27355904472</item>
      <item>Josip Kranjec, OIB 71188868102</item>
      <item>Dragica Kranjec, OIB 24235770913</item>
      <item>Odvjetničko društvo FARČIĆ &amp; ŠARUŠIĆ, OIB 36509206457</item>
      <item>Narodne novine d.d.</item>
      <item>S-MOTO društvo s ograničenom odgovornošću za trgovinu i usluge u likvidaciji, OIB 34203373998</item>
      <item>Ivica Plavetić, odvj.</item>
    </izvorni_sadrzaj>
    <derivirana_varijabla naziv="DomainObject.Predmet.OstaliListFormatedOIB_1">
      <item>ŽUPANIJSKO DRŽAVNO ODVJETNIŠTVO U VARAŽDINU Građansko upravni odjel</item>
      <item>Sanja Mihalić, OIB 61208635054</item>
      <item>MAĐARIĆ &amp; LUI - odvjetničko društvo d.o.o., OIB 27355904472</item>
      <item>Josip Kranjec, OIB 71188868102</item>
      <item>Dragica Kranjec, OIB 24235770913</item>
      <item>Odvjetničko društvo FARČIĆ &amp; ŠARUŠIĆ, OIB 36509206457</item>
      <item>Narodne novine d.d.</item>
      <item>S-MOTO društvo s ograničenom odgovornošću za trgovinu i usluge u likvidaciji, OIB 34203373998</item>
      <item>Ivica Plavetić, odvj.</item>
    </derivirana_varijabla>
  </DomainObject.Predmet.OstaliListFormatedOIB>
  <DomainObject.Predmet.OstaliListFormatedWithAdress>
    <izvorni_sadrzaj>
      <item>ŽUPANIJSKO DRŽAVNO ODVJETNIŠTVO U VARAŽDINU Građansko upravni odjel, Kratka 1, 42000 Varaždin</item>
      <item>Sanja Mihalić, A. Stepinca 1, 42000 Varaždin</item>
      <item>MAĐARIĆ &amp; LUI - odvjetničko društvo d.o.o., Ilica 191F, 10000 Zagreb</item>
      <item>Josip Kranjec, Zavnoh-a 58, 40000 Čakovec</item>
      <item>Dragica Kranjec, Zavnoh-a 58, 40000 Čakovec</item>
      <item>Odvjetničko društvo FARČIĆ &amp; ŠARUŠIĆ, Baštijanova 2/A, Zagreb</item>
      <item>Narodne novine d.d.</item>
      <item>S-MOTO društvo s ograničenom odgovornošću za trgovinu i usluge u likvidaciji, J. Slavenskog 2, 40000 Čakovec</item>
      <item>Ivica Plavetić, odvj., R. Boškovića 33, 40000 Čakovec</item>
    </izvorni_sadrzaj>
    <derivirana_varijabla naziv="DomainObject.Predmet.OstaliListFormatedWithAdress_1">
      <item>ŽUPANIJSKO DRŽAVNO ODVJETNIŠTVO U VARAŽDINU Građansko upravni odjel, Kratka 1, 42000 Varaždin</item>
      <item>Sanja Mihalić, A. Stepinca 1, 42000 Varaždin</item>
      <item>MAĐARIĆ &amp; LUI - odvjetničko društvo d.o.o., Ilica 191F, 10000 Zagreb</item>
      <item>Josip Kranjec, Zavnoh-a 58, 40000 Čakovec</item>
      <item>Dragica Kranjec, Zavnoh-a 58, 40000 Čakovec</item>
      <item>Odvjetničko društvo FARČIĆ &amp; ŠARUŠIĆ, Baštijanova 2/A, Zagreb</item>
      <item>Narodne novine d.d.</item>
      <item>S-MOTO društvo s ograničenom odgovornošću za trgovinu i usluge u likvidaciji, J. Slavenskog 2, 40000 Čakovec</item>
      <item>Ivica Plavetić, odvj., R. Boškovića 33, 40000 Čakovec</item>
    </derivirana_varijabla>
  </DomainObject.Predmet.OstaliListFormatedWithAdress>
  <DomainObject.Predmet.OstaliListFormatedWithAdressOIB>
    <izvorni_sadrzaj>
      <item>ŽUPANIJSKO DRŽAVNO ODVJETNIŠTVO U VARAŽDINU Građansko upravni odjel, Kratka 1, 42000 Varaždin</item>
      <item>Sanja Mihalić, OIB 61208635054, A. Stepinca 1, 42000 Varaždin</item>
      <item>MAĐARIĆ &amp; LUI - odvjetničko društvo d.o.o., OIB 27355904472, Ilica 191F, 10000 Zagreb</item>
      <item>Josip Kranjec, OIB 71188868102, Zavnoh-a 58, 40000 Čakovec</item>
      <item>Dragica Kranjec, OIB 24235770913, Zavnoh-a 58, 40000 Čakovec</item>
      <item>Odvjetničko društvo FARČIĆ &amp; ŠARUŠIĆ, OIB 36509206457, Baštijanova 2/A, Zagreb</item>
      <item>Narodne novine d.d.</item>
      <item>S-MOTO društvo s ograničenom odgovornošću za trgovinu i usluge u likvidaciji, OIB 34203373998, J. Slavenskog 2, 40000 Čakovec</item>
      <item>Ivica Plavetić, odvj., R. Boškovića 33, 40000 Čakovec</item>
    </izvorni_sadrzaj>
    <derivirana_varijabla naziv="DomainObject.Predmet.OstaliListFormatedWithAdressOIB_1">
      <item>ŽUPANIJSKO DRŽAVNO ODVJETNIŠTVO U VARAŽDINU Građansko upravni odjel, Kratka 1, 42000 Varaždin</item>
      <item>Sanja Mihalić, OIB 61208635054, A. Stepinca 1, 42000 Varaždin</item>
      <item>MAĐARIĆ &amp; LUI - odvjetničko društvo d.o.o., OIB 27355904472, Ilica 191F, 10000 Zagreb</item>
      <item>Josip Kranjec, OIB 71188868102, Zavnoh-a 58, 40000 Čakovec</item>
      <item>Dragica Kranjec, OIB 24235770913, Zavnoh-a 58, 40000 Čakovec</item>
      <item>Odvjetničko društvo FARČIĆ &amp; ŠARUŠIĆ, OIB 36509206457, Baštijanova 2/A, Zagreb</item>
      <item>Narodne novine d.d.</item>
      <item>S-MOTO društvo s ograničenom odgovornošću za trgovinu i usluge u likvidaciji, OIB 34203373998, J. Slavenskog 2, 40000 Čakovec</item>
      <item>Ivica Plavetić, odvj., R. Boškovića 33, 40000 Čakovec</item>
    </derivirana_varijabla>
  </DomainObject.Predmet.OstaliListFormatedWithAdressOIB>
  <DomainObject.Predmet.OstaliListNazivFormated>
    <izvorni_sadrzaj>
      <item>ŽUPANIJSKO DRŽAVNO ODVJETNIŠTVO U VARAŽDINU Građansko upravni odjel</item>
      <item>Sanja Mihalić</item>
      <item>MAĐARIĆ &amp; LUI - odvjetničko društvo d.o.o.</item>
      <item>Josip Kranjec</item>
      <item>Dragica Kranjec</item>
      <item>Odvjetničko društvo FARČIĆ &amp; ŠARUŠIĆ</item>
      <item>Narodne novine d.d.</item>
      <item>S-MOTO društvo s ograničenom odgovornošću za trgovinu i usluge u likvidaciji</item>
      <item>Ivica Plavetić, odvj.</item>
    </izvorni_sadrzaj>
    <derivirana_varijabla naziv="DomainObject.Predmet.OstaliListNazivFormated_1">
      <item>ŽUPANIJSKO DRŽAVNO ODVJETNIŠTVO U VARAŽDINU Građansko upravni odjel</item>
      <item>Sanja Mihalić</item>
      <item>MAĐARIĆ &amp; LUI - odvjetničko društvo d.o.o.</item>
      <item>Josip Kranjec</item>
      <item>Dragica Kranjec</item>
      <item>Odvjetničko društvo FARČIĆ &amp; ŠARUŠIĆ</item>
      <item>Narodne novine d.d.</item>
      <item>S-MOTO društvo s ograničenom odgovornošću za trgovinu i usluge u likvidaciji</item>
      <item>Ivica Plavetić, odvj.</item>
    </derivirana_varijabla>
  </DomainObject.Predmet.OstaliListNazivFormated>
  <DomainObject.Predmet.OstaliListNazivFormatedOIB>
    <izvorni_sadrzaj>
      <item>ŽUPANIJSKO DRŽAVNO ODVJETNIŠTVO U VARAŽDINU Građansko upravni odjel</item>
      <item>Sanja Mihalić, OIB 61208635054</item>
      <item>MAĐARIĆ &amp; LUI - odvjetničko društvo d.o.o., OIB 27355904472</item>
      <item>Josip Kranjec, OIB 71188868102</item>
      <item>Dragica Kranjec, OIB 24235770913</item>
      <item>Odvjetničko društvo FARČIĆ &amp; ŠARUŠIĆ, OIB 36509206457</item>
      <item>Narodne novine d.d.</item>
      <item>S-MOTO društvo s ograničenom odgovornošću za trgovinu i usluge u likvidaciji, OIB 34203373998</item>
      <item>Ivica Plavetić, odvj.</item>
    </izvorni_sadrzaj>
    <derivirana_varijabla naziv="DomainObject.Predmet.OstaliListNazivFormatedOIB_1">
      <item>ŽUPANIJSKO DRŽAVNO ODVJETNIŠTVO U VARAŽDINU Građansko upravni odjel</item>
      <item>Sanja Mihalić, OIB 61208635054</item>
      <item>MAĐARIĆ &amp; LUI - odvjetničko društvo d.o.o., OIB 27355904472</item>
      <item>Josip Kranjec, OIB 71188868102</item>
      <item>Dragica Kranjec, OIB 24235770913</item>
      <item>Odvjetničko društvo FARČIĆ &amp; ŠARUŠIĆ, OIB 36509206457</item>
      <item>Narodne novine d.d.</item>
      <item>S-MOTO društvo s ograničenom odgovornošću za trgovinu i usluge u likvidaciji, OIB 34203373998</item>
      <item>Ivica Plavetić,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>St-116/2011-93</izvorni_sadrzaj>
    <derivirana_varijabla naziv="DomainObject.PoslovniBrojDokumenta_1">St-116/2011-93</derivirana_varijabla>
  </DomainObject.PoslovniBrojDokumenta>
  <DomainObject.Predmet.StrankaIDrugi>
    <izvorni_sadrzaj>BAČIĆ društvo s ograničenom odgovornošću za građevinarstvo, prijevoz, proizvodnju, trgovinu i usluge "u stečaju"</izvorni_sadrzaj>
    <derivirana_varijabla naziv="DomainObject.Predmet.StrankaIDrugi_1">BAČIĆ društvo s ograničenom odgovornošću za građevinarstvo, prijevoz, proizvodnju, trgovinu i usluge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BAČIĆ društvo s ograničenom odgovornošću za građevinarstvo, prijevoz, proizvodnju, trgovinu i usluge "u stečaju", OIB 38552412469, Varaždinska 45, Gornji Hrašćan</izvorni_sadrzaj>
    <derivirana_varijabla naziv="DomainObject.Predmet.StrankaIDrugiAdressOIB_1">BAČIĆ društvo s ograničenom odgovornošću za građevinarstvo, prijevoz, proizvodnju, trgovinu i usluge "u stečaju", OIB 38552412469, Varaždinska 45, Gornji Hrašćan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BAČIĆ društvo s ograničenom odgovornošću za građevinarstvo, prijevoz, proizvodnju, trgovinu i usluge "u stečaju"</item>
      <item>ŽUPANIJSKO DRŽAVNO ODVJETNIŠTVO U VARAŽDINU Građansko upravni odjel</item>
      <item>Sanja Mihalić</item>
      <item>MAĐARIĆ &amp; LUI - odvjetničko društvo d.o.o.</item>
      <item>Josip Kranjec</item>
      <item>Dragica Kranjec</item>
      <item>Odvjetničko društvo FARČIĆ &amp; ŠARUŠIĆ</item>
      <item>Narodne novine d.d.</item>
      <item>S-MOTO društvo s ograničenom odgovornošću za trgovinu i usluge u likvidaciji</item>
      <item>Ivica Plavetić, odvj.</item>
    </izvorni_sadrzaj>
    <derivirana_varijabla naziv="DomainObject.Predmet.SudioniciListNaziv_1">
      <item>BAČIĆ društvo s ograničenom odgovornošću za građevinarstvo, prijevoz, proizvodnju, trgovinu i usluge "u stečaju"</item>
      <item>ŽUPANIJSKO DRŽAVNO ODVJETNIŠTVO U VARAŽDINU Građansko upravni odjel</item>
      <item>Sanja Mihalić</item>
      <item>MAĐARIĆ &amp; LUI - odvjetničko društvo d.o.o.</item>
      <item>Josip Kranjec</item>
      <item>Dragica Kranjec</item>
      <item>Odvjetničko društvo FARČIĆ &amp; ŠARUŠIĆ</item>
      <item>Narodne novine d.d.</item>
      <item>S-MOTO društvo s ograničenom odgovornošću za trgovinu i usluge u likvidaciji</item>
      <item>Ivica Plavetić, odvj.</item>
    </derivirana_varijabla>
  </DomainObject.Predmet.SudioniciListNaziv>
  <DomainObject.Predmet.SudioniciListAdressOIB>
    <izvorni_sadrzaj>
      <item>BAČIĆ društvo s ograničenom odgovornošću za građevinarstvo, prijevoz, proizvodnju, trgovinu i usluge "u stečaju", OIB 38552412469, Varaždinska 45,Gornji Hrašćan</item>
      <item>ŽUPANIJSKO DRŽAVNO ODVJETNIŠTVO U VARAŽDINU Građansko upravni odjel, Kratka 1,42000 Varaždin</item>
      <item>Sanja Mihalić, OIB 61208635054, A. Stepinca 1,42000 Varaždin</item>
      <item>MAĐARIĆ &amp; LUI - odvjetničko društvo d.o.o., OIB 27355904472, Ilica 191F,10000 Zagreb</item>
      <item>Josip Kranjec, OIB 71188868102, Zavnoh-a 58,40000 Čakovec</item>
      <item>Dragica Kranjec, OIB 24235770913, Zavnoh-a 58,40000 Čakovec</item>
      <item>Odvjetničko društvo FARČIĆ &amp; ŠARUŠIĆ, OIB 36509206457, Baštijanova 2/A,Zagreb</item>
      <item>Narodne novine d.d.</item>
      <item>S-MOTO društvo s ograničenom odgovornošću za trgovinu i usluge u likvidaciji, OIB 34203373998, J. Slavenskog 2,40000 Čakovec</item>
      <item>Ivica Plavetić, odvj., R. Boškovića 33,40000 Čakovec</item>
    </izvorni_sadrzaj>
    <derivirana_varijabla naziv="DomainObject.Predmet.SudioniciListAdressOIB_1">
      <item>BAČIĆ društvo s ograničenom odgovornošću za građevinarstvo, prijevoz, proizvodnju, trgovinu i usluge "u stečaju", OIB 38552412469, Varaždinska 45,Gornji Hrašćan</item>
      <item>ŽUPANIJSKO DRŽAVNO ODVJETNIŠTVO U VARAŽDINU Građansko upravni odjel, Kratka 1,42000 Varaždin</item>
      <item>Sanja Mihalić, OIB 61208635054, A. Stepinca 1,42000 Varaždin</item>
      <item>MAĐARIĆ &amp; LUI - odvjetničko društvo d.o.o., OIB 27355904472, Ilica 191F,10000 Zagreb</item>
      <item>Josip Kranjec, OIB 71188868102, Zavnoh-a 58,40000 Čakovec</item>
      <item>Dragica Kranjec, OIB 24235770913, Zavnoh-a 58,40000 Čakovec</item>
      <item>Odvjetničko društvo FARČIĆ &amp; ŠARUŠIĆ, OIB 36509206457, Baštijanova 2/A,Zagreb</item>
      <item>Narodne novine d.d.</item>
      <item>S-MOTO društvo s ograničenom odgovornošću za trgovinu i usluge u likvidaciji, OIB 34203373998, J. Slavenskog 2,40000 Čakovec</item>
      <item>Ivica Plavetić, odvj., R. Boškovića 33,40000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2D3BD1-BC85-4071-AEC1-D1840FE355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153</properties:Words>
  <properties:Characters>784</properties:Characters>
  <properties:Lines>36</properties:Lines>
  <properties:Paragraphs>24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cp:lastPrinted>2015-10-02T11:22:00Z</cp:lastPrinted>
  <dcterms:modified xmlns:xsi="http://www.w3.org/2001/XMLSchema-instance" xsi:type="dcterms:W3CDTF">2015-10-02T11:22:00Z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St-116/2011-93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