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8c03" w14:paraId="da18c03" w:rsidRDefault="00640C7A" w:rsidP="00910611" w:rsidR="00640C7A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C7A" w:rsidP="00910611" w:rsidR="00640C7A">
      <w:r>
        <w:rPr>
          <w:rFonts w:eastAsia="MS Mincho"/>
        </w:rPr>
        <w:t>REPUBLIKA HRVATSKA</w:t>
      </w:r>
    </w:p>
    <w:p w:rsidRDefault="00640C7A" w:rsidP="00910611" w:rsidR="00640C7A">
      <w:r>
        <w:rPr>
          <w:rFonts w:eastAsia="MS Mincho"/>
        </w:rPr>
        <w:t>TRGOVAČKI SUD U RIJECI</w:t>
      </w:r>
    </w:p>
    <w:p w:rsidRDefault="00640C7A" w:rsidR="00640C7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814B5D" w:rsidRPr="003B0FEA">
        <w:rPr>
          <w:rFonts w:hAnsi="Times New Roman" w:ascii="Times New Roman"/>
          <w:b w:val="false"/>
        </w:rPr>
        <w:t xml:space="preserve">u stečajnom postupku nad dužnikom </w:t>
      </w:r>
      <w:r w:rsidR="00814B5D" w:rsidRPr="00F9541E">
        <w:rPr>
          <w:rFonts w:hAnsi="Times New Roman" w:ascii="Times New Roman"/>
          <w:b w:val="false"/>
        </w:rPr>
        <w:t>ARHIMAR PROJEKT projektiranje i građevinarstvo d. o. o. u stečaju Poreč (Grad Poreč - Parenzo), Bernarda Parentina 16, OIB: 93111903373</w:t>
      </w:r>
      <w:r w:rsidRPr="00BD7F35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7E7DFF">
        <w:rPr>
          <w:rFonts w:hAnsi="Times New Roman" w:ascii="Times New Roman"/>
          <w:b w:val="false"/>
          <w:lang w:val="hr-HR"/>
        </w:rPr>
        <w:t>, 104/17</w:t>
      </w:r>
      <w:r w:rsidRPr="00BD7F35">
        <w:rPr>
          <w:rFonts w:hAnsi="Times New Roman" w:ascii="Times New Roman"/>
          <w:b w:val="false"/>
          <w:lang w:val="hr-HR"/>
        </w:rPr>
        <w:t xml:space="preserve">), dana </w:t>
      </w:r>
      <w:r w:rsidR="00814B5D">
        <w:rPr>
          <w:rFonts w:hAnsi="Times New Roman" w:ascii="Times New Roman"/>
          <w:b w:val="false"/>
          <w:lang w:val="hr-HR"/>
        </w:rPr>
        <w:t>15. prosinca</w:t>
      </w:r>
      <w:r w:rsidR="00453F86">
        <w:rPr>
          <w:rFonts w:hAnsi="Times New Roman" w:ascii="Times New Roman"/>
          <w:b w:val="false"/>
          <w:lang w:val="hr-HR"/>
        </w:rPr>
        <w:t xml:space="preserve"> 2017</w:t>
      </w:r>
      <w:r w:rsidRPr="00BD7F35">
        <w:rPr>
          <w:rFonts w:hAnsi="Times New Roman" w:ascii="Times New Roman"/>
          <w:b w:val="false"/>
          <w:lang w:val="hr-HR"/>
        </w:rPr>
        <w:t xml:space="preserve">.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D776DD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D776DD">
        <w:rPr>
          <w:rFonts w:hAnsi="Times New Roman" w:ascii="Times New Roman"/>
          <w:b w:val="false"/>
          <w:lang w:val="hr-HR"/>
        </w:rPr>
        <w:t>216/23</w:t>
      </w:r>
      <w:r w:rsidR="00D776DD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D776DD">
        <w:rPr>
          <w:rFonts w:hAnsi="Times New Roman" w:ascii="Times New Roman"/>
          <w:b w:val="false"/>
          <w:lang w:val="hr-HR"/>
        </w:rPr>
        <w:t>oranica</w:t>
      </w:r>
      <w:r w:rsidR="00D776DD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D776DD">
        <w:rPr>
          <w:rFonts w:hAnsi="Times New Roman" w:ascii="Times New Roman"/>
          <w:b w:val="false"/>
          <w:lang w:val="hr-HR"/>
        </w:rPr>
        <w:t>2257</w:t>
      </w:r>
      <w:r w:rsidR="00D776DD" w:rsidRPr="009B7F97">
        <w:rPr>
          <w:rFonts w:hAnsi="Times New Roman" w:ascii="Times New Roman"/>
          <w:b w:val="false"/>
          <w:lang w:val="hr-HR"/>
        </w:rPr>
        <w:t xml:space="preserve"> m2</w:t>
      </w:r>
      <w:r w:rsidR="00814B5D">
        <w:rPr>
          <w:rFonts w:hAnsi="Times New Roman" w:ascii="Times New Roman"/>
          <w:b w:val="false"/>
          <w:lang w:val="hr-HR"/>
        </w:rPr>
        <w:t xml:space="preserve">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814B5D">
        <w:rPr>
          <w:rFonts w:hAnsi="Times New Roman" w:ascii="Times New Roman"/>
          <w:b w:val="false"/>
          <w:lang w:val="hr-HR"/>
        </w:rPr>
        <w:t xml:space="preserve">, iznosi  </w:t>
      </w:r>
      <w:r w:rsidR="00D776DD">
        <w:rPr>
          <w:rFonts w:hAnsi="Times New Roman" w:ascii="Times New Roman"/>
          <w:b w:val="false"/>
        </w:rPr>
        <w:t>972.605,72</w:t>
      </w:r>
      <w:r w:rsidR="00814B5D" w:rsidRPr="00814B5D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D776DD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D776DD">
        <w:rPr>
          <w:rFonts w:hAnsi="Times New Roman" w:ascii="Times New Roman"/>
          <w:b w:val="false"/>
          <w:lang w:val="hr-HR"/>
        </w:rPr>
        <w:t>216/23</w:t>
      </w:r>
      <w:r w:rsidR="00D776DD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D776DD">
        <w:rPr>
          <w:rFonts w:hAnsi="Times New Roman" w:ascii="Times New Roman"/>
          <w:b w:val="false"/>
          <w:lang w:val="hr-HR"/>
        </w:rPr>
        <w:t>oranica</w:t>
      </w:r>
      <w:r w:rsidR="00D776DD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D776DD">
        <w:rPr>
          <w:rFonts w:hAnsi="Times New Roman" w:ascii="Times New Roman"/>
          <w:b w:val="false"/>
          <w:lang w:val="hr-HR"/>
        </w:rPr>
        <w:t>2257</w:t>
      </w:r>
      <w:r w:rsidR="00D776DD" w:rsidRPr="009B7F97">
        <w:rPr>
          <w:rFonts w:hAnsi="Times New Roman" w:ascii="Times New Roman"/>
          <w:b w:val="false"/>
          <w:lang w:val="hr-HR"/>
        </w:rPr>
        <w:t xml:space="preserve"> m2</w:t>
      </w:r>
      <w:r w:rsidR="00814B5D">
        <w:rPr>
          <w:rFonts w:hAnsi="Times New Roman" w:ascii="Times New Roman"/>
          <w:b w:val="false"/>
          <w:lang w:val="hr-HR"/>
        </w:rPr>
        <w:t xml:space="preserve">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D776DD">
        <w:rPr>
          <w:rFonts w:hAnsi="Times New Roman" w:ascii="Times New Roman"/>
          <w:b w:val="false"/>
        </w:rPr>
        <w:t>972.605,72</w:t>
      </w:r>
      <w:r w:rsidR="00D776DD" w:rsidRPr="00814B5D">
        <w:rPr>
          <w:rFonts w:hAnsi="Times New Roman" w:ascii="Times New Roman"/>
          <w:b w:val="false"/>
        </w:rPr>
        <w:t xml:space="preserve"> </w:t>
      </w:r>
      <w:r w:rsidR="00814B5D" w:rsidRPr="00814B5D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D776DD">
        <w:rPr>
          <w:rFonts w:hAnsi="Times New Roman" w:ascii="Times New Roman"/>
          <w:b w:val="false"/>
        </w:rPr>
        <w:t>729.454,29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D776DD">
        <w:rPr>
          <w:rFonts w:hAnsi="Times New Roman" w:ascii="Times New Roman"/>
          <w:b w:val="false"/>
          <w:lang w:val="hr-HR"/>
        </w:rPr>
        <w:t>486.302,86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D776DD">
        <w:rPr>
          <w:rFonts w:hAnsi="Times New Roman" w:ascii="Times New Roman"/>
          <w:b w:val="false"/>
        </w:rPr>
        <w:t>243.151,43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814B5D" w:rsidR="00A46E8A" w:rsidRPr="00BD7F35">
      <w:pPr>
        <w:ind w:right="-7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814B5D">
        <w:rPr>
          <w:rFonts w:hAnsi="Times New Roman" w:ascii="Times New Roman"/>
          <w:b w:val="false"/>
          <w:lang w:val="hr-HR"/>
        </w:rPr>
        <w:t>, 104/17</w:t>
      </w:r>
      <w:r w:rsidR="00DC0EA3">
        <w:rPr>
          <w:rFonts w:hAnsi="Times New Roman" w:ascii="Times New Roman"/>
          <w:b w:val="false"/>
          <w:lang w:val="hr-HR"/>
        </w:rPr>
        <w:t>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1172EC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D776DD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D776DD">
        <w:rPr>
          <w:rFonts w:hAnsi="Times New Roman" w:ascii="Times New Roman"/>
          <w:b w:val="false"/>
          <w:lang w:val="hr-HR"/>
        </w:rPr>
        <w:t>216/23</w:t>
      </w:r>
      <w:r w:rsidR="00D776DD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D776DD">
        <w:rPr>
          <w:rFonts w:hAnsi="Times New Roman" w:ascii="Times New Roman"/>
          <w:b w:val="false"/>
          <w:lang w:val="hr-HR"/>
        </w:rPr>
        <w:t>oranica</w:t>
      </w:r>
      <w:r w:rsidR="00D776DD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D776DD">
        <w:rPr>
          <w:rFonts w:hAnsi="Times New Roman" w:ascii="Times New Roman"/>
          <w:b w:val="false"/>
          <w:lang w:val="hr-HR"/>
        </w:rPr>
        <w:t>2257</w:t>
      </w:r>
      <w:r w:rsidR="00D776DD" w:rsidRPr="009B7F97">
        <w:rPr>
          <w:rFonts w:hAnsi="Times New Roman" w:ascii="Times New Roman"/>
          <w:b w:val="false"/>
          <w:lang w:val="hr-HR"/>
        </w:rPr>
        <w:t xml:space="preserve"> m2</w:t>
      </w:r>
      <w:r w:rsidR="001172EC">
        <w:rPr>
          <w:rFonts w:hAnsi="Times New Roman" w:ascii="Times New Roman"/>
          <w:b w:val="false"/>
          <w:lang w:val="hr-HR"/>
        </w:rPr>
        <w:t xml:space="preserve">, </w:t>
      </w:r>
      <w:r w:rsidR="001172EC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="00814B5D"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>na temelju solemniziranog Ugovora o kreditu broj: 311-76/2007 sa sporazumom o osiguranju novčane tražbine od 09.07.2007., uknjiženo</w:t>
      </w:r>
      <w:r w:rsidR="007B2175">
        <w:rPr>
          <w:rFonts w:hAnsi="Times New Roman" w:ascii="Times New Roman"/>
          <w:b w:val="false"/>
          <w:color w:val="000000"/>
          <w:lang w:val="hr-HR"/>
        </w:rPr>
        <w:t xml:space="preserve"> je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 xml:space="preserve"> pravo zaloga na navedenu nekretninu, radi osiguranja kreditnog potraživanja prema ARHIMAR PROJEKT d.o.o., za iznos glavnice u kunskoj protuvrijednosti od =500.000,00 EUR (slovima: petstotisuća eura) sa ugovorenom kamatom, rokom otplate i sporednim potraživanjima kako je navedeno u Ugovoru, u korist: </w:t>
      </w:r>
      <w:r w:rsidR="007B2175" w:rsidRPr="001A107E">
        <w:rPr>
          <w:rFonts w:hAnsi="Times New Roman" w:ascii="Times New Roman"/>
          <w:b w:val="false"/>
          <w:bCs/>
          <w:color w:val="000000"/>
          <w:lang w:val="hr-HR"/>
        </w:rPr>
        <w:t>H-ABDUCO D.O.O. ZAGREB, OIB: 13667298928,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D776DD">
        <w:rPr>
          <w:rFonts w:hAnsi="Times New Roman" w:ascii="Times New Roman"/>
          <w:b w:val="false"/>
        </w:rPr>
        <w:t>97.260,57</w:t>
      </w:r>
      <w:r w:rsidR="00D776DD" w:rsidRPr="00814B5D">
        <w:rPr>
          <w:rFonts w:hAnsi="Times New Roman" w:ascii="Times New Roman"/>
          <w:b w:val="false"/>
        </w:rPr>
        <w:t xml:space="preserve"> </w:t>
      </w:r>
      <w:r w:rsidR="00BD7F35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kupac nekretnine plaća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r w:rsidR="007B2175">
        <w:rPr>
          <w:rFonts w:hAnsi="Times New Roman" w:ascii="Times New Roman"/>
          <w:b w:val="false"/>
        </w:rPr>
        <w:t>Vlastom Majstorović, Pula, Koparska 37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7B2175">
        <w:rPr>
          <w:rFonts w:hAnsi="Times New Roman" w:ascii="Times New Roman"/>
          <w:b w:val="false"/>
        </w:rPr>
        <w:t>091/567 6754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7B2175">
        <w:rPr>
          <w:rFonts w:hAnsi="Times New Roman" w:ascii="Times New Roman"/>
          <w:b w:val="false"/>
          <w:lang w:val="hr-HR"/>
        </w:rPr>
        <w:t>15. prosinca 2017.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23B" w:rsidP="00B310F2" w:rsidR="00EF423B">
      <w:r>
        <w:separator/>
      </w:r>
    </w:p>
  </w:endnote>
  <w:endnote w:id="0" w:type="continuationSeparator">
    <w:p w:rsidRDefault="00EF423B" w:rsidP="00B310F2" w:rsidR="00EF4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4AE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A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04AE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23B" w:rsidP="00B310F2" w:rsidR="00EF423B">
      <w:r>
        <w:separator/>
      </w:r>
    </w:p>
  </w:footnote>
  <w:footnote w:id="0" w:type="continuationSeparator">
    <w:p w:rsidRDefault="00EF423B" w:rsidP="00B310F2" w:rsidR="00EF4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</w:t>
    </w:r>
    <w:r w:rsidR="007E7DFF">
      <w:rPr>
        <w:rFonts w:hAnsi="Times New Roman" w:ascii="Times New Roman"/>
        <w:b w:val="false"/>
      </w:rPr>
      <w:t>5</w:t>
    </w:r>
    <w:r w:rsidR="00352788">
      <w:rPr>
        <w:rFonts w:hAnsi="Times New Roman" w:ascii="Times New Roman"/>
        <w:b w:val="false"/>
      </w:rPr>
      <w:t>3</w:t>
    </w:r>
    <w:r w:rsidR="00B310F2">
      <w:rPr>
        <w:rFonts w:hAnsi="Times New Roman" w:ascii="Times New Roman"/>
        <w:b w:val="false"/>
      </w:rPr>
      <w:t>/2013-</w:t>
    </w:r>
    <w:r w:rsidR="00640C7A">
      <w:rPr>
        <w:rFonts w:hAnsi="Times New Roman" w:ascii="Times New Roman"/>
        <w:b w:val="false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190E"/>
    <w:rsid w:val="000D63B0"/>
    <w:rsid w:val="000F4F8D"/>
    <w:rsid w:val="001172EC"/>
    <w:rsid w:val="00141F9B"/>
    <w:rsid w:val="001C1446"/>
    <w:rsid w:val="001E0597"/>
    <w:rsid w:val="00201DA8"/>
    <w:rsid w:val="002162F6"/>
    <w:rsid w:val="00267BBB"/>
    <w:rsid w:val="002B5845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40C7A"/>
    <w:rsid w:val="00674056"/>
    <w:rsid w:val="006974D7"/>
    <w:rsid w:val="0075533D"/>
    <w:rsid w:val="0076139A"/>
    <w:rsid w:val="00785D9B"/>
    <w:rsid w:val="007B2175"/>
    <w:rsid w:val="007B6D04"/>
    <w:rsid w:val="007E7DFF"/>
    <w:rsid w:val="00814B5D"/>
    <w:rsid w:val="00836506"/>
    <w:rsid w:val="00875006"/>
    <w:rsid w:val="008B59B7"/>
    <w:rsid w:val="008D3E5A"/>
    <w:rsid w:val="00942A0F"/>
    <w:rsid w:val="009D336F"/>
    <w:rsid w:val="009D7EE3"/>
    <w:rsid w:val="00A46E8A"/>
    <w:rsid w:val="00AA43BC"/>
    <w:rsid w:val="00AF0A5D"/>
    <w:rsid w:val="00B310F2"/>
    <w:rsid w:val="00B465F0"/>
    <w:rsid w:val="00B92C46"/>
    <w:rsid w:val="00B93FF3"/>
    <w:rsid w:val="00BA3EB5"/>
    <w:rsid w:val="00BD7F35"/>
    <w:rsid w:val="00C17835"/>
    <w:rsid w:val="00C45A83"/>
    <w:rsid w:val="00CB1864"/>
    <w:rsid w:val="00D67E91"/>
    <w:rsid w:val="00D776DD"/>
    <w:rsid w:val="00DA4AC8"/>
    <w:rsid w:val="00DC0EA3"/>
    <w:rsid w:val="00E518D1"/>
    <w:rsid w:val="00E627B1"/>
    <w:rsid w:val="00ED0D53"/>
    <w:rsid w:val="00EF423B"/>
    <w:rsid w:val="00F04AE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04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04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3845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2017-12-15T09:56:00Z</dcterms:created>
  <dc:creator>Vera Jelenović</dc:creator>
  <cp:lastModifiedBy>Danijela Fumić</cp:lastModifiedBy>
  <cp:lastPrinted>2017-12-15T09:56:00Z</cp:lastPrinted>
  <dcterms:modified xmlns:xsi="http://www.w3.org/2001/XMLSchema-instance" xsi:type="dcterms:W3CDTF">2017-12-15T09:56:00Z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