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262e" w14:paraId="7a6262e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C25EB2">
        <w:rPr>
          <w:sz w:val="24"/>
          <w:szCs w:val="24"/>
          <w:lang w:val="pt-BR"/>
        </w:rPr>
        <w:t xml:space="preserve"> </w:t>
      </w:r>
      <w:r w:rsidR="00C25EB2" w:rsidRPr="00C25EB2">
        <w:rPr>
          <w:sz w:val="24"/>
          <w:szCs w:val="24"/>
          <w:lang w:val="pt-BR"/>
        </w:rPr>
        <w:t>RHEA KOZMETIKA d.o.o., Samobor, Matijaša Korvina 3, OIB: 32647082510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B65667">
        <w:rPr>
          <w:sz w:val="24"/>
          <w:szCs w:val="24"/>
          <w:lang w:val="pt-BR"/>
        </w:rPr>
        <w:t>12. veljače 2018</w:t>
      </w:r>
      <w:r w:rsidR="00560DAE">
        <w:rPr>
          <w:sz w:val="24"/>
          <w:szCs w:val="24"/>
        </w:rPr>
        <w:t>.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C25EB2">
        <w:rPr>
          <w:sz w:val="24"/>
          <w:szCs w:val="24"/>
        </w:rPr>
        <w:t>predujma od 4.697,31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C25EB2">
        <w:rPr>
          <w:sz w:val="24"/>
          <w:szCs w:val="24"/>
        </w:rPr>
        <w:t>6814</w:t>
      </w:r>
      <w:r w:rsidR="000C5BCE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Sud je u ovom steča</w:t>
      </w:r>
      <w:r w:rsidR="007E75CE">
        <w:rPr>
          <w:sz w:val="24"/>
          <w:szCs w:val="24"/>
        </w:rPr>
        <w:t>jn</w:t>
      </w:r>
      <w:r w:rsidR="00C25EB2">
        <w:rPr>
          <w:sz w:val="24"/>
          <w:szCs w:val="24"/>
        </w:rPr>
        <w:t>om postupku donio rješenje od 5. lipnja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C25EB2">
        <w:rPr>
          <w:sz w:val="24"/>
          <w:szCs w:val="24"/>
        </w:rPr>
        <w:t xml:space="preserve"> </w:t>
      </w:r>
      <w:r w:rsidR="00C25EB2" w:rsidRPr="00C25EB2">
        <w:rPr>
          <w:sz w:val="24"/>
          <w:szCs w:val="24"/>
        </w:rPr>
        <w:t xml:space="preserve">RHEA KOZMETIKA d.o.o., Samobor, </w:t>
      </w:r>
      <w:proofErr w:type="spellStart"/>
      <w:r w:rsidR="00C25EB2" w:rsidRPr="00C25EB2">
        <w:rPr>
          <w:sz w:val="24"/>
          <w:szCs w:val="24"/>
        </w:rPr>
        <w:t>Matijaša</w:t>
      </w:r>
      <w:proofErr w:type="spellEnd"/>
      <w:r w:rsidR="00C25EB2" w:rsidRPr="00C25EB2">
        <w:rPr>
          <w:sz w:val="24"/>
          <w:szCs w:val="24"/>
        </w:rPr>
        <w:t xml:space="preserve"> Korvina 3, OIB: 32647082510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571F8B">
        <w:rPr>
          <w:sz w:val="24"/>
          <w:szCs w:val="24"/>
        </w:rPr>
        <w:t>ijske agencije, klasa: 110-07/1</w:t>
      </w:r>
      <w:r w:rsidR="00C25EB2">
        <w:rPr>
          <w:sz w:val="24"/>
          <w:szCs w:val="24"/>
        </w:rPr>
        <w:t xml:space="preserve">6-01/04, </w:t>
      </w:r>
      <w:proofErr w:type="spellStart"/>
      <w:r w:rsidR="00C25EB2">
        <w:rPr>
          <w:sz w:val="24"/>
          <w:szCs w:val="24"/>
        </w:rPr>
        <w:t>Ur</w:t>
      </w:r>
      <w:proofErr w:type="spellEnd"/>
      <w:r w:rsidR="00C25EB2">
        <w:rPr>
          <w:sz w:val="24"/>
          <w:szCs w:val="24"/>
        </w:rPr>
        <w:t xml:space="preserve"> broj: 04-06-16-13000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C25EB2">
        <w:rPr>
          <w:sz w:val="24"/>
          <w:szCs w:val="24"/>
        </w:rPr>
        <w:t>24</w:t>
      </w:r>
      <w:r w:rsidR="0034400F" w:rsidRPr="00EB1955">
        <w:rPr>
          <w:sz w:val="24"/>
          <w:szCs w:val="24"/>
        </w:rPr>
        <w:t xml:space="preserve">. </w:t>
      </w:r>
      <w:r w:rsidR="00C25EB2">
        <w:rPr>
          <w:sz w:val="24"/>
          <w:szCs w:val="24"/>
        </w:rPr>
        <w:t>studenog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C25EB2">
        <w:rPr>
          <w:sz w:val="24"/>
          <w:szCs w:val="24"/>
        </w:rPr>
        <w:t>2.694</w:t>
      </w:r>
      <w:r w:rsidR="007E75CE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7E75CE">
        <w:rPr>
          <w:sz w:val="24"/>
          <w:szCs w:val="24"/>
        </w:rPr>
        <w:t>9</w:t>
      </w:r>
      <w:r w:rsidR="0073664B">
        <w:rPr>
          <w:sz w:val="24"/>
          <w:szCs w:val="24"/>
        </w:rPr>
        <w:t>. listopada</w:t>
      </w:r>
      <w:r w:rsidR="00D96728">
        <w:rPr>
          <w:sz w:val="24"/>
          <w:szCs w:val="24"/>
        </w:rPr>
        <w:t xml:space="preserve"> 2017. </w:t>
      </w:r>
      <w:r w:rsidR="0073664B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73664B">
        <w:rPr>
          <w:sz w:val="24"/>
          <w:szCs w:val="24"/>
        </w:rPr>
        <w:t xml:space="preserve"> u kojem se navode zaplijenjena novčana sredstva u iznosu od 4.697,31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60DAE">
        <w:rPr>
          <w:sz w:val="24"/>
          <w:szCs w:val="24"/>
        </w:rPr>
        <w:t>12.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B1413E" w:rsidR="008A7C5A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E20EC0">
        <w:rPr>
          <w:sz w:val="24"/>
          <w:szCs w:val="24"/>
        </w:rPr>
        <w:t>, v.r.</w:t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E20EC0" w:rsidP="008C607F" w:rsidR="00E20EC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20EC0" w:rsidP="008C607F" w:rsidR="00E20EC0">
      <w:pPr>
        <w:jc w:val="right"/>
      </w:pPr>
      <w:r>
        <w:t xml:space="preserve">                    Melanija Krilčić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86F" w:rsidR="007F186F">
      <w:r>
        <w:separator/>
      </w:r>
    </w:p>
  </w:endnote>
  <w:endnote w:id="0" w:type="continuationSeparator">
    <w:p w:rsidRDefault="007F186F" w:rsidR="007F1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86F" w:rsidR="007F186F">
      <w:r>
        <w:separator/>
      </w:r>
    </w:p>
  </w:footnote>
  <w:footnote w:id="0" w:type="continuationSeparator">
    <w:p w:rsidRDefault="007F186F" w:rsidR="007F1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7E75C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C25EB2">
      <w:rPr>
        <w:sz w:val="24"/>
        <w:szCs w:val="24"/>
      </w:rPr>
      <w:t>6814</w:t>
    </w:r>
    <w:r w:rsidR="00A27D0A">
      <w:rPr>
        <w:sz w:val="24"/>
        <w:szCs w:val="24"/>
      </w:rPr>
      <w:t>/201</w:t>
    </w:r>
    <w:r w:rsidR="000C5BCE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C5BCE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45D8E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3B50"/>
    <w:rsid w:val="00364BB5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60DAE"/>
    <w:rsid w:val="00571F8B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3664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D1CFF"/>
    <w:rsid w:val="007E1AFD"/>
    <w:rsid w:val="007E75CE"/>
    <w:rsid w:val="007F186F"/>
    <w:rsid w:val="007F5A11"/>
    <w:rsid w:val="007F5A19"/>
    <w:rsid w:val="00817543"/>
    <w:rsid w:val="00831180"/>
    <w:rsid w:val="00840D2D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65667"/>
    <w:rsid w:val="00B75121"/>
    <w:rsid w:val="00B75B61"/>
    <w:rsid w:val="00B836DD"/>
    <w:rsid w:val="00B91E50"/>
    <w:rsid w:val="00BA212E"/>
    <w:rsid w:val="00BB64A3"/>
    <w:rsid w:val="00BC3A84"/>
    <w:rsid w:val="00BE2434"/>
    <w:rsid w:val="00BF2DE7"/>
    <w:rsid w:val="00C00CB9"/>
    <w:rsid w:val="00C06011"/>
    <w:rsid w:val="00C25EB2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20EC0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B45D1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E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E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E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E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E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E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E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E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6814</izvorni_sadrzaj>
    <derivirana_varijabla naziv="DomainObject.Predmet.Broj_1">6814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St-6814/2016</izvorni_sadrzaj>
    <derivirana_varijabla naziv="DomainObject.Predmet.OznakaBroj_1">St-6814/2016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RHEA KOZMETIKA d.o.o. zastupanog po punomoćniku MARINA BRAJNOVIĆ</izvorni_sadrzaj>
    <derivirana_varijabla naziv="DomainObject.Predmet.ProtustrankaFormated_1">  RHEA KOZMETIKA d.o.o. zastupanog po punomoćniku MARINA BRAJNOVIĆ</derivirana_varijabla>
  </DomainObject.Predmet.ProtustrankaFormated>
  <DomainObject.Predmet.ProtustrankaFormatedOIB>
    <izvorni_sadrzaj>  RHEA KOZMETIKA d.o.o., OIB 32647082510 zastupanog po punomoćniku MARINA BRAJNOVIĆ</izvorni_sadrzaj>
    <derivirana_varijabla naziv="DomainObject.Predmet.ProtustrankaFormatedOIB_1">  RHEA KOZMETIKA d.o.o., OIB 32647082510 zastupanog po punomoćniku MARINA BRAJNOVIĆ</derivirana_varijabla>
  </DomainObject.Predmet.ProtustrankaFormatedOIB>
  <DomainObject.Predmet.ProtustrankaFormatedWithAdress>
    <izvorni_sadrzaj> RHEA KOZMETIKA d.o.o., Matijaša Korvina 3, 10430 Samobor zastupanog po punomoćniku MARINA BRAJNOVIĆ</izvorni_sadrzaj>
    <derivirana_varijabla naziv="DomainObject.Predmet.ProtustrankaFormatedWithAdress_1"> RHEA KOZMETIKA d.o.o., Matijaša Korvina 3, 10430 Samobor zastupanog po punomoćniku MARINA BRAJNOVIĆ</derivirana_varijabla>
  </DomainObject.Predmet.ProtustrankaFormatedWithAdress>
  <DomainObject.Predmet.ProtustrankaFormatedWithAdressOIB>
    <izvorni_sadrzaj> RHEA KOZMETIKA d.o.o., OIB 32647082510, Matijaša Korvina 3, 10430 Samobor zastupanog po punomoćniku MARINA BRAJNOVIĆ</izvorni_sadrzaj>
    <derivirana_varijabla naziv="DomainObject.Predmet.ProtustrankaFormatedWithAdressOIB_1"> RHEA KOZMETIKA d.o.o., OIB 32647082510, Matijaša Korvina 3, 10430 Samobor zastupanog po punomoćniku MARINA BRAJNOVIĆ</derivirana_varijabla>
  </DomainObject.Predmet.ProtustrankaFormatedWithAdressOIB>
  <DomainObject.Predmet.ProtustrankaWithAdress>
    <izvorni_sadrzaj>RHEA KOZMETIKA d.o.o. Matijaša Korvina 3, 10430 Samobor</izvorni_sadrzaj>
    <derivirana_varijabla naziv="DomainObject.Predmet.ProtustrankaWithAdress_1">RHEA KOZMETIKA d.o.o. Matijaša Korvina 3, 10430 Samobor</derivirana_varijabla>
  </DomainObject.Predmet.ProtustrankaWithAdress>
  <DomainObject.Predmet.ProtustrankaWithAdressOIB>
    <izvorni_sadrzaj>RHEA KOZMETIKA d.o.o., OIB 32647082510, Matijaša Korvina 3, 10430 Samobor</izvorni_sadrzaj>
    <derivirana_varijabla naziv="DomainObject.Predmet.ProtustrankaWithAdressOIB_1">RHEA KOZMETIKA d.o.o., OIB 32647082510, Matijaša Korvina 3, 10430 Samobor</derivirana_varijabla>
  </DomainObject.Predmet.ProtustrankaWithAdressOIB>
  <DomainObject.Predmet.ProtustrankaNazivFormated>
    <izvorni_sadrzaj>RHEA KOZMETIKA d.o.o.</izvorni_sadrzaj>
    <derivirana_varijabla naziv="DomainObject.Predmet.ProtustrankaNazivFormated_1">RHEA KOZMETIKA d.o.o.</derivirana_varijabla>
  </DomainObject.Predmet.ProtustrankaNazivFormated>
  <DomainObject.Predmet.ProtustrankaNazivFormatedOIB>
    <izvorni_sadrzaj>RHEA KOZMETIKA d.o.o., OIB 32647082510</izvorni_sadrzaj>
    <derivirana_varijabla naziv="DomainObject.Predmet.ProtustrankaNazivFormatedOIB_1">RHEA KOZMETIKA d.o.o., OIB 32647082510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 - I. Bešlić</izvorni_sadrzaj>
    <derivirana_varijabla naziv="DomainObject.Predmet.Referada.Naziv_1">30. - I. Bešlić</derivirana_varijabla>
  </DomainObject.Predmet.Referada.Naziv>
  <DomainObject.Predmet.Referada.Oznaka>
    <izvorni_sadrzaj>30.</izvorni_sadrzaj>
    <derivirana_varijabla naziv="DomainObject.Predmet.Referada.Oznaka_1">30.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 - I. Bešlić</izvorni_sadrzaj>
    <derivirana_varijabla naziv="DomainObject.Predmet.TrenutnaLokacijaSpisa.Naziv_1">30. - 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RHEA KOZMETIKA d.o.o. zastupanog po punomoćniku MARINA BRAJNOVIĆ</item>
    </izvorni_sadrzaj>
    <derivirana_varijabla naziv="DomainObject.Predmet.ProtuStrankaListFormated_1">
      <item>RHEA KOZMETIKA d.o.o. zastupanog po punomoćniku MARINA BRAJNOVIĆ</item>
    </derivirana_varijabla>
  </DomainObject.Predmet.ProtuStrankaListFormated>
  <DomainObject.Predmet.ProtuStrankaListFormatedOIB>
    <izvorni_sadrzaj>
      <item>RHEA KOZMETIKA d.o.o., OIB 32647082510 zastupanog po punomoćniku MARINA BRAJNOVIĆ</item>
    </izvorni_sadrzaj>
    <derivirana_varijabla naziv="DomainObject.Predmet.ProtuStrankaListFormatedOIB_1">
      <item>RHEA KOZMETIKA d.o.o., OIB 32647082510 zastupanog po punomoćniku MARINA BRAJNOVIĆ</item>
    </derivirana_varijabla>
  </DomainObject.Predmet.ProtuStrankaListFormatedOIB>
  <DomainObject.Predmet.ProtuStrankaListFormatedWithAdress>
    <izvorni_sadrzaj>
      <item>RHEA KOZMETIKA d.o.o., Matijaša Korvina 3, 10430 Samobor zastupanog po punomoćniku MARINA BRAJNOVIĆ</item>
    </izvorni_sadrzaj>
    <derivirana_varijabla naziv="DomainObject.Predmet.ProtuStrankaListFormatedWithAdress_1">
      <item>RHEA KOZMETIKA d.o.o., Matijaša Korvina 3, 10430 Samobor zastupanog po punomoćniku MARINA BRAJNOVIĆ</item>
    </derivirana_varijabla>
  </DomainObject.Predmet.ProtuStrankaListFormatedWithAdress>
  <DomainObject.Predmet.ProtuStrankaListFormatedWithAdressOIB>
    <izvorni_sadrzaj>
      <item>RHEA KOZMETIKA d.o.o., OIB 32647082510, Matijaša Korvina 3, 10430 Samobor zastupanog po punomoćniku MARINA BRAJNOVIĆ</item>
    </izvorni_sadrzaj>
    <derivirana_varijabla naziv="DomainObject.Predmet.ProtuStrankaListFormatedWithAdressOIB_1">
      <item>RHEA KOZMETIKA d.o.o., OIB 32647082510, Matijaša Korvina 3, 10430 Samobor zastupanog po punomoćniku MARINA BRAJNOVIĆ</item>
    </derivirana_varijabla>
  </DomainObject.Predmet.ProtuStrankaListFormatedWithAdressOIB>
  <DomainObject.Predmet.ProtuStrankaListNazivFormated>
    <izvorni_sadrzaj>
      <item>RHEA KOZMETIKA d.o.o.</item>
    </izvorni_sadrzaj>
    <derivirana_varijabla naziv="DomainObject.Predmet.ProtuStrankaListNazivFormated_1">
      <item>RHEA KOZMETIKA d.o.o.</item>
    </derivirana_varijabla>
  </DomainObject.Predmet.ProtuStrankaListNazivFormated>
  <DomainObject.Predmet.ProtuStrankaListNazivFormatedOIB>
    <izvorni_sadrzaj>
      <item>RHEA KOZMETIKA d.o.o., OIB 32647082510</item>
    </izvorni_sadrzaj>
    <derivirana_varijabla naziv="DomainObject.Predmet.ProtuStrankaListNazivFormatedOIB_1">
      <item>RHEA KOZMETIKA d.o.o., OIB 32647082510</item>
    </derivirana_varijabla>
  </DomainObject.Predmet.ProtuStrankaListNazivFormatedOIB>
  <DomainObject.Predmet.OstaliListFormated>
    <izvorni_sadrzaj>
      <item>MARINA BRAJNOVIĆ punomoćnik sudionika u postupku RHEA KOZMETIKA d.o.o.</item>
    </izvorni_sadrzaj>
    <derivirana_varijabla naziv="DomainObject.Predmet.OstaliListFormated_1">
      <item>MARINA BRAJNOVIĆ punomoćnik sudionika u postupku RHEA KOZMETIKA d.o.o.</item>
    </derivirana_varijabla>
  </DomainObject.Predmet.OstaliListFormated>
  <DomainObject.Predmet.OstaliListFormatedOIB>
    <izvorni_sadrzaj>
      <item>MARINA BRAJNOVIĆ, OIB 22806688621 punomoćnik sudionika u postupku RHEA KOZMETIKA d.o.o.</item>
    </izvorni_sadrzaj>
    <derivirana_varijabla naziv="DomainObject.Predmet.OstaliListFormatedOIB_1">
      <item>MARINA BRAJNOVIĆ, OIB 22806688621 punomoćnik sudionika u postupku RHEA KOZMETIKA d.o.o.</item>
    </derivirana_varijabla>
  </DomainObject.Predmet.OstaliListFormatedOIB>
  <DomainObject.Predmet.OstaliListFormatedWithAdress>
    <izvorni_sadrzaj>
      <item>MARINA BRAJNOVIĆ, MATIJAŠA KORVINA  3, 10430 Samobor punomoćnik sudionika u postupku RHEA KOZMETIKA d.o.o.</item>
    </izvorni_sadrzaj>
    <derivirana_varijabla naziv="DomainObject.Predmet.OstaliListFormatedWithAdress_1">
      <item>MARINA BRAJNOVIĆ, MATIJAŠA KORVINA  3, 10430 Samobor punomoćnik sudionika u postupku RHEA KOZMETIKA d.o.o.</item>
    </derivirana_varijabla>
  </DomainObject.Predmet.OstaliListFormatedWithAdress>
  <DomainObject.Predmet.OstaliListFormatedWithAdressOIB>
    <izvorni_sadrzaj>
      <item>MARINA BRAJNOVIĆ, OIB 22806688621, MATIJAŠA KORVINA  3, 10430 Samobor punomoćnik sudionika u postupku RHEA KOZMETIKA d.o.o.</item>
    </izvorni_sadrzaj>
    <derivirana_varijabla naziv="DomainObject.Predmet.OstaliListFormatedWithAdressOIB_1">
      <item>MARINA BRAJNOVIĆ, OIB 22806688621, MATIJAŠA KORVINA  3, 10430 Samobor punomoćnik sudionika u postupku RHEA KOZMETIKA d.o.o.</item>
    </derivirana_varijabla>
  </DomainObject.Predmet.OstaliListFormatedWithAdressOIB>
  <DomainObject.Predmet.OstaliListNazivFormated>
    <izvorni_sadrzaj>
      <item>MARINA BRAJNOVIĆ</item>
    </izvorni_sadrzaj>
    <derivirana_varijabla naziv="DomainObject.Predmet.OstaliListNazivFormated_1">
      <item>MARINA BRAJNOVIĆ</item>
    </derivirana_varijabla>
  </DomainObject.Predmet.OstaliListNazivFormated>
  <DomainObject.Predmet.OstaliListNazivFormatedOIB>
    <izvorni_sadrzaj>
      <item>MARINA BRAJNOVIĆ, OIB 22806688621</item>
    </izvorni_sadrzaj>
    <derivirana_varijabla naziv="DomainObject.Predmet.OstaliListNazivFormatedOIB_1">
      <item>MARINA BRAJNOVIĆ, OIB 22806688621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RHEA KOZMETIKA d.o.o.</izvorni_sadrzaj>
    <derivirana_varijabla naziv="DomainObject.Predmet.ProtustrankaIDrugi_1">RHEA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RHEA KOZMETIKA d.o.o., OIB 32647082510, Matijaša Korvina 3, 10430 Samobor</izvorni_sadrzaj>
    <derivirana_varijabla naziv="DomainObject.Predmet.ProtustrankaIDrugiAdressOIB_1">RHEA KOZMETIKA d.o.o., OIB 32647082510, Matijaša Korvina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>17. srpnja 2017.</izvorni_sadrzaj>
    <derivirana_varijabla naziv="DomainObject.Predmet.OdlukaRjesenje.DatumPravomocnosti_1">17. srpnja 2017.</derivirana_varijabla>
  </DomainObject.Predmet.OdlukaRjesenje.DatumPravomocnosti>
  <DomainObject.Predmet.OdlukaRjesenje.Oznaka>
    <izvorni_sadrzaj>St-6814/2016-7</izvorni_sadrzaj>
    <derivirana_varijabla naziv="DomainObject.Predmet.OdlukaRjesenje.Oznaka_1">St-6814/2016-7</derivirana_varijabla>
  </DomainObject.Predmet.OdlukaRjesenje.Oznaka>
  <DomainObject.Predmet.SudioniciListNaziv>
    <izvorni_sadrzaj>
      <item>FINA Regionalni centar Zagreb</item>
      <item>RHEA KOZMETIKA d.o.o.</item>
      <item>MARINA BRAJNOVIĆ</item>
    </izvorni_sadrzaj>
    <derivirana_varijabla naziv="DomainObject.Predmet.SudioniciListNaziv_1">
      <item>FINA Regionalni centar Zagreb</item>
      <item>RHEA KOZMETIKA d.o.o.</item>
      <item>MARINA BRAJNOVIĆ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RHEA KOZMETIKA d.o.o., OIB 32647082510, Matijaša Korvina 3,10430 Samobor</item>
      <item>MARINA BRAJNOVIĆ, OIB 22806688621, MATIJAŠA KORVINA  3,10430 Samobor</item>
    </izvorni_sadrzaj>
    <derivirana_varijabla naziv="DomainObject.Predmet.SudioniciListAdressOIB_1">
      <item>FINA Regionalni centar Zagreb, OIB 85821130368, Trg svibanjskih žrtava 1995. 1,10000 Zagreb</item>
      <item>RHEA KOZMETIKA d.o.o., OIB 32647082510, Matijaša Korvina 3,10430 Samobor</item>
      <item>MARINA BRAJNOVIĆ, OIB 22806688621, MATIJAŠA KORVINA 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32647082510</item>
      <item>, OIB 22806688621</item>
    </izvorni_sadrzaj>
    <derivirana_varijabla naziv="DomainObject.Predmet.SudioniciListNazivOIB_1">
      <item>, OIB 85821130368</item>
      <item>, OIB 32647082510</item>
      <item>, OIB 22806688621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1447</properties:Characters>
  <properties:Lines>38</properties:Lines>
  <properties:Paragraphs>14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2018-02-12T12:03:00Z</cp:lastPrinted>
  <dcterms:modified xmlns:xsi="http://www.w3.org/2001/XMLSchema-instance" xsi:type="dcterms:W3CDTF">2018-02-12T12:03:00Z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